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2538" w14:paraId="9422538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FF6A4F">
        <w:t>788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FF6A4F">
        <w:t>ARSEN YACHTS d.o.o., Šibenik, Šibenskih vatrogasaca 5, OIB: 46527521168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A8403A">
        <w:t>1</w:t>
      </w:r>
      <w:r w:rsidR="00FF6A4F">
        <w:t>8. travnja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FF6A4F">
        <w:t>ARSEN YACHTS d.o.o., Šibenik, Šibenskih vatrogasaca 5, OIB: 46527521168</w:t>
      </w:r>
      <w:r w:rsidR="007046CC">
        <w:t xml:space="preserve">, sa danom </w:t>
      </w:r>
      <w:r w:rsidR="00A8403A">
        <w:t>1</w:t>
      </w:r>
      <w:r w:rsidR="00FF6A4F">
        <w:t>8. travnja 2016. godine</w:t>
      </w:r>
      <w:r w:rsidR="007046CC">
        <w:t xml:space="preserve">, </w:t>
      </w:r>
      <w:r w:rsidR="00A8403A">
        <w:t xml:space="preserve"> u 14.00 sati, </w:t>
      </w:r>
      <w:r w:rsidR="007046CC">
        <w:t xml:space="preserve">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A8403A">
        <w:t>Ivan Gjurašić iz Zagreba, Petrinjska 28, OIB: 66025260916.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FF6A4F">
        <w:t>ARSEN YACHTS d.o.o., Šibenik, Šibenskih vatrogasaca 5, OIB: 46527521168</w:t>
      </w:r>
      <w:r>
        <w:t xml:space="preserve">, sa danom </w:t>
      </w:r>
      <w:r w:rsidR="00A8403A">
        <w:t>1</w:t>
      </w:r>
      <w:r w:rsidR="00FF6A4F">
        <w:t>8. travnja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81BE3" w:rsidP="00EB4DE6" w:rsidR="00E83EE3">
      <w:pPr>
        <w:ind w:firstLine="708"/>
        <w:jc w:val="both"/>
      </w:pPr>
      <w:r>
        <w:t>Dana 27. studenog 2015</w:t>
      </w:r>
      <w:r w:rsidR="00FF6A4F">
        <w:t>. godine</w:t>
      </w:r>
      <w:r w:rsidR="007046CC">
        <w:t xml:space="preserve"> zaprimljen je na ovom sudu zahtjev </w:t>
      </w:r>
      <w:r w:rsidR="00EB4DE6">
        <w:t>Financijske agencije - Regionalni centar Split, Podružnica Šibenik</w:t>
      </w:r>
      <w:r w:rsidR="007046CC">
        <w:t>, za p</w:t>
      </w:r>
      <w:r w:rsidR="00EB4DE6">
        <w:t>rovedbu</w:t>
      </w:r>
      <w:r w:rsidR="007046CC">
        <w:t xml:space="preserve"> skraćenog stečajnog postupka nad dužnikom</w:t>
      </w:r>
      <w:r w:rsidR="005944A7">
        <w:t xml:space="preserve"> </w:t>
      </w:r>
      <w:r w:rsidR="00FF6A4F">
        <w:t>ARSEN YACHTS d.o.o., Šibenik, Šibenskih vatrogasaca 5, OIB: 46527521168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FF6A4F">
        <w:t>788</w:t>
      </w:r>
      <w:r>
        <w:t>/2015</w:t>
      </w:r>
      <w:r w:rsidR="007046CC">
        <w:t xml:space="preserve"> od dana </w:t>
      </w:r>
      <w:r w:rsidR="00FF6A4F">
        <w:t>04</w:t>
      </w:r>
      <w:r w:rsidR="007046CC">
        <w:t xml:space="preserve">. </w:t>
      </w:r>
      <w:r w:rsidR="00FF6A4F">
        <w:t>prosinca</w:t>
      </w:r>
      <w:r w:rsidR="00A4361C">
        <w:t xml:space="preserve">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FF6A4F">
        <w:t>04</w:t>
      </w:r>
      <w:r w:rsidR="003038A0">
        <w:t xml:space="preserve">. </w:t>
      </w:r>
      <w:r w:rsidR="00FF6A4F">
        <w:t>prosinca</w:t>
      </w:r>
      <w:r w:rsidR="00A4361C">
        <w:t xml:space="preserve">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8403A">
        <w:t>1</w:t>
      </w:r>
      <w:r w:rsidR="00FF6A4F">
        <w:t>8. travnja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A8403A">
        <w:t>dužniku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FF6A4F" w:rsidP="00FF6A4F" w:rsidR="00FF6A4F">
      <w:r>
        <w:t>6. porezna uprava, ispostava Šibenik</w:t>
      </w:r>
    </w:p>
    <w:p w:rsidRDefault="00FF6A4F" w:rsidP="00FF6A4F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CF5" w:rsidP="00EB4DE6" w:rsidR="004C2CF5">
      <w:r>
        <w:separator/>
      </w:r>
    </w:p>
  </w:endnote>
  <w:endnote w:id="0" w:type="continuationSeparator">
    <w:p w:rsidRDefault="004C2CF5" w:rsidP="00EB4DE6" w:rsidR="004C2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CF5" w:rsidP="00EB4DE6" w:rsidR="004C2CF5">
      <w:r>
        <w:separator/>
      </w:r>
    </w:p>
  </w:footnote>
  <w:footnote w:id="0" w:type="continuationSeparator">
    <w:p w:rsidRDefault="004C2CF5" w:rsidP="00EB4DE6" w:rsidR="004C2C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85635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St-331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2B4B1E"/>
    <w:rsid w:val="003038A0"/>
    <w:rsid w:val="00347B56"/>
    <w:rsid w:val="00353ACD"/>
    <w:rsid w:val="003F271C"/>
    <w:rsid w:val="004052EA"/>
    <w:rsid w:val="00485635"/>
    <w:rsid w:val="004C2CF5"/>
    <w:rsid w:val="004D127C"/>
    <w:rsid w:val="004D1A15"/>
    <w:rsid w:val="004E0233"/>
    <w:rsid w:val="00512737"/>
    <w:rsid w:val="00527C04"/>
    <w:rsid w:val="00575BD4"/>
    <w:rsid w:val="005944A7"/>
    <w:rsid w:val="005A65D7"/>
    <w:rsid w:val="005D784B"/>
    <w:rsid w:val="005E392A"/>
    <w:rsid w:val="00603D59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81BE3"/>
    <w:rsid w:val="00791DC6"/>
    <w:rsid w:val="007A70EC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D1154"/>
    <w:rsid w:val="009D6110"/>
    <w:rsid w:val="009F4ED6"/>
    <w:rsid w:val="00A05719"/>
    <w:rsid w:val="00A30D2E"/>
    <w:rsid w:val="00A4361C"/>
    <w:rsid w:val="00A8403A"/>
    <w:rsid w:val="00AC5066"/>
    <w:rsid w:val="00AE6B36"/>
    <w:rsid w:val="00B73BD2"/>
    <w:rsid w:val="00BD710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E04CB1"/>
    <w:rsid w:val="00E113E9"/>
    <w:rsid w:val="00E1175B"/>
    <w:rsid w:val="00E83EE3"/>
    <w:rsid w:val="00EB4DE6"/>
    <w:rsid w:val="00EC15DD"/>
    <w:rsid w:val="00F2096A"/>
    <w:rsid w:val="00F85021"/>
    <w:rsid w:val="00FC21B3"/>
    <w:rsid w:val="00FF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6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6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St-788/2015</izvorni_sadrzaj>
    <derivirana_varijabla naziv="DomainObject.Predmet.OznakaBroj_1">St-788/2015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 YACHTS društvo s ograničenom odgovornošću za održavanje, popravak i bojenje brodova</izvorni_sadrzaj>
    <derivirana_varijabla naziv="DomainObject.Predmet.ProtustrankaFormated_1">  ARSEN YACHTS društvo s ograničenom odgovornošću za održavanje, popravak i bojenje brodova</derivirana_varijabla>
  </DomainObject.Predmet.ProtustrankaFormated>
  <DomainObject.Predmet.ProtustrankaFormatedOIB>
    <izvorni_sadrzaj>  ARSEN YACHTS društvo s ograničenom odgovornošću za održavanje, popravak i bojenje brodova, OIB 46527521168</izvorni_sadrzaj>
    <derivirana_varijabla naziv="DomainObject.Predmet.ProtustrankaFormatedOIB_1">  ARSEN YACHTS društvo s ograničenom odgovornošću za održavanje, popravak i bojenje brodova, OIB 46527521168</derivirana_varijabla>
  </DomainObject.Predmet.ProtustrankaFormatedOIB>
  <DomainObject.Predmet.ProtustrankaFormatedWithAdress>
    <izvorni_sadrzaj> ARSEN YACHTS društvo s ograničenom odgovornošću za održavanje, popravak i bojenje brodova, Šibenskih vatrogasaca 5 , 22000 Šibenik</izvorni_sadrzaj>
    <derivirana_varijabla naziv="DomainObject.Predmet.ProtustrankaFormatedWithAdress_1"> ARSEN YACHTS društvo s ograničenom odgovornošću za održavanje, popravak i bojenje brodova, Šibenskih vatrogasaca 5 , 22000 Šibenik</derivirana_varijabla>
  </DomainObject.Predmet.ProtustrankaFormatedWithAdress>
  <DomainObject.Predmet.ProtustrankaFormatedWithAdressOIB>
    <izvorni_sadrzaj> ARSEN YACHTS društvo s ograničenom odgovornošću za održavanje, popravak i bojenje brodova, OIB 46527521168, Šibenskih vatrogasaca 5 , 22000 Šibenik</izvorni_sadrzaj>
    <derivirana_varijabla naziv="DomainObject.Predmet.ProtustrankaFormatedWithAdressOIB_1"> ARSEN YACHTS društvo s ograničenom odgovornošću za održavanje, popravak i bojenje brodova, OIB 46527521168, Šibenskih vatrogasaca 5 , 22000 Šibenik</derivirana_varijabla>
  </DomainObject.Predmet.ProtustrankaFormatedWithAdressOIB>
  <DomainObject.Predmet.ProtustrankaWithAdress>
    <izvorni_sadrzaj>ARSEN YACHTS društvo s ograničenom odgovornošću za održavanje, popravak i bojenje brodova Šibenskih vatrogasaca 5 , 22000 Šibenik</izvorni_sadrzaj>
    <derivirana_varijabla naziv="DomainObject.Predmet.ProtustrankaWithAdress_1">ARSEN YACHTS društvo s ograničenom odgovornošću za održavanje, popravak i bojenje brodova Šibenskih vatrogasaca 5 , 22000 Šibenik</derivirana_varijabla>
  </DomainObject.Predmet.ProtustrankaWithAdress>
  <DomainObject.Predmet.ProtustrankaWithAdressOIB>
    <izvorni_sadrzaj>ARSEN YACHTS društvo s ograničenom odgovornošću za održavanje, popravak i bojenje brodova, OIB 46527521168, Šibenskih vatrogasaca 5 , 22000 Šibenik</izvorni_sadrzaj>
    <derivirana_varijabla naziv="DomainObject.Predmet.ProtustrankaWithAdressOIB_1">ARSEN YACHTS društvo s ograničenom odgovornošću za održavanje, popravak i bojenje brodova, OIB 46527521168, Šibenskih vatrogasaca 5 , 22000 Šibenik</derivirana_varijabla>
  </DomainObject.Predmet.ProtustrankaWithAdressOIB>
  <DomainObject.Predmet.ProtustrankaNazivFormated>
    <izvorni_sadrzaj>ARSEN YACHTS društvo s ograničenom odgovornošću za održavanje, popravak i bojenje brodova</izvorni_sadrzaj>
    <derivirana_varijabla naziv="DomainObject.Predmet.ProtustrankaNazivFormated_1">ARSEN YACHTS društvo s ograničenom odgovornošću za održavanje, popravak i bojenje brodova</derivirana_varijabla>
  </DomainObject.Predmet.ProtustrankaNazivFormated>
  <DomainObject.Predmet.ProtustrankaNazivFormatedOIB>
    <izvorni_sadrzaj>ARSEN YACHTS društvo s ograničenom odgovornošću za održavanje, popravak i bojenje brodova, OIB 46527521168</izvorni_sadrzaj>
    <derivirana_varijabla naziv="DomainObject.Predmet.ProtustrankaNazivFormatedOIB_1">ARSEN YACHTS društvo s ograničenom odgovornošću za održavanje, popravak i bojenje brodova, OIB 46527521168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ARSEN YACHTS društvo s ograničenom odgovornošću za održavanje, popravak i bojenje brodova</item>
    </izvorni_sadrzaj>
    <derivirana_varijabla naziv="DomainObject.Predmet.ProtuStrankaListFormated_1">
      <item>ARSEN YACHTS društvo s ograničenom odgovornošću za održavanje, popravak i bojenje brodova</item>
    </derivirana_varijabla>
  </DomainObject.Predmet.ProtuStrankaListFormated>
  <DomainObject.Predmet.ProtuStrankaListFormatedOIB>
    <izvorni_sadrzaj>
      <item>ARSEN YACHTS društvo s ograničenom odgovornošću za održavanje, popravak i bojenje brodova, OIB 46527521168</item>
    </izvorni_sadrzaj>
    <derivirana_varijabla naziv="DomainObject.Predmet.ProtuStrankaListFormatedOIB_1">
      <item>ARSEN YACHTS društvo s ograničenom odgovornošću za održavanje, popravak i bojenje brodova, OIB 46527521168</item>
    </derivirana_varijabla>
  </DomainObject.Predmet.ProtuStrankaListFormatedOIB>
  <DomainObject.Predmet.ProtuStrankaListFormatedWithAdress>
    <izvorni_sadrzaj>
      <item>ARSEN YACHTS društvo s ograničenom odgovornošću za održavanje, popravak i bojenje brodova, Šibenskih vatrogasaca 5 , 22000 Šibenik</item>
    </izvorni_sadrzaj>
    <derivirana_varijabla naziv="DomainObject.Predmet.ProtuStrankaListFormatedWithAdress_1">
      <item>ARSEN YACHTS društvo s ograničenom odgovornošću za održavanje, popravak i bojenje brodova, Šibenskih vatrogasaca 5 , 22000 Šibenik</item>
    </derivirana_varijabla>
  </DomainObject.Predmet.ProtuStrankaListFormatedWithAdress>
  <DomainObject.Predmet.ProtuStrankaListFormatedWithAdressOIB>
    <izvorni_sadrzaj>
      <item>ARSEN YACHTS društvo s ograničenom odgovornošću za održavanje, popravak i bojenje brodova, OIB 46527521168, Šibenskih vatrogasaca 5 , 22000 Šibenik</item>
    </izvorni_sadrzaj>
    <derivirana_varijabla naziv="DomainObject.Predmet.ProtuStrankaListFormatedWithAdressOIB_1">
      <item>ARSEN YACHTS društvo s ograničenom odgovornošću za održavanje, popravak i bojenje brodova, OIB 46527521168, Šibenskih vatrogasaca 5 , 22000 Šibenik</item>
    </derivirana_varijabla>
  </DomainObject.Predmet.ProtuStrankaListFormatedWithAdressOIB>
  <DomainObject.Predmet.ProtuStrankaListNazivFormated>
    <izvorni_sadrzaj>
      <item>ARSEN YACHTS društvo s ograničenom odgovornošću za održavanje, popravak i bojenje brodova</item>
    </izvorni_sadrzaj>
    <derivirana_varijabla naziv="DomainObject.Predmet.ProtuStrankaListNazivFormated_1">
      <item>ARSEN YACHTS društvo s ograničenom odgovornošću za održavanje, popravak i bojenje brodova</item>
    </derivirana_varijabla>
  </DomainObject.Predmet.ProtuStrankaListNazivFormated>
  <DomainObject.Predmet.ProtuStrankaListNazivFormatedOIB>
    <izvorni_sadrzaj>
      <item>ARSEN YACHTS društvo s ograničenom odgovornošću za održavanje, popravak i bojenje brodova, OIB 46527521168</item>
    </izvorni_sadrzaj>
    <derivirana_varijabla naziv="DomainObject.Predmet.ProtuStrankaListNazivFormatedOIB_1">
      <item>ARSEN YACHTS društvo s ograničenom odgovornošću za održavanje, popravak i bojenje brodova, OIB 46527521168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ARSEN YACHTS društvo s ograničenom odgovornošću za održavanje, popravak i bojenje brodova</izvorni_sadrzaj>
    <derivirana_varijabla naziv="DomainObject.Predmet.ProtustrankaIDrugi_1">ARSEN YACHTS društvo s ograničenom odgovornošću za održavanje, popravak i bojenje brodova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ARSEN YACHTS društvo s ograničenom odgovornošću za održavanje, popravak i bojenje brodova, OIB 46527521168, Šibenskih vatrogasaca 5 , 22000 Šibenik</izvorni_sadrzaj>
    <derivirana_varijabla naziv="DomainObject.Predmet.ProtustrankaIDrugiAdressOIB_1">ARSEN YACHTS društvo s ograničenom odgovornošću za održavanje, popravak i bojenje brodova, OIB 46527521168, Šibenskih vatrogasaca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ARSEN YACHTS društvo s ograničenom odgovornošću za održavanje, popravak i bojenje brodova</item>
    </izvorni_sadrzaj>
    <derivirana_varijabla naziv="DomainObject.Predmet.SudioniciListNaziv_1">
      <item>FINA - Podružnica Šibenik</item>
      <item>ARSEN YACHTS društvo s ograničenom odgovornošću za održavanje, popravak i bojenje brodova</item>
    </derivirana_varijabla>
  </DomainObject.Predmet.SudioniciListNaziv>
  <DomainObject.Predmet.SudioniciListAdressOIB>
    <izvorni_sadrzaj>
      <item>FINA - Podružnica Šibenik, OIB 85821130368, Perivoj Luje Maruna 1,22000 Šibenik</item>
      <item>ARSEN YACHTS društvo s ograničenom odgovornošću za održavanje, popravak i bojenje brodova, OIB 46527521168, Šibenskih vatrogasaca 5 ,22000 Šibenik</item>
    </izvorni_sadrzaj>
    <derivirana_varijabla naziv="DomainObject.Predmet.SudioniciListAdressOIB_1">
      <item>FINA - Podružnica Šibenik, OIB 85821130368, Perivoj Luje Maruna 1,22000 Šibenik</item>
      <item>ARSEN YACHTS društvo s ograničenom odgovornošću za održavanje, popravak i bojenje brodova, OIB 46527521168, Šibenskih vatrogasaca 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46527521168</item>
    </izvorni_sadrzaj>
    <derivirana_varijabla naziv="DomainObject.Predmet.SudioniciListNazivOIB_1">
      <item>, OIB 85821130368</item>
      <item>, OIB 46527521168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468</properties:Words>
  <properties:Characters>2569</properties:Characters>
  <properties:Lines>95</properties:Lines>
  <properties:Paragraphs>31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2016-04-18T09:59:00Z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