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f234" w14:paraId="1d3f234" w:rsidRDefault="00AF082E" w:rsidP="001940FB" w:rsidR="00AF082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AF082E" w:rsidP="00596550" w:rsidR="001065A0" w:rsidRPr="00596550">
      <w:pPr>
        <w:spacing w:lineRule="auto" w:line="276"/>
        <w:rPr>
          <w:rFonts w:cs="Calibri" w:eastAsia="Calibri" w:hAnsi="Calibri" w:ascii="Calibri"/>
          <w:lang w:val="hr-HR"/>
        </w:rPr>
      </w:pPr>
      <w:r>
        <w:rPr>
          <w:rFonts w:cs="Calibri" w:eastAsia="Calibri" w:hAnsi="Calibri" w:ascii="Calibri"/>
          <w:b/>
          <w:lang w:val="hr-HR"/>
        </w:rPr>
        <w:t xml:space="preserve"> </w:t>
      </w:r>
      <w:r w:rsidR="00C655B4" w:rsidRPr="00372EC9">
        <w:rPr>
          <w:rFonts w:cs="Calibri" w:eastAsia="Calibri" w:hAnsi="Calibri" w:ascii="Calibri"/>
          <w:lang w:val="hr-HR"/>
        </w:rPr>
        <w:t xml:space="preserve">U Zagrebu, dana </w:t>
      </w:r>
      <w:r w:rsidR="00D6255B">
        <w:rPr>
          <w:rFonts w:cs="Calibri" w:eastAsia="Calibri" w:hAnsi="Calibri" w:ascii="Calibri"/>
          <w:lang w:val="hr-HR"/>
        </w:rPr>
        <w:t>06</w:t>
      </w:r>
      <w:r w:rsidR="00C655B4"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A387A" w:rsidP="00AA6BCF" w:rsidR="002A387A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A387A" w:rsidP="002A387A" w:rsidR="002A387A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A387A" w:rsidP="002A387A" w:rsidR="002A387A">
      <w:pPr>
        <w:spacing w:after="0"/>
        <w:jc w:val="center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B561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B561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56C88">
        <w:rPr>
          <w:rFonts w:cs="Calibri" w:eastAsia="Arial Unicode MS" w:hAnsi="Calibri" w:ascii="Calibri"/>
          <w:kern w:val="1"/>
          <w:lang w:eastAsia="ar-SA" w:val="hr-HR"/>
        </w:rPr>
        <w:t>ŽELJANA BEK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AB5613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456C88">
        <w:rPr>
          <w:rFonts w:cs="Calibri" w:eastAsia="Arial Unicode MS" w:hAnsi="Calibri" w:ascii="Calibri"/>
          <w:kern w:val="1"/>
          <w:lang w:eastAsia="ar-SA" w:val="hr-HR"/>
        </w:rPr>
        <w:t>84.428,68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56C88">
        <w:rPr>
          <w:rFonts w:cs="Calibri" w:eastAsia="Arial Unicode MS" w:hAnsi="Calibri" w:ascii="Calibri"/>
          <w:kern w:val="1"/>
          <w:lang w:eastAsia="ar-SA" w:val="hr-HR"/>
        </w:rPr>
        <w:t>77.128,68</w:t>
      </w:r>
      <w:r w:rsidR="001D182A" w:rsidRPr="001D182A">
        <w:rPr>
          <w:rFonts w:cs="Calibri" w:hAnsi="Calibri" w:ascii="Calibri"/>
        </w:rPr>
        <w:t xml:space="preserve"> kn</w:t>
      </w:r>
      <w:r w:rsidR="00AB5613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456C88">
        <w:rPr>
          <w:rFonts w:cs="Calibri" w:eastAsia="Arial Unicode MS" w:hAnsi="Calibri" w:ascii="Calibri"/>
          <w:kern w:val="1"/>
          <w:lang w:eastAsia="ar-SA" w:val="hr-HR"/>
        </w:rPr>
        <w:t>7.300,00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B5613">
        <w:rPr>
          <w:rFonts w:cs="Calibri" w:hAnsi="Calibri" w:ascii="Calibri"/>
        </w:rPr>
        <w:t xml:space="preserve"> pa</w:t>
      </w:r>
      <w:r w:rsidR="00213885">
        <w:rPr>
          <w:rFonts w:cs="Calibri" w:hAnsi="Calibri" w:ascii="Calibri"/>
        </w:rPr>
        <w:t xml:space="preserve"> čak</w:t>
      </w:r>
      <w:r w:rsidR="00AB5613">
        <w:rPr>
          <w:rFonts w:cs="Calibri" w:hAnsi="Calibri" w:ascii="Calibri"/>
        </w:rPr>
        <w:t xml:space="preserve">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BD3DA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B5613" w:rsidRPr="00BD3DA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BD3DA0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596550" w:rsidP="001D182A" w:rsidR="00596550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13656" w:rsidP="001D182A" w:rsidR="0011365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6C88" w:rsidP="00456C88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Željana Bek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Alojzija Stepinca 2</w:t>
            </w:r>
            <w:r w:rsidR="005566FA">
              <w:rPr>
                <w:rFonts w:cs="Calibri" w:hAnsi="Calibri" w:ascii="Calibri"/>
              </w:rPr>
              <w:t xml:space="preserve"> 16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71921374430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566FA" w:rsidP="005566FA" w:rsidR="005566FA" w:rsidRPr="005566FA">
            <w:pPr>
              <w:rPr>
                <w:rFonts w:cs="Calibri" w:hAnsi="Calibri" w:ascii="Calibri"/>
              </w:rPr>
            </w:pPr>
            <w:r w:rsidRPr="005566FA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56C8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84.428,68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6C88" w:rsidP="005566FA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77.128,68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56C88" w:rsidP="00456C88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 xml:space="preserve">7.300,00 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DF5770" w:rsidP="000D4321" w:rsidR="00DF5770">
      <w:pPr>
        <w:spacing w:lineRule="auto" w:line="276" w:after="0"/>
        <w:ind w:firstLine="708" w:left="5664"/>
        <w:rPr>
          <w:rFonts w:cs="Times" w:hAnsi="Times" w:ascii="Times"/>
        </w:rPr>
      </w:pPr>
    </w:p>
    <w:p w:rsidRDefault="00CE1CA1" w:rsidP="00CE1CA1" w:rsidR="00CE1CA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40177" w:rsidP="00CE1CA1" w:rsidR="00CE1CA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1CA1" w:rsidP="00CE1CA1" w:rsidR="00CE1CA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E1CA1" w:rsidP="00CE1CA1" w:rsidR="00CE1CA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E1CA1" w:rsidP="00CE1CA1" w:rsidR="00CE1CA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E1CA1" w:rsidP="00CE1CA1" w:rsidR="00CE1CA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E1CA1" w:rsidP="00CE1CA1" w:rsidR="00CE1CA1" w:rsidRPr="00B706F7">
      <w:pPr>
        <w:spacing w:after="0"/>
        <w:rPr>
          <w:rFonts w:eastAsia="Calibri" w:hAnsi="Calibri" w:ascii="Calibri"/>
          <w:lang w:val="hr-HR"/>
        </w:rPr>
      </w:pPr>
    </w:p>
    <w:p w:rsidRDefault="00CE1CA1" w:rsidP="000D4321" w:rsidR="00CE1CA1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CE1CA1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180" w:rsidR="00983180">
      <w:pPr>
        <w:spacing w:after="0"/>
      </w:pPr>
      <w:r>
        <w:separator/>
      </w:r>
    </w:p>
  </w:endnote>
  <w:endnote w:id="0" w:type="continuationSeparator">
    <w:p w:rsidRDefault="00983180" w:rsidR="009831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5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180" w:rsidR="00983180">
      <w:pPr>
        <w:spacing w:after="0"/>
      </w:pPr>
      <w:r>
        <w:separator/>
      </w:r>
    </w:p>
  </w:footnote>
  <w:footnote w:id="0" w:type="continuationSeparator">
    <w:p w:rsidRDefault="00983180" w:rsidR="0098318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258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63009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3656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05779"/>
    <w:rsid w:val="00213747"/>
    <w:rsid w:val="00213885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87A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0A2E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6C88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44BE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566FA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55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38FA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A7DDA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1606"/>
    <w:rsid w:val="008547C7"/>
    <w:rsid w:val="0086376B"/>
    <w:rsid w:val="00863C9D"/>
    <w:rsid w:val="00865448"/>
    <w:rsid w:val="00866BA5"/>
    <w:rsid w:val="008708E2"/>
    <w:rsid w:val="00873C81"/>
    <w:rsid w:val="00880142"/>
    <w:rsid w:val="00883B73"/>
    <w:rsid w:val="00887748"/>
    <w:rsid w:val="00890E3A"/>
    <w:rsid w:val="008961AF"/>
    <w:rsid w:val="008973A4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3E40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3180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B5613"/>
    <w:rsid w:val="00AC6150"/>
    <w:rsid w:val="00AC7313"/>
    <w:rsid w:val="00AC7943"/>
    <w:rsid w:val="00AD458D"/>
    <w:rsid w:val="00AD4CED"/>
    <w:rsid w:val="00AD64D5"/>
    <w:rsid w:val="00AE44EB"/>
    <w:rsid w:val="00AE71BC"/>
    <w:rsid w:val="00AF082E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72583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3DA0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3E8D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1CA1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0177"/>
    <w:rsid w:val="00D447CC"/>
    <w:rsid w:val="00D473A9"/>
    <w:rsid w:val="00D47E18"/>
    <w:rsid w:val="00D51C39"/>
    <w:rsid w:val="00D53F10"/>
    <w:rsid w:val="00D6033C"/>
    <w:rsid w:val="00D61502"/>
    <w:rsid w:val="00D622A8"/>
    <w:rsid w:val="00D6255B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40C1"/>
    <w:rsid w:val="00EC6D6C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87EE2"/>
    <w:rsid w:val="00F934C5"/>
    <w:rsid w:val="00F94059"/>
    <w:rsid w:val="00FA41AA"/>
    <w:rsid w:val="00FA57A0"/>
    <w:rsid w:val="00FB07B7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72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58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58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58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58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72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58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58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58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58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F41AD-8C71-4A1D-9BC7-158311BF3F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1441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St-651/2017-125 / Podnesak - Podnesak (-125.docx)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