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6F7E58">
        <w:t>418</w:t>
      </w:r>
      <w:r w:rsidR="008D4452">
        <w:t>/13-</w:t>
      </w:r>
      <w:r w:rsidR="003509C7">
        <w:t>1</w:t>
      </w:r>
      <w:r w:rsidR="006F7E58">
        <w:t>2</w:t>
      </w:r>
    </w:p>
    <w:p w:rsidRDefault="005440C2" w:rsidP="00BF3D61" w:rsidR="005440C2">
      <w:pPr>
        <w:jc w:val="center"/>
      </w:pPr>
    </w:p>
    <w:p w:rsidRDefault="00A52F9B" w:rsidP="00BF3D61" w:rsidR="00A52F9B"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62365C">
        <w:t xml:space="preserve"> </w:t>
      </w:r>
      <w:r w:rsidR="003525C0">
        <w:t>BULJAT d.o.o. Poličnik, Suhovare, Poličnik,</w:t>
      </w:r>
      <w:r w:rsidR="003509C7">
        <w:t xml:space="preserve"> </w:t>
      </w:r>
      <w:r w:rsidR="008B5890">
        <w:t xml:space="preserve">MBS: </w:t>
      </w:r>
      <w:r w:rsidR="003525C0">
        <w:t>060020770</w:t>
      </w:r>
      <w:r w:rsidR="008B5890">
        <w:t xml:space="preserve">, </w:t>
      </w:r>
      <w:r w:rsidR="00106EA8" w:rsidRPr="008C3132">
        <w:t>OIB:</w:t>
      </w:r>
      <w:r>
        <w:t xml:space="preserve"> </w:t>
      </w:r>
      <w:r w:rsidR="003525C0">
        <w:t>08155134652</w:t>
      </w:r>
      <w:r w:rsidR="00F36175" w:rsidRPr="008C3132">
        <w:t xml:space="preserve">, </w:t>
      </w:r>
      <w:r w:rsidR="00254DBF" w:rsidRPr="008C3132">
        <w:t xml:space="preserve">dana </w:t>
      </w:r>
      <w:r w:rsidR="00157A3A">
        <w:t>10</w:t>
      </w:r>
      <w:r w:rsidR="003509C7">
        <w:t>. veljače</w:t>
      </w:r>
      <w:r>
        <w:t xml:space="preserve">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3525C0">
        <w:t xml:space="preserve">BULJAT d.o.o. Poličnik, Suhovare, Poličnik, MBS: 060020770, </w:t>
      </w:r>
      <w:r w:rsidR="003525C0" w:rsidRPr="008C3132">
        <w:t>OIB:</w:t>
      </w:r>
      <w:r w:rsidR="003525C0">
        <w:t xml:space="preserve"> 08155134652</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157A3A">
        <w:t>10</w:t>
      </w:r>
      <w:r w:rsidR="003509C7">
        <w:t xml:space="preserve">. veljače </w:t>
      </w:r>
      <w:r w:rsidRPr="008C3132">
        <w:t>201</w:t>
      </w:r>
      <w:r w:rsidR="008D4452">
        <w:t>5</w:t>
      </w:r>
      <w:r w:rsidRPr="008C3132">
        <w:t>. go</w:t>
      </w:r>
      <w:r w:rsidR="0042650A" w:rsidRPr="008C3132">
        <w:t xml:space="preserve">dine u </w:t>
      </w:r>
      <w:r w:rsidR="0042650A" w:rsidRPr="004031FD">
        <w:t>1</w:t>
      </w:r>
      <w:r w:rsidR="00722809" w:rsidRPr="004031FD">
        <w:t>4</w:t>
      </w:r>
      <w:r w:rsidRPr="008C3132">
        <w:t xml:space="preserve"> sati i</w:t>
      </w:r>
      <w:r w:rsidR="008455B6" w:rsidRPr="008C3132">
        <w:t xml:space="preserve"> </w:t>
      </w:r>
      <w:r w:rsidR="00157A3A">
        <w:t>30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6F7E58" w:rsidR="00B002EE" w:rsidRPr="008C3132">
      <w:pPr>
        <w:ind w:hanging="705" w:left="705"/>
        <w:jc w:val="both"/>
      </w:pPr>
      <w:r w:rsidRPr="008C3132">
        <w:t>II</w:t>
      </w:r>
      <w:r w:rsidR="00B96E05" w:rsidRPr="008C3132">
        <w:tab/>
      </w:r>
      <w:r w:rsidR="006F7E58" w:rsidRPr="00353EBF">
        <w:t xml:space="preserve">Frane Zvonimir Negro, Miroslava Krleže 3c, Zadar, (datum rođenja: 02. siječnja 1941. godine, mjesto rođenja: Ražanac, broj osobne iskaznice: 100342475, izdana od strane: PU Zadarska, OIB: 59618330195), </w:t>
      </w:r>
      <w:r w:rsidR="00C84E20" w:rsidRPr="008C3132">
        <w:t>i</w:t>
      </w:r>
      <w:r w:rsidR="0001684A" w:rsidRPr="008C3132">
        <w:t>menuje se za stečajnog upravitelja.</w:t>
      </w:r>
    </w:p>
    <w:p w:rsidRDefault="00254DBF" w:rsidP="00C758AA" w:rsidR="00254DBF" w:rsidRPr="008C3132">
      <w:pPr>
        <w:jc w:val="both"/>
      </w:pPr>
    </w:p>
    <w:p w:rsidRDefault="00BC53A0" w:rsidP="0062365C" w:rsidR="00785980" w:rsidRPr="008C3132">
      <w:pPr>
        <w:jc w:val="both"/>
      </w:pPr>
      <w:r w:rsidRPr="008C3132">
        <w:t xml:space="preserve">III </w:t>
      </w:r>
      <w:r w:rsidR="00D30751" w:rsidRPr="008C3132">
        <w:t xml:space="preserve">  </w:t>
      </w:r>
      <w:r w:rsidR="00C758AA" w:rsidRPr="008C3132">
        <w:t xml:space="preserve">  </w:t>
      </w:r>
      <w:r w:rsidR="00D30751" w:rsidRPr="008C3132">
        <w:t xml:space="preserve">  </w:t>
      </w:r>
      <w:r w:rsidR="001A4E75" w:rsidRPr="008C3132">
        <w:t xml:space="preserve"> </w:t>
      </w:r>
      <w:r w:rsidRPr="008C3132">
        <w:t>Zaključuje se stečajni postupak nad dužnikom</w:t>
      </w:r>
      <w:r w:rsidR="00F36175" w:rsidRPr="008C3132">
        <w:t xml:space="preserve"> </w:t>
      </w:r>
      <w:r w:rsidR="003525C0">
        <w:t>BULJAT d.o.o. Poličnik</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w:t>
      </w:r>
      <w:r w:rsidR="00821333">
        <w:t xml:space="preserve">sudskom </w:t>
      </w:r>
      <w:r w:rsidRPr="008C3132">
        <w:t>registru 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21333">
        <w:t xml:space="preserve">sudski </w:t>
      </w:r>
      <w:r w:rsidR="008D4452" w:rsidRPr="008C3132">
        <w:t>registar</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434256">
        <w:t>30</w:t>
      </w:r>
      <w:r w:rsidR="00531A9C">
        <w:t>.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3525C0">
        <w:t>08. kolovoza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3525C0">
        <w:t>BULJAT d.o.o. Poličnik</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34256">
        <w:t>05. ožujka</w:t>
      </w:r>
      <w:r w:rsidR="004B703D" w:rsidRPr="008C3132">
        <w:t xml:space="preserve"> 201</w:t>
      </w:r>
      <w:r w:rsidR="00434256">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A52F9B">
        <w:t>08. travnja</w:t>
      </w:r>
      <w:r w:rsidR="00434256">
        <w:t xml:space="preserve"> 2014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predlože otvaranje stečajnog postupka i predujme sredstva potrebna za pokriće troškova </w:t>
      </w:r>
      <w:r w:rsidRPr="008C3132">
        <w:lastRenderedPageBreak/>
        <w:t>provedbe stečajnog postupka. Poziv vjerovnicima je objavljen u Narodnim novinama</w:t>
      </w:r>
      <w:r w:rsidR="004C2509" w:rsidRPr="008C3132">
        <w:t xml:space="preserve"> br. </w:t>
      </w:r>
      <w:r w:rsidR="00434256">
        <w:t>37</w:t>
      </w:r>
      <w:r w:rsidR="007C0700" w:rsidRPr="008C3132">
        <w:t>.</w:t>
      </w:r>
      <w:r w:rsidR="004C2509" w:rsidRPr="008C3132">
        <w:t xml:space="preserve"> od </w:t>
      </w:r>
      <w:r w:rsidR="00434256">
        <w:t>24.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A52F9B">
        <w:t>08. svibnja</w:t>
      </w:r>
      <w:r w:rsidR="00434256">
        <w:t xml:space="preserve"> 2014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157A3A">
        <w:t>10</w:t>
      </w:r>
      <w:r w:rsidR="00434256">
        <w:t xml:space="preserve">. veljače </w:t>
      </w:r>
      <w:r w:rsidR="00531A9C">
        <w:t>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5440C2" w:rsidR="009C0D3D">
      <w:pPr>
        <w:ind w:hanging="705" w:left="705"/>
        <w:jc w:val="both"/>
      </w:pP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BE1154" w:rsidP="00BE1154" w:rsidR="00BE1154" w:rsidRPr="006A5EFE">
      <w:pPr>
        <w:numPr>
          <w:ilvl w:val="0"/>
          <w:numId w:val="1"/>
        </w:numPr>
      </w:pPr>
      <w:r>
        <w:t xml:space="preserve">Registru suda s naznakom stavljanja na ogl. ploču (elektronski i neposredno) i </w:t>
      </w:r>
      <w:r w:rsidRPr="006A5EFE">
        <w:t xml:space="preserve">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0100">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6F7E58">
      <w:t>418</w:t>
    </w:r>
    <w:r w:rsidR="003509C7">
      <w:t>/13-1</w:t>
    </w:r>
    <w:r w:rsidR="006F7E58">
      <w:t>2</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57A3A"/>
    <w:rsid w:val="001742EE"/>
    <w:rsid w:val="001A4E75"/>
    <w:rsid w:val="001A68E8"/>
    <w:rsid w:val="001C2BC7"/>
    <w:rsid w:val="001C53DB"/>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509C7"/>
    <w:rsid w:val="003525C0"/>
    <w:rsid w:val="0038575A"/>
    <w:rsid w:val="003B17EE"/>
    <w:rsid w:val="003C01D9"/>
    <w:rsid w:val="003D0523"/>
    <w:rsid w:val="003D7466"/>
    <w:rsid w:val="003F1185"/>
    <w:rsid w:val="003F118A"/>
    <w:rsid w:val="003F42CE"/>
    <w:rsid w:val="003F6FE8"/>
    <w:rsid w:val="004031FD"/>
    <w:rsid w:val="00404E55"/>
    <w:rsid w:val="004126FF"/>
    <w:rsid w:val="00423912"/>
    <w:rsid w:val="0042650A"/>
    <w:rsid w:val="00431416"/>
    <w:rsid w:val="00432578"/>
    <w:rsid w:val="00434256"/>
    <w:rsid w:val="00440B05"/>
    <w:rsid w:val="00445D48"/>
    <w:rsid w:val="004647EF"/>
    <w:rsid w:val="004B703D"/>
    <w:rsid w:val="004C2509"/>
    <w:rsid w:val="004C4B52"/>
    <w:rsid w:val="004C7182"/>
    <w:rsid w:val="00531A9C"/>
    <w:rsid w:val="005439BE"/>
    <w:rsid w:val="005440C2"/>
    <w:rsid w:val="005759FC"/>
    <w:rsid w:val="00583030"/>
    <w:rsid w:val="00584E27"/>
    <w:rsid w:val="005D1971"/>
    <w:rsid w:val="005F46A2"/>
    <w:rsid w:val="00614882"/>
    <w:rsid w:val="0062365C"/>
    <w:rsid w:val="00624EE7"/>
    <w:rsid w:val="00635E90"/>
    <w:rsid w:val="0066155F"/>
    <w:rsid w:val="00670B34"/>
    <w:rsid w:val="00672754"/>
    <w:rsid w:val="006919B3"/>
    <w:rsid w:val="006A0EBB"/>
    <w:rsid w:val="006B4E61"/>
    <w:rsid w:val="006B5DE1"/>
    <w:rsid w:val="006F7E58"/>
    <w:rsid w:val="00722809"/>
    <w:rsid w:val="0072570A"/>
    <w:rsid w:val="0075628E"/>
    <w:rsid w:val="00785980"/>
    <w:rsid w:val="007C0700"/>
    <w:rsid w:val="00821286"/>
    <w:rsid w:val="00821333"/>
    <w:rsid w:val="008455B6"/>
    <w:rsid w:val="008503D7"/>
    <w:rsid w:val="00862CC5"/>
    <w:rsid w:val="008B5890"/>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A10F26"/>
    <w:rsid w:val="00A13C19"/>
    <w:rsid w:val="00A241EB"/>
    <w:rsid w:val="00A52F9B"/>
    <w:rsid w:val="00A5362F"/>
    <w:rsid w:val="00A61301"/>
    <w:rsid w:val="00A725FD"/>
    <w:rsid w:val="00A73C9A"/>
    <w:rsid w:val="00A95955"/>
    <w:rsid w:val="00AC3E5E"/>
    <w:rsid w:val="00AC6312"/>
    <w:rsid w:val="00AC7F62"/>
    <w:rsid w:val="00AD561D"/>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8BC"/>
    <w:rsid w:val="00C50100"/>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C50100"/>
    <w:rPr>
      <w:color w:val="808080"/>
      <w:bdr w:space="0" w:sz="0" w:color="auto" w:val="none"/>
      <w:shd w:fill="auto" w:color="auto" w:val="clear"/>
    </w:rPr>
  </w:style>
  <w:style w:customStyle="true" w:styleId="eSPISCCParagraphDefaultFont" w:type="character">
    <w:name w:val="eSPIS_CC_Paragraph Default Font"/>
    <w:basedOn w:val="Zadanifontodlomka"/>
    <w:rsid w:val="00C501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0100"/>
    <w:rPr>
      <w:bdr w:space="0" w:sz="0" w:color="auto" w:val="none"/>
      <w:shd w:fill="FFFFCC" w:color="auto" w:val="clear"/>
      <w:lang w:val="hr-HR"/>
    </w:rPr>
  </w:style>
  <w:style w:customStyle="true" w:styleId="PozadinaSvijetloCrvena" w:type="character">
    <w:name w:val="Pozadina_SvijetloCrvena"/>
    <w:basedOn w:val="eSPISCCParagraphDefaultFont"/>
    <w:rsid w:val="00C501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01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C50100"/>
    <w:rPr>
      <w:color w:val="808080"/>
      <w:bdr w:val="none" w:sz="0" w:space="0" w:color="auto"/>
      <w:shd w:val="clear" w:color="auto" w:fill="auto"/>
    </w:rPr>
  </w:style>
  <w:style w:type="character" w:customStyle="1" w:styleId="eSPISCCParagraphDefaultFont">
    <w:name w:val="eSPIS_CC_Paragraph Default Font"/>
    <w:basedOn w:val="Zadanifontodlomka"/>
    <w:rsid w:val="00C50100"/>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C50100"/>
    <w:rPr>
      <w:bdr w:val="none" w:sz="0" w:space="0" w:color="auto"/>
      <w:shd w:val="clear" w:color="auto" w:fill="FFFFCC"/>
      <w:lang w:val="hr-HR"/>
    </w:rPr>
  </w:style>
  <w:style w:type="character" w:customStyle="1" w:styleId="PozadinaSvijetloCrvena">
    <w:name w:val="Pozadina_SvijetloCrvena"/>
    <w:basedOn w:val="eSPISCCParagraphDefaultFont"/>
    <w:rsid w:val="00C50100"/>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C50100"/>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10. veljače 2015.</izvorni_sadrzaj>
    <derivirana_varijabla naziv="DomainObject.DatumDonosenjaOdluke_1">10.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St-418/2013</izvorni_sadrzaj>
    <derivirana_varijabla naziv="DomainObject.Predmet.OznakaBroj_1">St-418/2013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BULJAT d.o.o. za trgovinu i usluge</izvorni_sadrzaj>
    <derivirana_varijabla naziv="DomainObject.Predmet.ProtustrankaFormated_1">  BULJAT d.o.o. za trgovinu i usluge</derivirana_varijabla>
  </DomainObject.Predmet.ProtustrankaFormated>
  <DomainObject.Predmet.ProtustrankaFormatedOIB>
    <izvorni_sadrzaj>  BULJAT d.o.o. za trgovinu i usluge, OIB 08155134652</izvorni_sadrzaj>
    <derivirana_varijabla naziv="DomainObject.Predmet.ProtustrankaFormatedOIB_1">  BULJAT d.o.o. za trgovinu i usluge, OIB 08155134652</derivirana_varijabla>
  </DomainObject.Predmet.ProtustrankaFormatedOIB>
  <DomainObject.Predmet.ProtustrankaFormatedWithAdress>
    <izvorni_sadrzaj> BULJAT d.o.o. za trgovinu i usluge, Suhovare</izvorni_sadrzaj>
    <derivirana_varijabla naziv="DomainObject.Predmet.ProtustrankaFormatedWithAdress_1"> BULJAT d.o.o. za trgovinu i usluge, Suhovare</derivirana_varijabla>
  </DomainObject.Predmet.ProtustrankaFormatedWithAdress>
  <DomainObject.Predmet.ProtustrankaFormatedWithAdressOIB>
    <izvorni_sadrzaj> BULJAT d.o.o. za trgovinu i usluge, OIB 08155134652, Suhovare</izvorni_sadrzaj>
    <derivirana_varijabla naziv="DomainObject.Predmet.ProtustrankaFormatedWithAdressOIB_1"> BULJAT d.o.o. za trgovinu i usluge, OIB 08155134652, Suhovare</derivirana_varijabla>
  </DomainObject.Predmet.ProtustrankaFormatedWithAdressOIB>
  <DomainObject.Predmet.ProtustrankaWithAdress>
    <izvorni_sadrzaj>BULJAT d.o.o. za trgovinu i usluge Suhovare</izvorni_sadrzaj>
    <derivirana_varijabla naziv="DomainObject.Predmet.ProtustrankaWithAdress_1">BULJAT d.o.o. za trgovinu i usluge Suhovare</derivirana_varijabla>
  </DomainObject.Predmet.ProtustrankaWithAdress>
  <DomainObject.Predmet.ProtustrankaWithAdressOIB>
    <izvorni_sadrzaj>BULJAT d.o.o. za trgovinu i usluge, OIB 08155134652, Suhovare</izvorni_sadrzaj>
    <derivirana_varijabla naziv="DomainObject.Predmet.ProtustrankaWithAdressOIB_1">BULJAT d.o.o. za trgovinu i usluge, OIB 08155134652, Suhovare</derivirana_varijabla>
  </DomainObject.Predmet.ProtustrankaWithAdressOIB>
  <DomainObject.Predmet.ProtustrankaNazivFormated>
    <izvorni_sadrzaj>BULJAT d.o.o. za trgovinu i usluge</izvorni_sadrzaj>
    <derivirana_varijabla naziv="DomainObject.Predmet.ProtustrankaNazivFormated_1">BULJAT d.o.o. za trgovinu i usluge</derivirana_varijabla>
  </DomainObject.Predmet.ProtustrankaNazivFormated>
  <DomainObject.Predmet.ProtustrankaNazivFormatedOIB>
    <izvorni_sadrzaj>BULJAT d.o.o. za trgovinu i usluge, OIB 08155134652</izvorni_sadrzaj>
    <derivirana_varijabla naziv="DomainObject.Predmet.ProtustrankaNazivFormatedOIB_1">BULJAT d.o.o. za trgovinu i usluge, OIB 08155134652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OIB 18683136487, Zadar</izvorni_sadrzaj>
    <derivirana_varijabla naziv="DomainObject.Predmet.StrankaFormatedWithAdressOIB_1"> MINISTARSTVO FINANCIJA POREZNA UPRAVA PU ZADAR, OIB 18683136487,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OIB 18683136487, Zadar</izvorni_sadrzaj>
    <derivirana_varijabla naziv="DomainObject.Predmet.StrankaWithAdressOIB_1">MINISTARSTVO FINANCIJA POREZNA UPRAVA PU ZADAR, OIB 18683136487,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OIB 18683136487, Zadar</item>
    </izvorni_sadrzaj>
    <derivirana_varijabla naziv="DomainObject.Predmet.StrankaListFormatedWithAdressOIB_1">
      <item>MINISTARSTVO FINANCIJA POREZNA UPRAVA PU ZADAR, OIB 18683136487,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BULJAT d.o.o. za trgovinu i usluge</item>
    </izvorni_sadrzaj>
    <derivirana_varijabla naziv="DomainObject.Predmet.ProtuStrankaListFormated_1">
      <item>BULJAT d.o.o. za trgovinu i usluge</item>
    </derivirana_varijabla>
  </DomainObject.Predmet.ProtuStrankaListFormated>
  <DomainObject.Predmet.ProtuStrankaListFormatedOIB>
    <izvorni_sadrzaj>
      <item>BULJAT d.o.o. za trgovinu i usluge, OIB 08155134652</item>
    </izvorni_sadrzaj>
    <derivirana_varijabla naziv="DomainObject.Predmet.ProtuStrankaListFormatedOIB_1">
      <item>BULJAT d.o.o. za trgovinu i usluge, OIB 08155134652</item>
    </derivirana_varijabla>
  </DomainObject.Predmet.ProtuStrankaListFormatedOIB>
  <DomainObject.Predmet.ProtuStrankaListFormatedWithAdress>
    <izvorni_sadrzaj>
      <item>BULJAT d.o.o. za trgovinu i usluge, Suhovare</item>
    </izvorni_sadrzaj>
    <derivirana_varijabla naziv="DomainObject.Predmet.ProtuStrankaListFormatedWithAdress_1">
      <item>BULJAT d.o.o. za trgovinu i usluge, Suhovare</item>
    </derivirana_varijabla>
  </DomainObject.Predmet.ProtuStrankaListFormatedWithAdress>
  <DomainObject.Predmet.ProtuStrankaListFormatedWithAdressOIB>
    <izvorni_sadrzaj>
      <item>BULJAT d.o.o. za trgovinu i usluge, OIB 08155134652, Suhovare</item>
    </izvorni_sadrzaj>
    <derivirana_varijabla naziv="DomainObject.Predmet.ProtuStrankaListFormatedWithAdressOIB_1">
      <item>BULJAT d.o.o. za trgovinu i usluge, OIB 08155134652, Suhovare</item>
    </derivirana_varijabla>
  </DomainObject.Predmet.ProtuStrankaListFormatedWithAdressOIB>
  <DomainObject.Predmet.ProtuStrankaListNazivFormated>
    <izvorni_sadrzaj>
      <item>BULJAT d.o.o. za trgovinu i usluge</item>
    </izvorni_sadrzaj>
    <derivirana_varijabla naziv="DomainObject.Predmet.ProtuStrankaListNazivFormated_1">
      <item>BULJAT d.o.o. za trgovinu i usluge</item>
    </derivirana_varijabla>
  </DomainObject.Predmet.ProtuStrankaListNazivFormated>
  <DomainObject.Predmet.ProtuStrankaListNazivFormatedOIB>
    <izvorni_sadrzaj>
      <item>BULJAT d.o.o. za trgovinu i usluge, OIB 08155134652</item>
    </izvorni_sadrzaj>
    <derivirana_varijabla naziv="DomainObject.Predmet.ProtuStrankaListNazivFormatedOIB_1">
      <item>BULJAT d.o.o. za trgovinu i usluge, OIB 08155134652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2015.</izvorni_sadrzaj>
    <derivirana_varijabla naziv="DomainObject.Datum_1">10. veljače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BULJAT d.o.o. za trgovinu i usluge</izvorni_sadrzaj>
    <derivirana_varijabla naziv="DomainObject.Predmet.ProtustrankaIDrugi_1">BULJAT d.o.o. za trgovinu i usluge</derivirana_varijabla>
  </DomainObject.Predmet.ProtustrankaIDrugi>
  <DomainObject.Predmet.StrankaIDrugiAdressOIB>
    <izvorni_sadrzaj>MINISTARSTVO FINANCIJA POREZNA UPRAVA PU ZADAR, OIB 18683136487, Zadar</izvorni_sadrzaj>
    <derivirana_varijabla naziv="DomainObject.Predmet.StrankaIDrugiAdressOIB_1">MINISTARSTVO FINANCIJA POREZNA UPRAVA PU ZADAR, OIB 18683136487, Zadar</derivirana_varijabla>
  </DomainObject.Predmet.StrankaIDrugiAdressOIB>
  <DomainObject.Predmet.ProtustrankaIDrugiAdressOIB>
    <izvorni_sadrzaj>BULJAT d.o.o. za trgovinu i usluge, OIB 08155134652, Suhovare</izvorni_sadrzaj>
    <derivirana_varijabla naziv="DomainObject.Predmet.ProtustrankaIDrugiAdressOIB_1">BULJAT d.o.o. za trgovinu i usluge, OIB 08155134652, Suhovare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PU ZADAR</item>
      <item>BULJAT d.o.o. za trgovinu i usluge</item>
    </izvorni_sadrzaj>
    <derivirana_varijabla naziv="DomainObject.Predmet.SudioniciListNaziv_1">
      <item>MINISTARSTVO FINANCIJA POREZNA UPRAVA PU ZADAR</item>
      <item>BULJAT d.o.o. za trgovinu i usluge</item>
    </derivirana_varijabla>
  </DomainObject.Predmet.SudioniciListNaziv>
  <DomainObject.Predmet.SudioniciListAdressOIB>
    <izvorni_sadrzaj>
      <item>MINISTARSTVO FINANCIJA POREZNA UPRAVA PU ZADAR, OIB 18683136487, Zadar</item>
      <item>BULJAT d.o.o. za trgovinu i usluge, OIB 08155134652, Suhovare</item>
    </izvorni_sadrzaj>
    <derivirana_varijabla naziv="DomainObject.Predmet.SudioniciListAdressOIB_1">
      <item>MINISTARSTVO FINANCIJA POREZNA UPRAVA PU ZADAR, OIB 18683136487, Zadar</item>
      <item>BULJAT d.o.o. za trgovinu i usluge, OIB 08155134652, Suhovare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08155134652</item>
    </izvorni_sadrzaj>
    <derivirana_varijabla naziv="DomainObject.Predmet.SudioniciListNazivOIB_1">
      <item>, OIB 18683136487</item>
      <item>, OIB 08155134652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752</properties:Words>
  <properties:Characters>4085</properties:Characters>
  <properties:Lines>101</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4927</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2015-01-22T11:43:00Z</dcterms:created>
  <dc:creator>Administrator</dc:creator>
  <cp:lastModifiedBy>docx4j</cp:lastModifiedBy>
  <cp:lastPrinted>2014-07-07T06:53:00Z</cp:lastPrinted>
  <dcterms:modified xmlns:xsi="http://www.w3.org/2001/XMLSchema-instance" xsi:type="dcterms:W3CDTF">2015-02-10T07:16:00Z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