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a2da" w14:paraId="f9ca2da" w:rsidRDefault="00281BC7" w:rsidP="00EF7C9A" w:rsidR="00281BC7" w:rsidRPr="00F00B44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F00B44">
      <w:pPr>
        <w:rPr>
          <w:b/>
        </w:rPr>
      </w:pPr>
    </w:p>
    <w:p w:rsidRDefault="00281BC7" w:rsidP="00281BC7" w:rsidR="00281BC7" w:rsidRPr="00F00B44">
      <w:pPr>
        <w:rPr>
          <w:b/>
        </w:rPr>
      </w:pPr>
    </w:p>
    <w:p w:rsidRDefault="00E022E9" w:rsidP="00281BC7" w:rsidR="00E022E9" w:rsidRPr="00F00B44">
      <w:pPr>
        <w:rPr>
          <w:b/>
          <w:bCs/>
        </w:rPr>
      </w:pPr>
    </w:p>
    <w:p w:rsidRDefault="00281BC7" w:rsidP="00281BC7" w:rsidR="00281BC7" w:rsidRPr="00F00B44">
      <w:pPr>
        <w:rPr>
          <w:b/>
          <w:bCs/>
        </w:rPr>
      </w:pPr>
      <w:r w:rsidRPr="00F00B44">
        <w:rPr>
          <w:b/>
          <w:bCs/>
        </w:rPr>
        <w:t>REPUBLIKA HRVATSKA</w:t>
      </w:r>
    </w:p>
    <w:p w:rsidRDefault="00281BC7" w:rsidP="00281BC7" w:rsidR="00E022E9" w:rsidRPr="00F00B44">
      <w:pPr>
        <w:rPr>
          <w:b/>
          <w:bCs/>
        </w:rPr>
      </w:pPr>
      <w:r w:rsidRPr="00F00B44">
        <w:rPr>
          <w:b/>
          <w:bCs/>
        </w:rPr>
        <w:t>TRGOVAČKI SUD U ZADRU</w:t>
      </w:r>
    </w:p>
    <w:p w:rsidRDefault="00E022E9" w:rsidP="004E7E9B" w:rsidR="00EF7C9A" w:rsidRPr="00817F0A">
      <w:r w:rsidRPr="00817F0A">
        <w:t>Dr. Franje Tuđmana 35</w:t>
      </w:r>
      <w:r w:rsidR="00281BC7" w:rsidRPr="00817F0A">
        <w:tab/>
      </w:r>
    </w:p>
    <w:p w:rsidRDefault="00E022E9" w:rsidP="00281BC7" w:rsidR="00E022E9" w:rsidRPr="00F00B44">
      <w:pPr>
        <w:rPr>
          <w:b/>
          <w:bCs/>
        </w:rPr>
      </w:pPr>
    </w:p>
    <w:p w:rsidRDefault="00EF7C9A" w:rsidP="00EF7C9A" w:rsidR="00EF7C9A" w:rsidRPr="00F00B44">
      <w:pPr>
        <w:jc w:val="center"/>
        <w:rPr>
          <w:b/>
          <w:bCs/>
        </w:rPr>
      </w:pPr>
      <w:r w:rsidRPr="00F00B44">
        <w:rPr>
          <w:b/>
          <w:bCs/>
        </w:rPr>
        <w:t>R E P U B L I K A   H R V A T S K A</w:t>
      </w:r>
    </w:p>
    <w:p w:rsidRDefault="00281BC7" w:rsidP="00281BC7" w:rsidR="00281BC7" w:rsidRPr="00F00B44">
      <w:pPr>
        <w:rPr>
          <w:b/>
          <w:bCs/>
        </w:rPr>
      </w:pPr>
      <w:r w:rsidRPr="00F00B44">
        <w:rPr>
          <w:b/>
          <w:bCs/>
        </w:rPr>
        <w:tab/>
      </w:r>
      <w:r w:rsidRPr="00F00B44">
        <w:rPr>
          <w:b/>
          <w:bCs/>
        </w:rPr>
        <w:tab/>
      </w:r>
      <w:r w:rsidRPr="00F00B44">
        <w:rPr>
          <w:b/>
          <w:bCs/>
        </w:rPr>
        <w:tab/>
      </w:r>
      <w:r w:rsidRPr="00F00B44">
        <w:rPr>
          <w:b/>
          <w:bCs/>
        </w:rPr>
        <w:tab/>
      </w:r>
      <w:r w:rsidRPr="00F00B44">
        <w:rPr>
          <w:b/>
          <w:bCs/>
        </w:rPr>
        <w:tab/>
      </w:r>
    </w:p>
    <w:p w:rsidRDefault="00C04252" w:rsidP="00281BC7" w:rsidR="00C04252" w:rsidRPr="00F00B44">
      <w:pPr>
        <w:jc w:val="center"/>
        <w:rPr>
          <w:b/>
        </w:rPr>
      </w:pPr>
      <w:r w:rsidRPr="00F00B44">
        <w:rPr>
          <w:b/>
        </w:rPr>
        <w:t>Z A K L J U Č A K</w:t>
      </w:r>
    </w:p>
    <w:p w:rsidRDefault="00C04252" w:rsidP="00281BC7" w:rsidR="00281BC7" w:rsidRPr="00F00B44">
      <w:pPr>
        <w:jc w:val="center"/>
        <w:rPr>
          <w:b/>
        </w:rPr>
      </w:pPr>
      <w:r w:rsidRPr="00F00B44">
        <w:rPr>
          <w:b/>
        </w:rPr>
        <w:t xml:space="preserve"> </w:t>
      </w:r>
    </w:p>
    <w:p w:rsidRDefault="00E93667" w:rsidP="00F00B44" w:rsidR="009D7950" w:rsidRPr="00F00B44">
      <w:pPr>
        <w:pStyle w:val="Tijeloteksta"/>
        <w:ind w:firstLine="708"/>
        <w:rPr>
          <w:szCs w:val="24"/>
        </w:rPr>
      </w:pPr>
      <w:r w:rsidRPr="00F00B44">
        <w:rPr>
          <w:rFonts w:cstheme="majorBidi" w:hAnsiTheme="majorBidi" w:asciiTheme="majorBidi"/>
          <w:szCs w:val="24"/>
        </w:rPr>
        <w:t>Trgovački sud u Zadru</w:t>
      </w:r>
      <w:r w:rsidR="00F00B44">
        <w:rPr>
          <w:rFonts w:cstheme="majorBidi" w:hAnsiTheme="majorBidi" w:asciiTheme="majorBidi"/>
          <w:szCs w:val="24"/>
        </w:rPr>
        <w:t>,</w:t>
      </w:r>
      <w:r w:rsidRPr="00F00B44">
        <w:rPr>
          <w:rFonts w:cstheme="majorBidi" w:hAnsiTheme="majorBidi" w:asciiTheme="majorBidi"/>
          <w:szCs w:val="24"/>
        </w:rPr>
        <w:t xml:space="preserve"> OIB:39670464653, po sutkinji Ani Markač, postupajući po prijedlogu Financijske agencije za otvaranje stečajnog postupka nad trgovačkim društvom</w:t>
      </w:r>
      <w:r w:rsidR="00F00B44" w:rsidRPr="00F00B44">
        <w:rPr>
          <w:szCs w:val="24"/>
        </w:rPr>
        <w:t xml:space="preserve"> IVIĆ RESIST j.d.o.o. za ugostiteljstvo i usluge, Zadar, J. K. Skenderbega 6A, OIB: 11170877188,</w:t>
      </w:r>
      <w:r w:rsidRPr="00F00B44">
        <w:rPr>
          <w:szCs w:val="24"/>
        </w:rPr>
        <w:t xml:space="preserve"> </w:t>
      </w:r>
      <w:r w:rsidR="009D7950" w:rsidRPr="00F00B44">
        <w:rPr>
          <w:szCs w:val="24"/>
        </w:rPr>
        <w:t xml:space="preserve">dana </w:t>
      </w:r>
      <w:r w:rsidR="00F00B44" w:rsidRPr="00F00B44">
        <w:rPr>
          <w:szCs w:val="24"/>
        </w:rPr>
        <w:t>7. lipnja</w:t>
      </w:r>
      <w:r w:rsidR="006E5E65" w:rsidRPr="00F00B44">
        <w:rPr>
          <w:szCs w:val="24"/>
        </w:rPr>
        <w:t xml:space="preserve"> </w:t>
      </w:r>
      <w:r w:rsidR="00C04252" w:rsidRPr="00F00B44">
        <w:rPr>
          <w:szCs w:val="24"/>
        </w:rPr>
        <w:t>2016.,</w:t>
      </w:r>
    </w:p>
    <w:p w:rsidRDefault="00C04252" w:rsidP="009D7950" w:rsidR="00C04252" w:rsidRPr="00F00B44">
      <w:pPr>
        <w:pStyle w:val="Tijeloteksta"/>
        <w:ind w:firstLine="708"/>
        <w:rPr>
          <w:b/>
          <w:szCs w:val="24"/>
        </w:rPr>
      </w:pPr>
    </w:p>
    <w:p w:rsidRDefault="00C04252" w:rsidP="00C04252" w:rsidR="00C04252" w:rsidRPr="00F00B44">
      <w:pPr>
        <w:pStyle w:val="Tijeloteksta"/>
        <w:ind w:firstLine="708"/>
        <w:jc w:val="center"/>
        <w:rPr>
          <w:b/>
          <w:szCs w:val="24"/>
        </w:rPr>
      </w:pPr>
      <w:r w:rsidRPr="00F00B44">
        <w:rPr>
          <w:b/>
          <w:szCs w:val="24"/>
        </w:rPr>
        <w:t xml:space="preserve">z a k l j u č i o   j e </w:t>
      </w:r>
    </w:p>
    <w:p w:rsidRDefault="00C04252" w:rsidP="00C04252" w:rsidR="00C04252" w:rsidRPr="00F00B44">
      <w:pPr>
        <w:pStyle w:val="Tijeloteksta"/>
        <w:ind w:firstLine="708"/>
        <w:jc w:val="center"/>
        <w:rPr>
          <w:b/>
          <w:szCs w:val="24"/>
        </w:rPr>
      </w:pPr>
    </w:p>
    <w:p w:rsidRDefault="00EA3143" w:rsidP="00F00B44" w:rsidR="00EA3143" w:rsidRPr="00F00B44">
      <w:pPr>
        <w:ind w:firstLine="540"/>
        <w:jc w:val="both"/>
      </w:pPr>
      <w:r w:rsidRPr="00F00B44">
        <w:t xml:space="preserve">Privremenom stečajnom upravitelju </w:t>
      </w:r>
      <w:r w:rsidR="00F00B44" w:rsidRPr="00F00B44">
        <w:t xml:space="preserve">Antunu Kovačeviću iz Zadra, </w:t>
      </w:r>
      <w:r w:rsidR="00281BC7" w:rsidRPr="00F00B44">
        <w:t>p</w:t>
      </w:r>
      <w:r w:rsidRPr="00F00B44">
        <w:t xml:space="preserve">roduljuje se rok za dostavu izvješća za daljnjih 15 </w:t>
      </w:r>
      <w:r w:rsidR="00E235B4" w:rsidRPr="00F00B44">
        <w:t xml:space="preserve">(petnaest) </w:t>
      </w:r>
      <w:r w:rsidRPr="00F00B44">
        <w:t xml:space="preserve">dana. </w:t>
      </w:r>
    </w:p>
    <w:p w:rsidRDefault="00EB3FAB" w:rsidP="00E235B4" w:rsidR="00EB3FAB" w:rsidRPr="00F00B44"/>
    <w:p w:rsidRDefault="00281BC7" w:rsidP="00C30170" w:rsidR="00281BC7" w:rsidRPr="00F00B44">
      <w:pPr>
        <w:jc w:val="center"/>
      </w:pPr>
      <w:r w:rsidRPr="00F00B44">
        <w:t>Obrazloženje</w:t>
      </w:r>
      <w:r w:rsidRPr="00F00B44">
        <w:tab/>
      </w:r>
    </w:p>
    <w:p w:rsidRDefault="00766A92" w:rsidP="009D7950" w:rsidR="00766A92" w:rsidRPr="00F00B44">
      <w:pPr>
        <w:ind w:firstLine="708"/>
        <w:jc w:val="both"/>
      </w:pPr>
    </w:p>
    <w:p w:rsidRDefault="00EA3143" w:rsidP="00817F0A" w:rsidR="00EA3143" w:rsidRPr="00F00B44">
      <w:pPr>
        <w:ind w:firstLine="540"/>
        <w:jc w:val="both"/>
      </w:pPr>
      <w:r w:rsidRPr="00F00B44">
        <w:t>Rješenjem Suda posl. br. St-</w:t>
      </w:r>
      <w:r w:rsidR="00F00B44">
        <w:t>337/16-13</w:t>
      </w:r>
      <w:r w:rsidRPr="00F00B44">
        <w:t xml:space="preserve"> od </w:t>
      </w:r>
      <w:r w:rsidR="00E93667" w:rsidRPr="00F00B44">
        <w:t>1</w:t>
      </w:r>
      <w:r w:rsidR="00F00B44">
        <w:t xml:space="preserve">9. travnja </w:t>
      </w:r>
      <w:r w:rsidRPr="00F00B44">
        <w:t xml:space="preserve">2016. </w:t>
      </w:r>
      <w:r w:rsidR="00F00B44">
        <w:t xml:space="preserve">Antun Kovačević </w:t>
      </w:r>
      <w:r w:rsidRPr="00F00B44">
        <w:t>iz Zadra postavljen je za privremenog stečajnog upravitelju nad trgovačkim društvom</w:t>
      </w:r>
      <w:r w:rsidR="00F00B44">
        <w:t xml:space="preserve"> </w:t>
      </w:r>
      <w:r w:rsidR="00F00B44" w:rsidRPr="00F00B44">
        <w:t xml:space="preserve">IVIĆ RESIST j.d.o.o. za ugostiteljstvo i usluge, Zadar, J. K. Skenderbega 6A, OIB: 11170877188, </w:t>
      </w:r>
      <w:r w:rsidRPr="00F00B44">
        <w:t>a sve kako bi isti utvrdio postojanje pretpostavke za otvaranje stečajnog postupka u smislu čl. 119. st. 3. Stečajnog zakona (N</w:t>
      </w:r>
      <w:r w:rsidR="00817F0A">
        <w:t xml:space="preserve">arodne novine broj </w:t>
      </w:r>
      <w:r w:rsidRPr="00F00B44">
        <w:t>71/15) u odnosu na predmetnog dužnika, te da ispita ima li stečajni dužnik imovine kojom bi se mogli pokriti troškovi postupka i dijelom vjerovnici.</w:t>
      </w:r>
    </w:p>
    <w:p w:rsidRDefault="00EA3143" w:rsidP="00F00B44" w:rsidR="00E235B4" w:rsidRPr="00F00B44">
      <w:pPr>
        <w:ind w:firstLine="540"/>
        <w:jc w:val="both"/>
      </w:pPr>
      <w:r w:rsidRPr="00F00B44">
        <w:t xml:space="preserve">Podneskom od </w:t>
      </w:r>
      <w:r w:rsidR="00F00B44">
        <w:t xml:space="preserve">6. lipnja </w:t>
      </w:r>
      <w:r w:rsidRPr="00F00B44">
        <w:t>2016. privremeni stečajni upravitelj zatražio je produlj</w:t>
      </w:r>
      <w:r w:rsidR="00C04252" w:rsidRPr="00F00B44">
        <w:t>enje roka za dostavu izvješća,</w:t>
      </w:r>
      <w:r w:rsidRPr="00F00B44">
        <w:t xml:space="preserve"> obzirom da još uvijek </w:t>
      </w:r>
      <w:r w:rsidR="00E235B4" w:rsidRPr="00F00B44">
        <w:t xml:space="preserve">nije zaprimio </w:t>
      </w:r>
      <w:r w:rsidR="00E93667" w:rsidRPr="00F00B44">
        <w:t xml:space="preserve">zatraženu dokumentaciju </w:t>
      </w:r>
      <w:r w:rsidR="00F00B44">
        <w:t xml:space="preserve">koju izdaju državne institucije. </w:t>
      </w:r>
      <w:r w:rsidR="00E235B4" w:rsidRPr="00F00B44">
        <w:t xml:space="preserve"> </w:t>
      </w:r>
    </w:p>
    <w:p w:rsidRDefault="00E235B4" w:rsidP="00C04252" w:rsidR="00EA3143" w:rsidRPr="00F00B44">
      <w:pPr>
        <w:ind w:firstLine="540"/>
        <w:jc w:val="both"/>
      </w:pPr>
      <w:r w:rsidRPr="00F00B44">
        <w:t xml:space="preserve">Slijedom naprijed navedenog, a uzimajući u obzir opravdanost zahtjeva privremenog stečajnog upravitelja odlučeno je kao u izreci.  </w:t>
      </w:r>
    </w:p>
    <w:p w:rsidRDefault="008F3AD6" w:rsidP="008F3AD6" w:rsidR="008F3AD6" w:rsidRPr="00F00B44"/>
    <w:p w:rsidRDefault="008F3AD6" w:rsidP="00F00B44" w:rsidR="008F03DE" w:rsidRPr="00F00B44">
      <w:pPr>
        <w:jc w:val="center"/>
      </w:pPr>
      <w:r w:rsidRPr="00F00B44">
        <w:t>U Zadru</w:t>
      </w:r>
      <w:r w:rsidR="006E5E65" w:rsidRPr="00F00B44">
        <w:t xml:space="preserve"> </w:t>
      </w:r>
      <w:r w:rsidR="00F00B44">
        <w:t>7. lipnja</w:t>
      </w:r>
      <w:r w:rsidR="00E93667" w:rsidRPr="00F00B44">
        <w:t xml:space="preserve"> </w:t>
      </w:r>
      <w:r w:rsidR="004E7E9B" w:rsidRPr="00F00B44">
        <w:t xml:space="preserve">2016. </w:t>
      </w:r>
    </w:p>
    <w:p w:rsidRDefault="0055636D" w:rsidP="0055636D" w:rsidR="0055636D" w:rsidRPr="00F00B44">
      <w:pPr>
        <w:jc w:val="both"/>
      </w:pPr>
    </w:p>
    <w:p w:rsidRDefault="009D3A11" w:rsidP="00817F0A" w:rsidR="004E7E9B" w:rsidRPr="00F00B44">
      <w:pPr>
        <w:jc w:val="right"/>
      </w:pPr>
      <w:r w:rsidRPr="00F00B44">
        <w:tab/>
      </w:r>
      <w:r w:rsidRPr="00F00B44">
        <w:tab/>
      </w:r>
      <w:r w:rsidRPr="00F00B44">
        <w:tab/>
      </w:r>
      <w:r w:rsidRPr="00F00B44">
        <w:tab/>
      </w:r>
      <w:r w:rsidRPr="00F00B44">
        <w:tab/>
      </w:r>
      <w:r w:rsidRPr="00F00B44">
        <w:tab/>
      </w:r>
      <w:r w:rsidR="00E235B4" w:rsidRPr="00F00B44">
        <w:t xml:space="preserve">        </w:t>
      </w:r>
      <w:r w:rsidR="004E7E9B" w:rsidRPr="00F00B44">
        <w:t>Sutkinja</w:t>
      </w:r>
    </w:p>
    <w:p w:rsidRDefault="006E5E65" w:rsidP="00817F0A" w:rsidR="009068CC" w:rsidRPr="00F00B44">
      <w:pPr>
        <w:jc w:val="right"/>
      </w:pPr>
      <w:r w:rsidRPr="00F00B44">
        <w:tab/>
      </w:r>
      <w:r w:rsidRPr="00F00B44">
        <w:tab/>
      </w:r>
      <w:r w:rsidRPr="00F00B44">
        <w:tab/>
      </w:r>
      <w:r w:rsidRPr="00F00B44">
        <w:tab/>
      </w:r>
      <w:r w:rsidRPr="00F00B44">
        <w:tab/>
      </w:r>
      <w:r w:rsidRPr="00F00B44">
        <w:tab/>
      </w:r>
      <w:r w:rsidR="00E235B4" w:rsidRPr="00F00B44">
        <w:t xml:space="preserve"> </w:t>
      </w:r>
      <w:r w:rsidR="009D3A11" w:rsidRPr="00F00B44">
        <w:t xml:space="preserve">            </w:t>
      </w:r>
      <w:r w:rsidR="00E235B4" w:rsidRPr="00F00B44">
        <w:t xml:space="preserve">    </w:t>
      </w:r>
      <w:r w:rsidR="004E7E9B" w:rsidRPr="00F00B44">
        <w:t>Ana Markač</w:t>
      </w:r>
    </w:p>
    <w:p w:rsidRDefault="0055636D" w:rsidP="008F03DE" w:rsidR="0055636D" w:rsidRPr="00F00B44"/>
    <w:p w:rsidRDefault="0055636D" w:rsidP="008F03DE" w:rsidR="0055636D" w:rsidRPr="00F00B44"/>
    <w:p w:rsidRDefault="00E235B4" w:rsidP="008F03DE" w:rsidR="00E235B4" w:rsidRPr="00F00B44"/>
    <w:p w:rsidRDefault="008F3AD6" w:rsidP="008F03DE" w:rsidR="008F3AD6" w:rsidRPr="00F00B44">
      <w:r w:rsidRPr="00F00B44">
        <w:t>POUKA O PRAVNOM LIJEKU</w:t>
      </w:r>
    </w:p>
    <w:p w:rsidRDefault="008F3AD6" w:rsidP="00C04252" w:rsidR="008F3AD6" w:rsidRPr="00F00B44">
      <w:r w:rsidRPr="00F00B44">
        <w:t xml:space="preserve">Protiv ovog </w:t>
      </w:r>
      <w:r w:rsidR="00C04252" w:rsidRPr="00F00B44">
        <w:t xml:space="preserve">zaključka </w:t>
      </w:r>
      <w:r w:rsidR="00E235B4" w:rsidRPr="00F00B44">
        <w:t>žalba nije dopuštena.</w:t>
      </w:r>
    </w:p>
    <w:p w:rsidRDefault="00C04252" w:rsidP="008F3AD6" w:rsidR="00C04252" w:rsidRPr="00F00B44"/>
    <w:p w:rsidRDefault="00B65045" w:rsidP="008F3AD6" w:rsidR="00B65045" w:rsidRPr="00F00B44"/>
    <w:p w:rsidRDefault="008F3AD6" w:rsidP="008F3AD6" w:rsidR="008F3AD6" w:rsidRPr="00F00B44">
      <w:r w:rsidRPr="00F00B44">
        <w:t xml:space="preserve"> Dostaviti : </w:t>
      </w:r>
    </w:p>
    <w:p w:rsidRDefault="008F3AD6" w:rsidP="00C04252" w:rsidR="00F00B44">
      <w:pPr>
        <w:numPr>
          <w:ilvl w:val="0"/>
          <w:numId w:val="1"/>
        </w:numPr>
      </w:pPr>
      <w:r w:rsidRPr="00F00B44">
        <w:t xml:space="preserve">Privremenom stečajnom upravitelju </w:t>
      </w:r>
    </w:p>
    <w:p w:rsidRDefault="00C04252" w:rsidP="00C04252" w:rsidR="00C04252" w:rsidRPr="00F00B44">
      <w:pPr>
        <w:numPr>
          <w:ilvl w:val="0"/>
          <w:numId w:val="1"/>
        </w:numPr>
      </w:pPr>
      <w:r w:rsidRPr="00F00B44">
        <w:t>e-oglasna ploča</w:t>
      </w:r>
    </w:p>
    <w:p w:rsidRDefault="008F3AD6" w:rsidP="009068CC" w:rsidR="00842CEB" w:rsidRPr="00F00B44">
      <w:pPr>
        <w:numPr>
          <w:ilvl w:val="0"/>
          <w:numId w:val="1"/>
        </w:numPr>
      </w:pPr>
      <w:r w:rsidRPr="00F00B44">
        <w:t xml:space="preserve">u spis      </w:t>
      </w:r>
    </w:p>
    <w:sectPr w:rsidSect="009C0FF2" w:rsidR="00842CEB" w:rsidRPr="00F00B44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121D71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E5E65" w:rsidR="00E022E9">
    <w:pPr>
      <w:pStyle w:val="Zaglavlje"/>
      <w:jc w:val="right"/>
    </w:pPr>
    <w:r>
      <w:t>Poslovni broj: 2 St-</w:t>
    </w:r>
    <w:r w:rsidR="001E2D44">
      <w:t>337/16-20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21D71"/>
    <w:rsid w:val="0013102B"/>
    <w:rsid w:val="001840A0"/>
    <w:rsid w:val="001A363B"/>
    <w:rsid w:val="001C347E"/>
    <w:rsid w:val="001E2D44"/>
    <w:rsid w:val="0020672D"/>
    <w:rsid w:val="00243782"/>
    <w:rsid w:val="00281BC7"/>
    <w:rsid w:val="003024D4"/>
    <w:rsid w:val="00323F63"/>
    <w:rsid w:val="00342BE6"/>
    <w:rsid w:val="003C6DA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65069"/>
    <w:rsid w:val="006A6847"/>
    <w:rsid w:val="006E5E65"/>
    <w:rsid w:val="007002A2"/>
    <w:rsid w:val="0074396A"/>
    <w:rsid w:val="00766A92"/>
    <w:rsid w:val="007B6657"/>
    <w:rsid w:val="007C75BF"/>
    <w:rsid w:val="007F26FC"/>
    <w:rsid w:val="00817F0A"/>
    <w:rsid w:val="00842CEB"/>
    <w:rsid w:val="008F03DE"/>
    <w:rsid w:val="008F3AD6"/>
    <w:rsid w:val="009068CC"/>
    <w:rsid w:val="009B4456"/>
    <w:rsid w:val="009C0FF2"/>
    <w:rsid w:val="009D3A11"/>
    <w:rsid w:val="009D7950"/>
    <w:rsid w:val="009F62F2"/>
    <w:rsid w:val="00A5292A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235B4"/>
    <w:rsid w:val="00E93667"/>
    <w:rsid w:val="00EA3143"/>
    <w:rsid w:val="00EB3FAB"/>
    <w:rsid w:val="00EF7C9A"/>
    <w:rsid w:val="00F00B44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1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D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D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D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D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1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D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D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D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D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IVIĆ RESIST j.d.o.o. za ugostiteljstvo i usluge zastupanog po punomoćniku Nikola Ivić</izvorni_sadrzaj>
    <derivirana_varijabla naziv="DomainObject.Predmet.ProtustrankaFormated_1">  IVIĆ RESIST j.d.o.o. za ugostiteljstvo i usluge zastupanog po punomoćniku Nikola Ivić</derivirana_varijabla>
  </DomainObject.Predmet.ProtustrankaFormated>
  <DomainObject.Predmet.ProtustrankaFormatedOIB>
    <izvorni_sadrzaj>  IVIĆ RESIST j.d.o.o. za ugostiteljstvo i usluge, OIB 11170877188 zastupanog po punomoćniku Nikola Ivić</izvorni_sadrzaj>
    <derivirana_varijabla naziv="DomainObject.Predmet.ProtustrankaFormatedOIB_1">  IVIĆ RESIST j.d.o.o. za ugostiteljstvo i usluge, OIB 11170877188 zastupanog po punomoćniku Nikola Ivić</derivirana_varijabla>
  </DomainObject.Predmet.ProtustrankaFormatedOIB>
  <DomainObject.Predmet.ProtustrankaFormatedWithAdress>
    <izvorni_sadrzaj> IVIĆ RESIST j.d.o.o. za ugostiteljstvo i usluge, J.K. Skenderbega 6 A, 23000 Zadar zastupanog po punomoćniku Nikola Ivić</izvorni_sadrzaj>
    <derivirana_varijabla naziv="DomainObject.Predmet.ProtustrankaFormatedWithAdress_1"> IVIĆ RESIST j.d.o.o. za ugostiteljstvo i usluge, J.K. Skenderbega 6 A, 23000 Zadar zastupanog po punomoćniku Nikola Ivić</derivirana_varijabla>
  </DomainObject.Predmet.ProtustrankaFormatedWithAdress>
  <DomainObject.Predmet.ProtustrankaFormatedWithAdressOIB>
    <izvorni_sadrzaj> IVIĆ RESIST j.d.o.o. za ugostiteljstvo i usluge, OIB 11170877188, J.K. Skenderbega 6 A, 23000 Zadar zastupanog po punomoćniku Nikola Ivić</izvorni_sadrzaj>
    <derivirana_varijabla naziv="DomainObject.Predmet.ProtustrankaFormatedWithAdressOIB_1"> IVIĆ RESIST j.d.o.o. za ugostiteljstvo i usluge, OIB 11170877188, J.K. Skenderbega 6 A, 23000 Zadar zastupanog po punomoćniku Nikola Ivić</derivirana_varijabla>
  </DomainObject.Predmet.ProtustrankaFormatedWithAdressOIB>
  <DomainObject.Predmet.ProtustrankaWithAdress>
    <izvorni_sadrzaj>IVIĆ RESIST j.d.o.o. za ugostiteljstvo i usluge J.K. Skenderbega 6 A, 23000 Zadar</izvorni_sadrzaj>
    <derivirana_varijabla naziv="DomainObject.Predmet.ProtustrankaWithAdress_1">IVIĆ RESIST j.d.o.o. za ugostiteljstvo i usluge J.K. Skenderbega 6 A, 23000 Zadar</derivirana_varijabla>
  </DomainObject.Predmet.ProtustrankaWithAdress>
  <DomainObject.Predmet.ProtustrankaWithAdressOIB>
    <izvorni_sadrzaj>IVIĆ RESIST j.d.o.o. za ugostiteljstvo i usluge, OIB 11170877188, J.K. Skenderbega 6 A, 23000 Zadar</izvorni_sadrzaj>
    <derivirana_varijabla naziv="DomainObject.Predmet.ProtustrankaWithAdressOIB_1">IVIĆ RESIST j.d.o.o. za ugostiteljstvo i usluge, OIB 11170877188, J.K. Skenderbega 6 A, 23000 Zadar</derivirana_varijabla>
  </DomainObject.Predmet.ProtustrankaWithAdressOIB>
  <DomainObject.Predmet.ProtustrankaNazivFormated>
    <izvorni_sadrzaj>IVIĆ RESIST j.d.o.o. za ugostiteljstvo i usluge</izvorni_sadrzaj>
    <derivirana_varijabla naziv="DomainObject.Predmet.ProtustrankaNazivFormated_1">IVIĆ RESIST j.d.o.o. za ugostiteljstvo i usluge</derivirana_varijabla>
  </DomainObject.Predmet.ProtustrankaNazivFormated>
  <DomainObject.Predmet.ProtustrankaNazivFormatedOIB>
    <izvorni_sadrzaj>IVIĆ RESIST j.d.o.o. za ugostiteljstvo i usluge, OIB 11170877188</izvorni_sadrzaj>
    <derivirana_varijabla naziv="DomainObject.Predmet.ProtustrankaNazivFormatedOIB_1">IVIĆ RESIST j.d.o.o. za ugostiteljstvo i usluge, OIB 11170877188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2454.86</izvorni_sadrzaj>
    <derivirana_varijabla naziv="DomainObject.Predmet.TrenutnaVrijednost_1">2454.86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IVIĆ RESIST j.d.o.o. za ugostiteljstvo i usluge zastupanog po punomoćniku Nikola Ivić</item>
    </izvorni_sadrzaj>
    <derivirana_varijabla naziv="DomainObject.Predmet.ProtuStrankaListFormated_1">
      <item>IVIĆ RESIST j.d.o.o. za ugostiteljstvo i usluge zastupanog po punomoćniku Nikola Ivić</item>
    </derivirana_varijabla>
  </DomainObject.Predmet.ProtuStrankaListFormated>
  <DomainObject.Predmet.ProtuStrankaListFormatedOIB>
    <izvorni_sadrzaj>
      <item>IVIĆ RESIST j.d.o.o. za ugostiteljstvo i usluge, OIB 11170877188 zastupanog po punomoćniku Nikola Ivić</item>
    </izvorni_sadrzaj>
    <derivirana_varijabla naziv="DomainObject.Predmet.ProtuStrankaListFormatedOIB_1">
      <item>IVIĆ RESIST j.d.o.o. za ugostiteljstvo i usluge, OIB 11170877188 zastupanog po punomoćniku Nikola Ivić</item>
    </derivirana_varijabla>
  </DomainObject.Predmet.ProtuStrankaListFormatedOIB>
  <DomainObject.Predmet.ProtuStrankaListFormatedWithAdress>
    <izvorni_sadrzaj>
      <item>IVIĆ RESIST j.d.o.o. za ugostiteljstvo i usluge, J.K. Skenderbega 6 A, 23000 Zadar zastupanog po punomoćniku Nikola Ivić</item>
    </izvorni_sadrzaj>
    <derivirana_varijabla naziv="DomainObject.Predmet.ProtuStrankaListFormatedWithAdress_1">
      <item>IVIĆ RESIST j.d.o.o. za ugostiteljstvo i usluge, J.K. Skenderbega 6 A, 23000 Zadar zastupanog po punomoćniku Nikola Ivić</item>
    </derivirana_varijabla>
  </DomainObject.Predmet.ProtuStrankaListFormatedWithAdress>
  <DomainObject.Predmet.ProtuStrankaListFormatedWithAdressOIB>
    <izvorni_sadrzaj>
      <item>IVIĆ RESIST j.d.o.o. za ugostiteljstvo i usluge, OIB 11170877188, J.K. Skenderbega 6 A, 23000 Zadar zastupanog po punomoćniku Nikola Ivić</item>
    </izvorni_sadrzaj>
    <derivirana_varijabla naziv="DomainObject.Predmet.ProtuStrankaListFormatedWithAdressOIB_1">
      <item>IVIĆ RESIST j.d.o.o. za ugostiteljstvo i usluge, OIB 11170877188, J.K. Skenderbega 6 A, 23000 Zadar zastupanog po punomoćniku Nikola Ivić</item>
    </derivirana_varijabla>
  </DomainObject.Predmet.ProtuStrankaListFormatedWithAdressOIB>
  <DomainObject.Predmet.ProtuStrankaListNazivFormated>
    <izvorni_sadrzaj>
      <item>IVIĆ RESIST j.d.o.o. za ugostiteljstvo i usluge</item>
    </izvorni_sadrzaj>
    <derivirana_varijabla naziv="DomainObject.Predmet.ProtuStrankaListNazivFormated_1">
      <item>IVIĆ RESIST j.d.o.o. za ugostiteljstvo i usluge</item>
    </derivirana_varijabla>
  </DomainObject.Predmet.ProtuStrankaListNazivFormated>
  <DomainObject.Predmet.ProtuStrankaListNazivFormatedOIB>
    <izvorni_sadrzaj>
      <item>IVIĆ RESIST j.d.o.o. za ugostiteljstvo i usluge, OIB 11170877188</item>
    </izvorni_sadrzaj>
    <derivirana_varijabla naziv="DomainObject.Predmet.ProtuStrankaListNazivFormatedOIB_1">
      <item>IVIĆ RESIST j.d.o.o. za ugostiteljstvo i usluge, OIB 11170877188</item>
    </derivirana_varijabla>
  </DomainObject.Predmet.ProtuStrankaListNazivFormatedOIB>
  <DomainObject.Predmet.OstaliListFormated>
    <izvorni_sadrzaj>
      <item>Nikola Ivić punomoćnik sudionika u postupku IVIĆ RESIST j.d.o.o. za ugostiteljstvo i usluge</item>
    </izvorni_sadrzaj>
    <derivirana_varijabla naziv="DomainObject.Predmet.OstaliListFormated_1">
      <item>Nikola Ivić punomoćnik sudionika u postupku IVIĆ RESIST j.d.o.o. za ugostiteljstvo i usluge</item>
    </derivirana_varijabla>
  </DomainObject.Predmet.OstaliListFormated>
  <DomainObject.Predmet.OstaliListFormatedOIB>
    <izvorni_sadrzaj>
      <item>Nikola Ivić, OIB 25104423454 punomoćnik sudionika u postupku IVIĆ RESIST j.d.o.o. za ugostiteljstvo i usluge</item>
    </izvorni_sadrzaj>
    <derivirana_varijabla naziv="DomainObject.Predmet.OstaliListFormatedOIB_1">
      <item>Nikola Ivić, OIB 25104423454 punomoćnik sudionika u postupku IVIĆ RESIST j.d.o.o. za ugostiteljstvo i usluge</item>
    </derivirana_varijabla>
  </DomainObject.Predmet.OstaliListFormatedOIB>
  <DomainObject.Predmet.OstaliListFormatedWithAdress>
    <izvorni_sadrzaj>
      <item>Nikola Ivić, Bana Josipa Jelačića 119, 31550 Valpovo punomoćnik sudionika u postupku IVIĆ RESIST j.d.o.o. za ugostiteljstvo i usluge</item>
    </izvorni_sadrzaj>
    <derivirana_varijabla naziv="DomainObject.Predmet.OstaliListFormatedWithAdress_1">
      <item>Nikola Ivić, Bana Josipa Jelačića 119, 31550 Valpovo punomoćnik sudionika u postupku IVIĆ RESIST j.d.o.o. za ugostiteljstvo i usluge</item>
    </derivirana_varijabla>
  </DomainObject.Predmet.OstaliListFormatedWithAdress>
  <DomainObject.Predmet.OstaliListFormatedWithAdressOIB>
    <izvorni_sadrzaj>
      <item>Nikola Ivić, OIB 25104423454, Bana Josipa Jelačića 119, 31550 Valpovo punomoćnik sudionika u postupku IVIĆ RESIST j.d.o.o. za ugostiteljstvo i usluge</item>
    </izvorni_sadrzaj>
    <derivirana_varijabla naziv="DomainObject.Predmet.OstaliListFormatedWithAdressOIB_1">
      <item>Nikola Ivić, OIB 25104423454, Bana Josipa Jelačića 119, 31550 Valpovo punomoćnik sudionika u postupku IVIĆ RESIST j.d.o.o. za ugostiteljstvo i usluge</item>
    </derivirana_varijabla>
  </DomainObject.Predmet.OstaliListFormatedWithAdressOIB>
  <DomainObject.Predmet.OstaliListNazivFormated>
    <izvorni_sadrzaj>
      <item>Nikola Ivić</item>
    </izvorni_sadrzaj>
    <derivirana_varijabla naziv="DomainObject.Predmet.OstaliListNazivFormated_1">
      <item>Nikola Ivić</item>
    </derivirana_varijabla>
  </DomainObject.Predmet.OstaliListNazivFormated>
  <DomainObject.Predmet.OstaliListNazivFormatedOIB>
    <izvorni_sadrzaj>
      <item>Nikola Ivić, OIB 25104423454</item>
    </izvorni_sadrzaj>
    <derivirana_varijabla naziv="DomainObject.Predmet.OstaliListNazivFormatedOIB_1">
      <item>Nikola Ivić, OIB 25104423454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IVIĆ RESIST j.d.o.o. za ugostiteljstvo i usluge</izvorni_sadrzaj>
    <derivirana_varijabla naziv="DomainObject.Predmet.ProtustrankaIDrugi_1">IVIĆ RESIST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IVIĆ RESIST j.d.o.o. za ugostiteljstvo i usluge, OIB 11170877188, J.K. Skenderbega 6 A, 23000 Zadar</izvorni_sadrzaj>
    <derivirana_varijabla naziv="DomainObject.Predmet.ProtustrankaIDrugiAdressOIB_1">IVIĆ RESIST j.d.o.o. za ugostiteljstvo i usluge, OIB 11170877188, J.K. Skenderbega 6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IVIĆ RESIST j.d.o.o. za ugostiteljstvo i usluge</item>
      <item>Nikola Ivić</item>
    </izvorni_sadrzaj>
    <derivirana_varijabla naziv="DomainObject.Predmet.SudioniciListNaziv_1">
      <item>FINA</item>
      <item>IVIĆ RESIST j.d.o.o. za ugostiteljstvo i usluge</item>
      <item>Nikola Ivić</item>
    </derivirana_varijabla>
  </DomainObject.Predmet.SudioniciListNaziv>
  <DomainObject.Predmet.SudioniciListAdressOIB>
    <izvorni_sadrzaj>
      <item>FINA, OIB 85821130368</item>
      <item>IVIĆ RESIST j.d.o.o. za ugostiteljstvo i usluge, OIB 11170877188, J.K. Skenderbega 6 A,23000 Zadar</item>
      <item>Nikola Ivić, OIB 25104423454, Bana Josipa Jelačića 119,31550 Valpovo</item>
    </izvorni_sadrzaj>
    <derivirana_varijabla naziv="DomainObject.Predmet.SudioniciListAdressOIB_1">
      <item>FINA, OIB 85821130368</item>
      <item>IVIĆ RESIST j.d.o.o. za ugostiteljstvo i usluge, OIB 11170877188, J.K. Skenderbega 6 A,23000 Zadar</item>
      <item>Nikola Ivić, OIB 25104423454, Bana Josipa Jelačića 119,31550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11170877188</item>
      <item>, OIB 25104423454</item>
    </izvorni_sadrzaj>
    <derivirana_varijabla naziv="DomainObject.Predmet.SudioniciListNazivOIB_1">
      <item>, OIB 85821130368</item>
      <item>, OIB 11170877188</item>
      <item>, OIB 25104423454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6B862-5666-4AEE-8188-8FC208757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1374</properties:Characters>
  <properties:Lines>52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2016-06-07T09:11:00Z</dcterms:created>
  <dc:creator>Ardena Bajlo</dc:creator>
  <cp:lastModifiedBy>Merlina Klišmanić</cp:lastModifiedBy>
  <cp:lastPrinted>2016-06-07T09:16:00Z</cp:lastPrinted>
  <dcterms:modified xmlns:xsi="http://www.w3.org/2001/XMLSchema-instance" xsi:type="dcterms:W3CDTF">2016-06-07T09:50:00Z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