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4a31" w14:paraId="b634a31" w:rsidRDefault="00034CD6" w:rsidP="00034CD6" w:rsidR="00034CD6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CD6" w:rsidP="00034CD6" w:rsidR="00034CD6" w:rsidRPr="006572C0">
      <w:pPr>
        <w:jc w:val="both"/>
      </w:pPr>
      <w:r w:rsidRPr="006572C0">
        <w:t xml:space="preserve">   REPUBLIKA HRVATSKA</w:t>
      </w:r>
    </w:p>
    <w:p w:rsidRDefault="00034CD6" w:rsidP="00034CD6" w:rsidR="00034CD6" w:rsidRPr="006572C0">
      <w:pPr>
        <w:jc w:val="both"/>
      </w:pPr>
      <w:r w:rsidRPr="006572C0">
        <w:t>TRGOVAČKI SUD U PAZINU</w:t>
      </w:r>
    </w:p>
    <w:p w:rsidRDefault="00034CD6" w:rsidP="00034CD6" w:rsidR="00034CD6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St-340</w:t>
      </w:r>
      <w:r w:rsidRPr="006572C0">
        <w:t>/</w:t>
      </w:r>
      <w:r>
        <w:t>17</w:t>
      </w:r>
      <w:r w:rsidRPr="000C4F40">
        <w:t>-</w:t>
      </w:r>
      <w:r w:rsidR="00420310">
        <w:t>24</w:t>
      </w:r>
    </w:p>
    <w:p w:rsidRDefault="00034CD6" w:rsidP="00034CD6" w:rsidR="00034CD6" w:rsidRPr="006572C0">
      <w:pPr>
        <w:jc w:val="both"/>
      </w:pPr>
    </w:p>
    <w:p w:rsidRDefault="00034CD6" w:rsidP="00034CD6" w:rsidR="00034CD6" w:rsidRPr="006572C0">
      <w:pPr>
        <w:jc w:val="center"/>
      </w:pPr>
      <w:r w:rsidRPr="006572C0">
        <w:t>R E P U B L I K A  H R V A T S K A</w:t>
      </w:r>
    </w:p>
    <w:p w:rsidRDefault="00034CD6" w:rsidP="00034CD6" w:rsidR="00034CD6" w:rsidRPr="006572C0">
      <w:pPr>
        <w:jc w:val="center"/>
      </w:pPr>
      <w:r w:rsidRPr="006572C0">
        <w:t>R J E Š E N J E</w:t>
      </w:r>
    </w:p>
    <w:p w:rsidRDefault="00034CD6" w:rsidP="00034CD6" w:rsidR="00034CD6" w:rsidRPr="006572C0">
      <w:pPr>
        <w:jc w:val="center"/>
      </w:pPr>
    </w:p>
    <w:p w:rsidRDefault="00034CD6" w:rsidP="00034CD6" w:rsidR="00034CD6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1428DB">
        <w:t>Stečajnom masom iza PROJEKT SOVINJAK d.o.o. u stečaju, Pula, Laginjina 6, OIB: 648852</w:t>
      </w:r>
      <w:r w:rsidRPr="00420310">
        <w:t>49943, 1</w:t>
      </w:r>
      <w:r w:rsidR="008B3B7F" w:rsidRPr="00420310">
        <w:t>4</w:t>
      </w:r>
      <w:r w:rsidRPr="00420310">
        <w:t>. rujna 2017.</w:t>
      </w:r>
    </w:p>
    <w:p w:rsidRDefault="00034CD6" w:rsidP="00034CD6" w:rsidR="00034CD6" w:rsidRPr="006572C0">
      <w:pPr>
        <w:jc w:val="center"/>
      </w:pPr>
    </w:p>
    <w:p w:rsidRDefault="00034CD6" w:rsidP="00034CD6" w:rsidR="00034CD6" w:rsidRPr="006572C0">
      <w:pPr>
        <w:jc w:val="center"/>
      </w:pPr>
      <w:r w:rsidRPr="006572C0">
        <w:t>r i j e š i o  j e</w:t>
      </w:r>
    </w:p>
    <w:p w:rsidRDefault="00034CD6" w:rsidP="00034CD6" w:rsidR="00034CD6" w:rsidRPr="006572C0">
      <w:pPr>
        <w:jc w:val="center"/>
      </w:pPr>
    </w:p>
    <w:p w:rsidRDefault="00034CD6" w:rsidP="00034CD6" w:rsidR="00034CD6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1428DB">
        <w:t>Stečajnom masom iza PROJEKT SOVINJAK d.o.o. u stečaju, Pula, Laginjina 6, OIB: 64885249943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034CD6" w:rsidP="00034CD6" w:rsidR="00034CD6" w:rsidRPr="00967BD5">
      <w:pPr>
        <w:jc w:val="both"/>
      </w:pPr>
      <w:r>
        <w:tab/>
      </w:r>
      <w:r w:rsidRPr="00D52A2A">
        <w:t xml:space="preserve">1. </w:t>
      </w:r>
      <w:r w:rsidR="00420310" w:rsidRPr="00787013">
        <w:t>REPUBLIKA HRVATSKA, MINISTARSTVO FINANCIJA, POREZNA UPRAVA, Zagreb, Katančićeva 5, OIB: 18683136487</w:t>
      </w:r>
      <w:r w:rsidRPr="00D52A2A">
        <w:t xml:space="preserve">, u iznosu od </w:t>
      </w:r>
      <w:r w:rsidRPr="000E5D60">
        <w:t>67,54</w:t>
      </w:r>
      <w:r w:rsidRPr="00D52A2A">
        <w:t xml:space="preserve"> kn</w:t>
      </w:r>
      <w:r>
        <w:t>.</w:t>
      </w:r>
    </w:p>
    <w:p w:rsidRDefault="00034CD6" w:rsidP="00034CD6" w:rsidR="00034CD6" w:rsidRPr="00D52A2A">
      <w:pPr>
        <w:jc w:val="both"/>
      </w:pPr>
      <w:r>
        <w:tab/>
      </w:r>
      <w:r w:rsidRPr="007F4739">
        <w:t xml:space="preserve">2. </w:t>
      </w:r>
      <w:r w:rsidRPr="009E6119">
        <w:t>KERMAS ULAGANJA d.o.o., Pula, Dobrilina 9, OIB: 42403091909</w:t>
      </w:r>
      <w:r w:rsidRPr="00D52A2A">
        <w:t xml:space="preserve">, </w:t>
      </w:r>
      <w:r w:rsidRPr="007F4739">
        <w:t xml:space="preserve">u iznosu od </w:t>
      </w:r>
      <w:r w:rsidRPr="009E6119">
        <w:t>177.855.779,12</w:t>
      </w:r>
      <w:r w:rsidRPr="007F4739">
        <w:t xml:space="preserve"> kn</w:t>
      </w:r>
      <w:r>
        <w:t>.</w:t>
      </w:r>
    </w:p>
    <w:p w:rsidRDefault="00034CD6" w:rsidP="00034CD6" w:rsidR="00034CD6" w:rsidRPr="00551188">
      <w:pPr>
        <w:ind w:firstLine="708"/>
        <w:jc w:val="both"/>
      </w:pPr>
    </w:p>
    <w:p w:rsidRDefault="00034CD6" w:rsidP="00034CD6" w:rsidR="00034CD6" w:rsidRPr="006572C0">
      <w:pPr>
        <w:ind w:left="360"/>
        <w:jc w:val="center"/>
      </w:pPr>
      <w:r w:rsidRPr="006572C0">
        <w:t>Obrazloženje</w:t>
      </w:r>
    </w:p>
    <w:p w:rsidRDefault="00034CD6" w:rsidP="00034CD6" w:rsidR="00034CD6" w:rsidRPr="006572C0">
      <w:pPr>
        <w:ind w:left="360"/>
        <w:jc w:val="center"/>
      </w:pPr>
    </w:p>
    <w:p w:rsidRDefault="00034CD6" w:rsidP="00034CD6" w:rsidR="00034CD6" w:rsidRPr="006F3547">
      <w:pPr>
        <w:jc w:val="both"/>
      </w:pPr>
      <w:r w:rsidRPr="0094722D">
        <w:tab/>
        <w:t xml:space="preserve">Na ispitnom ročištu održanom </w:t>
      </w:r>
      <w:r>
        <w:t>1</w:t>
      </w:r>
      <w:r w:rsidR="008B3B7F">
        <w:t>4</w:t>
      </w:r>
      <w:r>
        <w:t>. rujna 2017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034CD6" w:rsidP="00034CD6" w:rsidR="00034CD6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034CD6" w:rsidP="00034CD6" w:rsidR="00034CD6" w:rsidRPr="000C4F40">
      <w:pPr>
        <w:jc w:val="both"/>
        <w:rPr>
          <w:color w:val="00B050"/>
        </w:rPr>
      </w:pPr>
    </w:p>
    <w:p w:rsidRDefault="00034CD6" w:rsidP="00034CD6" w:rsidR="00034CD6">
      <w:pPr>
        <w:ind w:firstLine="708"/>
        <w:jc w:val="center"/>
      </w:pPr>
      <w:r w:rsidRPr="006572C0">
        <w:t>U Pazi</w:t>
      </w:r>
      <w:r w:rsidRPr="00420310">
        <w:t>nu 1</w:t>
      </w:r>
      <w:r w:rsidR="008B3B7F" w:rsidRPr="00420310">
        <w:t>4</w:t>
      </w:r>
      <w:r w:rsidRPr="00420310">
        <w:t>. rujna 20</w:t>
      </w:r>
      <w:r w:rsidRPr="00BC118D">
        <w:t>17.</w:t>
      </w:r>
    </w:p>
    <w:p w:rsidRDefault="00034CD6" w:rsidP="00034CD6" w:rsidR="00034CD6" w:rsidRPr="006572C0">
      <w:pPr>
        <w:ind w:firstLine="708"/>
        <w:jc w:val="center"/>
      </w:pPr>
    </w:p>
    <w:p w:rsidRDefault="00034CD6" w:rsidP="00034CD6" w:rsidR="00034CD6" w:rsidRPr="006572C0">
      <w:pPr>
        <w:ind w:firstLine="708" w:left="5664"/>
        <w:jc w:val="center"/>
      </w:pPr>
      <w:r w:rsidRPr="006572C0">
        <w:t>Stečajni sudac</w:t>
      </w:r>
    </w:p>
    <w:p w:rsidRDefault="00034CD6" w:rsidP="00034CD6" w:rsidR="00034CD6">
      <w:pPr>
        <w:ind w:firstLine="708" w:left="4956"/>
        <w:jc w:val="center"/>
      </w:pPr>
      <w:r w:rsidRPr="006572C0">
        <w:t xml:space="preserve">           Adrijana Labinjan Skok, v.r.</w:t>
      </w:r>
    </w:p>
    <w:p w:rsidRDefault="00034CD6" w:rsidP="00034CD6" w:rsidR="00034CD6" w:rsidRPr="006572C0">
      <w:pPr>
        <w:jc w:val="both"/>
      </w:pPr>
    </w:p>
    <w:p w:rsidRDefault="00232E7B" w:rsidP="00232E7B" w:rsidR="00232E7B" w:rsidRPr="00C664CF">
      <w:pPr>
        <w:jc w:val="both"/>
      </w:pPr>
      <w:r w:rsidRPr="00C664CF">
        <w:t>UPUTA O PRAVNOM LIJEKU:</w:t>
      </w:r>
    </w:p>
    <w:p w:rsidRDefault="00232E7B" w:rsidP="00232E7B" w:rsidR="00232E7B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>(čl. 12. st. 1. i 2. S</w:t>
      </w:r>
      <w:r>
        <w:t xml:space="preserve">tečajnog </w:t>
      </w:r>
      <w:r w:rsidRPr="00C664CF">
        <w:t>Za</w:t>
      </w:r>
      <w:r>
        <w:t>kona</w:t>
      </w:r>
      <w:r w:rsidRPr="00C664CF">
        <w:t>, NN 71/15)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034CD6" w:rsidP="00034CD6" w:rsidR="00034CD6" w:rsidRPr="006572C0">
      <w:pPr>
        <w:ind w:left="7080"/>
        <w:jc w:val="both"/>
      </w:pPr>
    </w:p>
    <w:p w:rsidRDefault="00034CD6" w:rsidP="00034CD6" w:rsidR="00034CD6" w:rsidRPr="006572C0">
      <w:r w:rsidRPr="006572C0">
        <w:t xml:space="preserve">DNA:  </w:t>
      </w:r>
    </w:p>
    <w:p w:rsidRDefault="00034CD6" w:rsidP="00420310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CD6" w:rsidP="00034CD6" w:rsidR="00034CD6">
      <w:r>
        <w:separator/>
      </w:r>
    </w:p>
  </w:endnote>
  <w:endnote w:id="0" w:type="continuationSeparator">
    <w:p w:rsidRDefault="00034CD6" w:rsidP="00034CD6" w:rsidR="00034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CD6" w:rsidP="00034CD6" w:rsidR="00034CD6">
      <w:r>
        <w:separator/>
      </w:r>
    </w:p>
  </w:footnote>
  <w:footnote w:id="0" w:type="continuationSeparator">
    <w:p w:rsidRDefault="00034CD6" w:rsidP="00034CD6" w:rsidR="00034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CD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6F5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CD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4CD6" w:rsidP="00BC7372" w:rsidR="00BC7372">
    <w:pPr>
      <w:pStyle w:val="Zaglavlje"/>
    </w:pPr>
    <w:r>
      <w:tab/>
    </w:r>
    <w:r>
      <w:tab/>
      <w:t>Posl.br.: 2 St-340</w:t>
    </w:r>
    <w:r w:rsidRPr="006572C0">
      <w:t>/</w:t>
    </w:r>
    <w:r>
      <w:t>17</w:t>
    </w:r>
    <w:r w:rsidRPr="000C4F40">
      <w:t>-</w:t>
    </w:r>
  </w:p>
  <w:p w:rsidRDefault="007D6F52" w:rsidP="00E84C66" w:rsidR="00E84C66">
    <w:pPr>
      <w:pStyle w:val="Zaglavlje"/>
    </w:pPr>
  </w:p>
  <w:p w:rsidRDefault="007D6F5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CD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CD6"/>
    <w:rsid w:val="00034CD6"/>
    <w:rsid w:val="00232E7B"/>
    <w:rsid w:val="00420310"/>
    <w:rsid w:val="00554328"/>
    <w:rsid w:val="007D6F52"/>
    <w:rsid w:val="008B3B7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C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34C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34CD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4CD6"/>
  </w:style>
  <w:style w:styleId="Tekstbalonia" w:type="paragraph">
    <w:name w:val="Balloon Text"/>
    <w:basedOn w:val="Normal"/>
    <w:link w:val="TekstbaloniaChar"/>
    <w:uiPriority w:val="99"/>
    <w:semiHidden/>
    <w:unhideWhenUsed/>
    <w:rsid w:val="00034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4CD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4C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4CD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C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34C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34CD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4CD6"/>
  </w:style>
  <w:style w:styleId="Tekstbalonia" w:type="paragraph">
    <w:name w:val="Balloon Text"/>
    <w:basedOn w:val="Normal"/>
    <w:link w:val="TekstbaloniaChar"/>
    <w:uiPriority w:val="99"/>
    <w:semiHidden/>
    <w:unhideWhenUsed/>
    <w:rsid w:val="00034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4CD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4C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4CD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1647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2017-08-31T05:16:00Z</dcterms:created>
  <dc:creator>Jasmina Matika</dc:creator>
  <cp:lastModifiedBy>Jasmina Matika</cp:lastModifiedBy>
  <dcterms:modified xmlns:xsi="http://www.w3.org/2001/XMLSchema-instance" xsi:type="dcterms:W3CDTF">2017-09-14T08:07:00Z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