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30616" w:rsidR="00C30616">
        <w:tc>
          <w:tcPr>
            <w:tcW w:type="dxa" w:w="2829"/>
            <w:hideMark/>
          </w:tcPr>
          <w:p w:rsidRDefault="00C30616" w:rsidR="00C30616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bookmarkStart w:name="_GoBack" w:id="0"/>
            <w:bookmarkEnd w:id="0"/>
            <w:r>
              <w:rPr>
                <w:rFonts w:eastAsia="Calibri"/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30616" w:rsidR="00C30616">
            <w:pPr>
              <w:spacing w:before="120"/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Republika Hrvatska</w:t>
            </w:r>
          </w:p>
          <w:p w:rsidRDefault="00C30616" w:rsidR="00C30616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Trgovački sud u Varaždinu</w:t>
            </w:r>
          </w:p>
          <w:p w:rsidRDefault="00C30616" w:rsidR="00C30616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>
              <w:rPr>
                <w:rFonts w:eastAsia="Calibri"/>
                <w:sz w:val="24"/>
                <w:szCs w:val="24"/>
                <w:lang w:eastAsia="en-US" w:val="hr-HR"/>
              </w:rPr>
              <w:t>Varaždin, Braće Radić 2</w:t>
            </w:r>
          </w:p>
        </w:tc>
      </w:tr>
    </w:tbl>
    <w:p w14:textId="b6ccbaa" w14:paraId="b6ccbaa" w:rsidRDefault="00C30616" w:rsidP="00C30616" w:rsidR="00C30616">
      <w:pPr>
        <w15:collapsed w:val="false"/>
        <w:rPr>
          <w:sz w:val="24"/>
          <w:szCs w:val="24"/>
          <w:lang w:val="hr-HR"/>
        </w:rPr>
      </w:pPr>
    </w:p>
    <w:p w:rsidRDefault="00C30616" w:rsidP="00C30616" w:rsidR="00C30616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Poslovni broj: 7 St-363/2018-5</w:t>
      </w:r>
    </w:p>
    <w:p w:rsidRDefault="00C30616" w:rsidP="00C30616" w:rsidR="00C30616">
      <w:pPr>
        <w:jc w:val="center"/>
        <w:rPr>
          <w:sz w:val="24"/>
          <w:szCs w:val="24"/>
          <w:lang w:val="hr-HR"/>
        </w:rPr>
      </w:pPr>
    </w:p>
    <w:p w:rsidRDefault="00C30616" w:rsidP="00C30616" w:rsidR="00C30616">
      <w:pPr>
        <w:rPr>
          <w:sz w:val="24"/>
          <w:szCs w:val="24"/>
          <w:lang w:val="hr-HR"/>
        </w:rPr>
      </w:pPr>
    </w:p>
    <w:p w:rsidRDefault="00C30616" w:rsidP="00C30616" w:rsidR="00C3061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C30616" w:rsidP="00C30616" w:rsidR="00C30616">
      <w:pPr>
        <w:jc w:val="center"/>
        <w:rPr>
          <w:sz w:val="24"/>
          <w:szCs w:val="24"/>
          <w:lang w:val="hr-HR"/>
        </w:rPr>
      </w:pPr>
    </w:p>
    <w:p w:rsidRDefault="00C30616" w:rsidP="00C30616" w:rsidR="00C3061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 J E </w:t>
      </w:r>
    </w:p>
    <w:p w:rsidRDefault="00C30616" w:rsidP="00C30616" w:rsidR="00C30616">
      <w:pPr>
        <w:jc w:val="center"/>
        <w:rPr>
          <w:b/>
          <w:sz w:val="24"/>
          <w:szCs w:val="24"/>
          <w:lang w:val="hr-HR"/>
        </w:rPr>
      </w:pPr>
    </w:p>
    <w:p w:rsidRDefault="00C30616" w:rsidP="00C30616" w:rsidR="00C3061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Trgovački sud u Varaždinu, po sucu toga suda Mariji Levanić-Škerbić, povodom prijedloga dužnika GRAFITI STUDIO d.o.o. Koprivnica, Frana Galovića 6/a, OIB: 91847224005, za sklapanje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nagodbe,  24. listopada 2018.,</w:t>
      </w:r>
    </w:p>
    <w:p w:rsidRDefault="00C30616" w:rsidP="00C30616" w:rsidR="00C30616">
      <w:pPr>
        <w:jc w:val="both"/>
        <w:rPr>
          <w:sz w:val="24"/>
          <w:szCs w:val="24"/>
          <w:lang w:val="hr-HR"/>
        </w:rPr>
      </w:pPr>
    </w:p>
    <w:p w:rsidRDefault="00C30616" w:rsidP="00C30616" w:rsidR="00C3061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i j e š i o   j e </w:t>
      </w:r>
    </w:p>
    <w:p w:rsidRDefault="00C30616" w:rsidP="00C30616" w:rsidR="00C30616">
      <w:pPr>
        <w:ind w:left="720"/>
        <w:jc w:val="both"/>
        <w:rPr>
          <w:sz w:val="24"/>
          <w:szCs w:val="24"/>
          <w:lang w:val="hr-HR"/>
        </w:rPr>
      </w:pPr>
    </w:p>
    <w:p w:rsidRDefault="00C30616" w:rsidP="00C30616" w:rsidR="00C30616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Novi termin ročišta radi sklapanja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 nad dužnikom GRAFITI STUDIO d.o.o. Koprivnica, Frana Galovića 6/a, OIB: 91847224005, </w:t>
      </w:r>
      <w:proofErr w:type="spellStart"/>
      <w:r>
        <w:rPr>
          <w:sz w:val="24"/>
          <w:szCs w:val="24"/>
        </w:rPr>
        <w:t>određuje</w:t>
      </w:r>
      <w:proofErr w:type="spellEnd"/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</w:rPr>
        <w:t xml:space="preserve">se </w:t>
      </w:r>
      <w:proofErr w:type="spellStart"/>
      <w:r>
        <w:rPr>
          <w:sz w:val="24"/>
          <w:szCs w:val="24"/>
        </w:rPr>
        <w:t>kod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Ulica</w:t>
      </w:r>
      <w:proofErr w:type="spellEnd"/>
      <w:r>
        <w:rPr>
          <w:sz w:val="24"/>
          <w:szCs w:val="24"/>
        </w:rPr>
        <w:t xml:space="preserve"> B. </w:t>
      </w:r>
      <w:proofErr w:type="spellStart"/>
      <w:r>
        <w:rPr>
          <w:sz w:val="24"/>
          <w:szCs w:val="24"/>
        </w:rPr>
        <w:t>Radića</w:t>
      </w:r>
      <w:proofErr w:type="spellEnd"/>
      <w:r>
        <w:rPr>
          <w:sz w:val="24"/>
          <w:szCs w:val="24"/>
        </w:rPr>
        <w:t xml:space="preserve"> 2, soba 223/II </w:t>
      </w:r>
      <w:proofErr w:type="spellStart"/>
      <w:r>
        <w:rPr>
          <w:sz w:val="24"/>
          <w:szCs w:val="24"/>
        </w:rPr>
        <w:t>kat</w:t>
      </w:r>
      <w:proofErr w:type="spellEnd"/>
      <w:r>
        <w:rPr>
          <w:sz w:val="24"/>
          <w:szCs w:val="24"/>
        </w:rPr>
        <w:t>,</w:t>
      </w:r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</w:p>
    <w:p w:rsidRDefault="00C30616" w:rsidP="00C30616" w:rsidR="00C30616">
      <w:pPr>
        <w:ind w:left="720"/>
        <w:jc w:val="center"/>
        <w:rPr>
          <w:sz w:val="24"/>
          <w:szCs w:val="24"/>
          <w:lang w:val="hr-HR"/>
        </w:rPr>
      </w:pPr>
    </w:p>
    <w:p w:rsidRDefault="00C30616" w:rsidP="00C30616" w:rsidR="00C30616">
      <w:pPr>
        <w:ind w:left="720"/>
        <w:jc w:val="center"/>
        <w:rPr>
          <w:b/>
          <w:sz w:val="24"/>
          <w:szCs w:val="24"/>
          <w:u w:val="single"/>
          <w:lang w:val="hr-HR"/>
        </w:rPr>
      </w:pPr>
      <w:r>
        <w:rPr>
          <w:b/>
          <w:sz w:val="24"/>
          <w:szCs w:val="24"/>
          <w:u w:val="single"/>
          <w:lang w:val="hr-HR"/>
        </w:rPr>
        <w:t>30. studenoga 2018. u 9,30 sati</w:t>
      </w:r>
    </w:p>
    <w:p w:rsidRDefault="00C30616" w:rsidP="00C30616" w:rsidR="00C30616">
      <w:pPr>
        <w:ind w:hanging="731" w:left="1440"/>
        <w:jc w:val="center"/>
        <w:rPr>
          <w:sz w:val="24"/>
          <w:szCs w:val="24"/>
          <w:lang w:val="hr-HR"/>
        </w:rPr>
      </w:pPr>
    </w:p>
    <w:p w:rsidRDefault="00C30616" w:rsidP="00C30616" w:rsidR="00C30616">
      <w:pPr>
        <w:numPr>
          <w:ilvl w:val="0"/>
          <w:numId w:val="47"/>
        </w:num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ročište se putem objave ovog oglasa na stečajnoj oglasnoj ploči suda, web stranicama suda, te na web stranicama FINA-e, pozivaju:</w:t>
      </w:r>
    </w:p>
    <w:p w:rsidRDefault="00C30616" w:rsidP="00C30616" w:rsidR="00C30616">
      <w:pPr>
        <w:rPr>
          <w:sz w:val="24"/>
          <w:szCs w:val="24"/>
          <w:lang w:val="hr-HR"/>
        </w:rPr>
      </w:pPr>
    </w:p>
    <w:p w:rsidRDefault="00C30616" w:rsidP="00C30616" w:rsidR="00C30616">
      <w:pPr>
        <w:numPr>
          <w:ilvl w:val="1"/>
          <w:numId w:val="47"/>
        </w:num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dužnik GRAFITI STUDIO d.o.o. Koprivnica, Frana Galovića 6/a,</w:t>
      </w:r>
    </w:p>
    <w:p w:rsidRDefault="00C30616" w:rsidP="00C30616" w:rsidR="00C30616">
      <w:pPr>
        <w:numPr>
          <w:ilvl w:val="1"/>
          <w:numId w:val="47"/>
        </w:num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vjerovnici koji su prihvatili plan financijskog </w:t>
      </w:r>
      <w:proofErr w:type="spellStart"/>
      <w:r>
        <w:rPr>
          <w:sz w:val="24"/>
          <w:szCs w:val="24"/>
          <w:lang w:val="hr-HR"/>
        </w:rPr>
        <w:t>restruktuiranja</w:t>
      </w:r>
      <w:proofErr w:type="spellEnd"/>
      <w:r>
        <w:rPr>
          <w:sz w:val="24"/>
          <w:szCs w:val="24"/>
          <w:lang w:val="hr-HR"/>
        </w:rPr>
        <w:t>.</w:t>
      </w:r>
    </w:p>
    <w:p w:rsidRDefault="00C30616" w:rsidP="00C30616" w:rsidR="00C30616">
      <w:pPr>
        <w:rPr>
          <w:sz w:val="24"/>
          <w:szCs w:val="24"/>
          <w:lang w:val="hr-HR"/>
        </w:rPr>
      </w:pPr>
    </w:p>
    <w:p w:rsidRDefault="00C30616" w:rsidP="00C30616" w:rsidR="00C30616">
      <w:pPr>
        <w:ind w:hanging="705" w:left="1413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</w:t>
      </w:r>
      <w:r>
        <w:rPr>
          <w:sz w:val="24"/>
          <w:szCs w:val="24"/>
          <w:lang w:val="hr-HR"/>
        </w:rPr>
        <w:tab/>
        <w:t xml:space="preserve">Novčanom kaznom od 10.000,00 kn do 1.000.000,00 kn kazniti će se za prekršaj poduzetnici koji ne pristupe ročištu za sklapanje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 pred sudom, a prihvatili su plan financijskog </w:t>
      </w:r>
      <w:proofErr w:type="spellStart"/>
      <w:r>
        <w:rPr>
          <w:sz w:val="24"/>
          <w:szCs w:val="24"/>
          <w:lang w:val="hr-HR"/>
        </w:rPr>
        <w:t>restruktuiranja</w:t>
      </w:r>
      <w:proofErr w:type="spellEnd"/>
      <w:r>
        <w:rPr>
          <w:sz w:val="24"/>
          <w:szCs w:val="24"/>
          <w:lang w:val="hr-HR"/>
        </w:rPr>
        <w:t xml:space="preserve"> (čl. </w:t>
      </w:r>
      <w:smartTag w:element="metricconverter" w:uri="urn:schemas-microsoft-com:office:smarttags">
        <w:smartTagPr>
          <w:attr w:val="88. st" w:name="ProductID"/>
        </w:smartTagPr>
        <w:r>
          <w:rPr>
            <w:sz w:val="24"/>
            <w:szCs w:val="24"/>
            <w:lang w:val="hr-HR"/>
          </w:rPr>
          <w:t>88. st</w:t>
        </w:r>
      </w:smartTag>
      <w:r>
        <w:rPr>
          <w:sz w:val="24"/>
          <w:szCs w:val="24"/>
          <w:lang w:val="hr-HR"/>
        </w:rPr>
        <w:t xml:space="preserve">. 1. </w:t>
      </w:r>
      <w:proofErr w:type="spellStart"/>
      <w:r>
        <w:rPr>
          <w:sz w:val="24"/>
          <w:szCs w:val="24"/>
          <w:lang w:val="hr-HR"/>
        </w:rPr>
        <w:t>toč</w:t>
      </w:r>
      <w:proofErr w:type="spellEnd"/>
      <w:r>
        <w:rPr>
          <w:sz w:val="24"/>
          <w:szCs w:val="24"/>
          <w:lang w:val="hr-HR"/>
        </w:rPr>
        <w:t>. 7. ZFPPN).</w:t>
      </w:r>
    </w:p>
    <w:p w:rsidRDefault="00C30616" w:rsidP="00C30616" w:rsidR="00C30616">
      <w:pPr>
        <w:jc w:val="center"/>
        <w:rPr>
          <w:b/>
          <w:sz w:val="24"/>
          <w:szCs w:val="24"/>
          <w:lang w:val="hr-HR"/>
        </w:rPr>
      </w:pPr>
    </w:p>
    <w:p w:rsidRDefault="00C30616" w:rsidP="00C30616" w:rsidR="00C30616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U Varaždinu 24. listopada 2018.</w:t>
      </w:r>
    </w:p>
    <w:p w:rsidRDefault="00C30616" w:rsidP="00C30616" w:rsidR="00C30616">
      <w:pPr>
        <w:ind w:firstLine="720"/>
        <w:jc w:val="center"/>
        <w:rPr>
          <w:sz w:val="24"/>
          <w:szCs w:val="24"/>
          <w:lang w:val="hr-HR"/>
        </w:rPr>
      </w:pPr>
    </w:p>
    <w:p w:rsidRDefault="00C30616" w:rsidP="00C30616" w:rsidR="00C3061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</w:t>
      </w:r>
    </w:p>
    <w:p w:rsidRDefault="00C30616" w:rsidP="00C30616" w:rsidR="00C3061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Marija Levanić-Škerbić,v. r.</w:t>
      </w:r>
    </w:p>
    <w:p w:rsidRDefault="00C30616" w:rsidP="00C30616" w:rsidR="00C30616">
      <w:pPr>
        <w:ind w:firstLine="720"/>
        <w:jc w:val="both"/>
        <w:rPr>
          <w:sz w:val="24"/>
          <w:szCs w:val="24"/>
          <w:lang w:val="hr-HR"/>
        </w:rPr>
      </w:pPr>
    </w:p>
    <w:p w:rsidRDefault="00C30616" w:rsidP="00C30616" w:rsidR="00C3061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C30616" w:rsidP="00C30616" w:rsidR="00C30616">
      <w:pPr>
        <w:ind w:firstLine="720"/>
        <w:jc w:val="both"/>
        <w:rPr>
          <w:b/>
          <w:sz w:val="24"/>
          <w:szCs w:val="24"/>
          <w:lang w:val="hr-HR"/>
        </w:rPr>
      </w:pPr>
    </w:p>
    <w:p w:rsidRDefault="00C30616" w:rsidP="00C30616" w:rsidR="00C30616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 1. e-Oglasna ploča suda</w:t>
      </w:r>
    </w:p>
    <w:p w:rsidRDefault="00C30616" w:rsidP="00C30616" w:rsidR="00C30616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2. FINA-uz dopis radi objave na web-u</w:t>
      </w:r>
    </w:p>
    <w:sectPr w:rsidSect="0032366B" w:rsidR="00C3061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F1AE4DCC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EC2878C6" w:ilvl="1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616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30616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30616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66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St-363/2018-5</izvorni_sadrzaj>
    <derivirana_varijabla naziv="DomainObject.Oznaka_1">St-363/2018-5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sklapanje predstečajne nagodbe</izvorni_sadrzaj>
    <derivirana_varijabla naziv="DomainObject.Predmet.Opis_1">Prijedlog dužnika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St-363/2018</izvorni_sadrzaj>
    <derivirana_varijabla naziv="DomainObject.Predmet.OznakaBroj_1">St-363/2018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GRAFITI STUDIO društvo s ograničenom odgovornošću za grafičku djelatnost, trgovinu i usluge</izvorni_sadrzaj>
    <derivirana_varijabla naziv="DomainObject.Predmet.StrankaFormated_1">  GRAFITI STUDIO društvo s ograničenom odgovornošću za grafičku djelatnost, trgovinu i usluge</derivirana_varijabla>
  </DomainObject.Predmet.StrankaFormated>
  <DomainObject.Predmet.StrankaFormatedOIB>
    <izvorni_sadrzaj>  GRAFITI STUDIO društvo s ograničenom odgovornošću za grafičku djelatnost, trgovinu i usluge, OIB 91847224005</izvorni_sadrzaj>
    <derivirana_varijabla naziv="DomainObject.Predmet.StrankaFormatedOIB_1">  GRAFITI STUDIO društvo s ograničenom odgovornošću za grafičku djelatnost, trgovinu i usluge, OIB 91847224005</derivirana_varijabla>
  </DomainObject.Predmet.StrankaFormatedOIB>
  <DomainObject.Predmet.StrankaFormatedWithAdress>
    <izvorni_sadrzaj> GRAFITI STUDIO društvo s ograničenom odgovornošću za grafičku djelatnost, trgovinu i usluge, Frana Galovića 6/a, 48000 Koprivnica</izvorni_sadrzaj>
    <derivirana_varijabla naziv="DomainObject.Predmet.StrankaFormatedWithAdress_1"> GRAFITI STUDIO društvo s ograničenom odgovornošću za grafičku djelatnost, trgovinu i usluge, Frana Galovića 6/a, 48000 Koprivnica</derivirana_varijabla>
  </DomainObject.Predmet.StrankaFormatedWithAdress>
  <DomainObject.Predmet.StrankaFormatedWithAdressOIB>
    <izvorni_sadrzaj> GRAFITI STUDIO društvo s ograničenom odgovornošću za grafičku djelatnost, trgovinu i usluge, OIB 91847224005, Frana Galovića 6/a, 48000 Koprivnica</izvorni_sadrzaj>
    <derivirana_varijabla naziv="DomainObject.Predmet.StrankaFormatedWithAdressOIB_1"> GRAFITI STUDIO društvo s ograničenom odgovornošću za grafičku djelatnost, trgovinu i usluge, OIB 91847224005, Frana Galovića 6/a, 48000 Koprivnica</derivirana_varijabla>
  </DomainObject.Predmet.StrankaFormatedWithAdressOIB>
  <DomainObject.Predmet.StrankaWithAdress>
    <izvorni_sadrzaj>GRAFITI STUDIO društvo s ograničenom odgovornošću za grafičku djelatnost, trgovinu i usluge Frana Galovića 6/a,48000 Koprivnica</izvorni_sadrzaj>
    <derivirana_varijabla naziv="DomainObject.Predmet.StrankaWithAdress_1">GRAFITI STUDIO društvo s ograničenom odgovornošću za grafičku djelatnost, trgovinu i usluge Frana Galovića 6/a,48000 Koprivnica</derivirana_varijabla>
  </DomainObject.Predmet.StrankaWithAdress>
  <DomainObject.Predmet.StrankaWithAdressOIB>
    <izvorni_sadrzaj>GRAFITI STUDIO društvo s ograničenom odgovornošću za grafičku djelatnost, trgovinu i usluge, OIB 91847224005, Frana Galovića 6/a,48000 Koprivnica</izvorni_sadrzaj>
    <derivirana_varijabla naziv="DomainObject.Predmet.StrankaWithAdressOIB_1">GRAFITI STUDIO društvo s ograničenom odgovornošću za grafičku djelatnost, trgovinu i usluge, OIB 91847224005, Frana Galovića 6/a,48000 Koprivnica</derivirana_varijabla>
  </DomainObject.Predmet.StrankaWithAdressOIB>
  <DomainObject.Predmet.StrankaNazivFormated>
    <izvorni_sadrzaj>GRAFITI STUDIO društvo s ograničenom odgovornošću za grafičku djelatnost, trgovinu i usluge</izvorni_sadrzaj>
    <derivirana_varijabla naziv="DomainObject.Predmet.StrankaNazivFormated_1">GRAFITI STUDIO društvo s ograničenom odgovornošću za grafičku djelatnost, trgovinu i usluge</derivirana_varijabla>
  </DomainObject.Predmet.StrankaNazivFormated>
  <DomainObject.Predmet.StrankaNazivFormatedOIB>
    <izvorni_sadrzaj>GRAFITI STUDIO društvo s ograničenom odgovornošću za grafičku djelatnost, trgovinu i usluge, OIB 91847224005</izvorni_sadrzaj>
    <derivirana_varijabla naziv="DomainObject.Predmet.StrankaNazivFormatedOIB_1">GRAFITI STUDIO društvo s ograničenom odgovornošću za grafičku djelatnost, trgovinu i usluge, OIB 91847224005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GRAFITI STUDIO društvo s ograničenom odgovornošću za grafičku djelatnost, trgovinu i usluge</item>
    </izvorni_sadrzaj>
    <derivirana_varijabla naziv="DomainObject.Predmet.StrankaListFormated_1">
      <item>GRAFITI STUDIO društvo s ograničenom odgovornošću za grafičku djelatnost, trgovinu i usluge</item>
    </derivirana_varijabla>
  </DomainObject.Predmet.StrankaListFormated>
  <DomainObject.Predmet.StrankaListFormatedOIB>
    <izvorni_sadrzaj>
      <item>GRAFITI STUDIO društvo s ograničenom odgovornošću za grafičku djelatnost, trgovinu i usluge, OIB 91847224005</item>
    </izvorni_sadrzaj>
    <derivirana_varijabla naziv="DomainObject.Predmet.StrankaListFormatedOIB_1">
      <item>GRAFITI STUDIO društvo s ograničenom odgovornošću za grafičku djelatnost, trgovinu i usluge, OIB 91847224005</item>
    </derivirana_varijabla>
  </DomainObject.Predmet.StrankaListFormatedOIB>
  <DomainObject.Predmet.StrankaListFormatedWithAdress>
    <izvorni_sadrzaj>
      <item>GRAFITI STUDIO društvo s ograničenom odgovornošću za grafičku djelatnost, trgovinu i usluge, Frana Galovića 6/a, 48000 Koprivnica</item>
    </izvorni_sadrzaj>
    <derivirana_varijabla naziv="DomainObject.Predmet.StrankaListFormatedWithAdress_1">
      <item>GRAFITI STUDIO društvo s ograničenom odgovornošću za grafičku djelatnost, trgovinu i usluge, Frana Galovića 6/a, 48000 Koprivnica</item>
    </derivirana_varijabla>
  </DomainObject.Predmet.StrankaListFormatedWithAdress>
  <DomainObject.Predmet.StrankaListFormatedWithAdressOIB>
    <izvorni_sadrzaj>
      <item>GRAFITI STUDIO društvo s ograničenom odgovornošću za grafičku djelatnost, trgovinu i usluge, OIB 91847224005, Frana Galovića 6/a, 48000 Koprivnica</item>
    </izvorni_sadrzaj>
    <derivirana_varijabla naziv="DomainObject.Predmet.StrankaListFormatedWithAdressOIB_1">
      <item>GRAFITI STUDIO društvo s ograničenom odgovornošću za grafičku djelatnost, trgovinu i usluge, OIB 91847224005, Frana Galovića 6/a, 48000 Koprivnica</item>
    </derivirana_varijabla>
  </DomainObject.Predmet.StrankaListFormatedWithAdressOIB>
  <DomainObject.Predmet.StrankaListNazivFormated>
    <izvorni_sadrzaj>
      <item>GRAFITI STUDIO društvo s ograničenom odgovornošću za grafičku djelatnost, trgovinu i usluge</item>
    </izvorni_sadrzaj>
    <derivirana_varijabla naziv="DomainObject.Predmet.StrankaListNazivFormated_1">
      <item>GRAFITI STUDIO društvo s ograničenom odgovornošću za grafičku djelatnost, trgovinu i usluge</item>
    </derivirana_varijabla>
  </DomainObject.Predmet.StrankaListNazivFormated>
  <DomainObject.Predmet.StrankaListNazivFormatedOIB>
    <izvorni_sadrzaj>
      <item>GRAFITI STUDIO društvo s ograničenom odgovornošću za grafičku djelatnost, trgovinu i usluge, OIB 91847224005</item>
    </izvorni_sadrzaj>
    <derivirana_varijabla naziv="DomainObject.Predmet.StrankaListNazivFormatedOIB_1">
      <item>GRAFITI STUDIO društvo s ograničenom odgovornošću za grafičku djelatnost, trgovinu i usluge, OIB 91847224005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- Predstečajne nagodbe</item>
      <item>Sudski registar Trgovačkog suda u Varaždinu</item>
    </izvorni_sadrzaj>
    <derivirana_varijabla naziv="DomainObject.Predmet.OstaliListFormated_1">
      <item>Financijska agencija - Predstečajne nagodbe</item>
      <item>Sudski registar Trgovačkog suda u Varaždinu</item>
    </derivirana_varijabla>
  </DomainObject.Predmet.OstaliListFormated>
  <DomainObject.Predmet.OstaliListFormatedOIB>
    <izvorni_sadrzaj>
      <item>Financijska agencija - Predstečajne nagodbe, OIB 85821130368</item>
      <item>Sudski registar Trgovačkog suda u Varaždinu</item>
    </izvorni_sadrzaj>
    <derivirana_varijabla naziv="DomainObject.Predmet.OstaliListFormatedOIB_1">
      <item>Financijska agencija - Predstečajne nagodbe, OIB 85821130368</item>
      <item>Sudski registar Trgovačkog suda u Varaždinu</item>
    </derivirana_varijabla>
  </DomainObject.Predmet.OstaliListFormatedOIB>
  <DomainObject.Predmet.OstaliListFormatedWithAdress>
    <izvorni_sadrzaj>
      <item>Financijska agencija - Predstečajne nagodbe, Ulica grada Vukovara 70, 10000 Zagreb</item>
      <item>Sudski registar Trgovačkog suda u Varaždinu, B.Radića 2, 42000 Varaždin</item>
    </izvorni_sadrzaj>
    <derivirana_varijabla naziv="DomainObject.Predmet.OstaliListFormatedWithAdress_1">
      <item>Financijska agencija - Predstečajne nagodbe, Ulica grada Vukovara 70, 10000 Zagreb</item>
      <item>Sudski registar Trgovačkog suda u Varaždinu, B.Radića 2, 42000 Varaždin</item>
    </derivirana_varijabla>
  </DomainObject.Predmet.OstaliListFormatedWithAdress>
  <DomainObject.Predmet.OstaliListFormatedWithAdressOIB>
    <izvorni_sadrzaj>
      <item>Financijska agencija - Predstečajne nagodbe, OIB 85821130368, Ulica grada Vukovara 70, 10000 Zagreb</item>
      <item>Sudski registar Trgovačkog suda u Varaždinu, B.Radića 2, 42000 Varaždin</item>
    </izvorni_sadrzaj>
    <derivirana_varijabla naziv="DomainObject.Predmet.OstaliListFormatedWithAdressOIB_1">
      <item>Financijska agencija - Predstečajne nagodbe, OIB 85821130368, Ulica grada Vukovara 70, 10000 Zagreb</item>
      <item>Sudski registar Trgovačkog suda u Varaždinu, B.Radića 2, 42000 Varaždin</item>
    </derivirana_varijabla>
  </DomainObject.Predmet.OstaliListFormatedWithAdressOIB>
  <DomainObject.Predmet.OstaliListNazivFormated>
    <izvorni_sadrzaj>
      <item>Financijska agencija - Predstečajne nagodbe</item>
      <item>Sudski registar Trgovačkog suda u Varaždinu</item>
    </izvorni_sadrzaj>
    <derivirana_varijabla naziv="DomainObject.Predmet.OstaliListNazivFormated_1">
      <item>Financijska agencija - Predstečajne nagodbe</item>
      <item>Sudski registar Trgovačkog suda u Varaždinu</item>
    </derivirana_varijabla>
  </DomainObject.Predmet.OstaliListNazivFormated>
  <DomainObject.Predmet.OstaliListNazivFormatedOIB>
    <izvorni_sadrzaj>
      <item>Financijska agencija - Predstečajne nagodbe, OIB 85821130368</item>
      <item>Sudski registar Trgovačkog suda u Varaždinu</item>
    </izvorni_sadrzaj>
    <derivirana_varijabla naziv="DomainObject.Predmet.OstaliListNazivFormatedOIB_1">
      <item>Financijska agencija - Predstečajne nagodbe, OIB 85821130368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St-363/2018-5</izvorni_sadrzaj>
    <derivirana_varijabla naziv="DomainObject.PoslovniBrojDokumenta_1">St-363/2018-5</derivirana_varijabla>
  </DomainObject.PoslovniBrojDokumenta>
  <DomainObject.Predmet.StrankaIDrugi>
    <izvorni_sadrzaj>GRAFITI STUDIO društvo s ograničenom odgovornošću za grafičku djelatnost, trgovinu i usluge</izvorni_sadrzaj>
    <derivirana_varijabla naziv="DomainObject.Predmet.StrankaIDrugi_1">GRAFITI STUDIO društvo s ograničenom odgovornošću za grafičku djelatnost,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GRAFITI STUDIO društvo s ograničenom odgovornošću za grafičku djelatnost, trgovinu i usluge, OIB 91847224005, Frana Galovića 6/a, 48000 Koprivnica</izvorni_sadrzaj>
    <derivirana_varijabla naziv="DomainObject.Predmet.StrankaIDrugiAdressOIB_1">GRAFITI STUDIO društvo s ograničenom odgovornošću za grafičku djelatnost, trgovinu i usluge, OIB 91847224005, Frana Galovića 6/a,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GRAFITI STUDIO društvo s ograničenom odgovornošću za grafičku djelatnost, trgovinu i usluge</item>
      <item>Financijska agencija - Predstečajne nagodbe</item>
      <item>Sudski registar Trgovačkog suda u Varaždinu</item>
    </izvorni_sadrzaj>
    <derivirana_varijabla naziv="DomainObject.Predmet.SudioniciListNaziv_1">
      <item>GRAFITI STUDIO društvo s ograničenom odgovornošću za grafičku djelatnost, trgovinu i usluge</item>
      <item>Financijska agencija - Predstečajne nagodbe</item>
      <item>Sudski registar Trgovačkog suda u Varaždinu</item>
    </derivirana_varijabla>
  </DomainObject.Predmet.SudioniciListNaziv>
  <DomainObject.Predmet.SudioniciListAdressOIB>
    <izvorni_sadrzaj>
      <item>GRAFITI STUDIO društvo s ograničenom odgovornošću za grafičku djelatnost, trgovinu i usluge, OIB 91847224005, Frana Galovića 6/a,48000 Koprivnica</item>
      <item>Financijska agencija - Predstečajne nagodbe, OIB 85821130368, Ulica grada Vukovara 70,10000 Zagreb</item>
      <item>Sudski registar Trgovačkog suda u Varaždinu, B.Radića 2,42000 Varaždin</item>
    </izvorni_sadrzaj>
    <derivirana_varijabla naziv="DomainObject.Predmet.SudioniciListAdressOIB_1">
      <item>GRAFITI STUDIO društvo s ograničenom odgovornošću za grafičku djelatnost, trgovinu i usluge, OIB 91847224005, Frana Galovića 6/a,48000 Koprivnica</item>
      <item>Financijska agencija - Predstečajne nagodbe, OIB 85821130368, Ulica grada Vukovara 70,10000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09B06F-9625-46EE-919B-9A5D083230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1121</properties:Characters>
  <properties:Lines>46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2018-10-24T08:34:00Z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St-363/2018-5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