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f794" w14:paraId="830f794" w:rsidRDefault="00AE649C" w:rsidP="00FA5B5E" w:rsidR="00AE649C" w:rsidRPr="00B76F3C">
      <w:pPr>
        <w:pStyle w:val="Naslov3"/>
        <w15:collapsed w:val="false"/>
      </w:pPr>
    </w:p>
    <w:p w:rsidRDefault="007078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07849" w:rsidP="00707849" w:rsidR="00707849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St-369/2015-3.</w:t>
      </w:r>
    </w:p>
    <w:p w:rsidRDefault="00707849" w:rsidP="00707849" w:rsidR="00707849">
      <w:pPr>
        <w:jc w:val="center"/>
        <w:rPr>
          <w:rFonts w:cs="Arial" w:hAnsi="Arial" w:ascii="Arial"/>
          <w:b/>
        </w:rPr>
      </w:pPr>
    </w:p>
    <w:p w:rsidRDefault="00707849" w:rsidP="00707849" w:rsidR="0070784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07849" w:rsidP="00707849" w:rsidR="00707849">
      <w:pPr>
        <w:jc w:val="center"/>
        <w:rPr>
          <w:rFonts w:cs="Arial" w:hAnsi="Arial" w:ascii="Arial"/>
          <w:b/>
        </w:rPr>
      </w:pPr>
    </w:p>
    <w:p w:rsidRDefault="00707849" w:rsidP="00707849" w:rsidR="0070784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07849" w:rsidP="00707849" w:rsidR="00707849">
      <w:pPr>
        <w:jc w:val="both"/>
        <w:rPr>
          <w:rFonts w:cs="Arial" w:hAnsi="Arial" w:ascii="Arial"/>
        </w:rPr>
      </w:pP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LUNI j.d.o.o. za ugostiteljstvo, usluge i trgovinu iz Garešnice, Matije Gupca 96, MBS 010085920, OIB 29757726981, dana 05. veljače 2016. godine  </w:t>
      </w:r>
    </w:p>
    <w:p w:rsidRDefault="00707849" w:rsidP="00707849" w:rsidR="00707849">
      <w:pPr>
        <w:jc w:val="both"/>
        <w:rPr>
          <w:rFonts w:cs="Arial" w:hAnsi="Arial" w:ascii="Arial"/>
        </w:rPr>
      </w:pPr>
    </w:p>
    <w:p w:rsidRDefault="00707849" w:rsidP="00707849" w:rsidR="0070784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07849" w:rsidP="00707849" w:rsidR="00707849">
      <w:pPr>
        <w:jc w:val="both"/>
        <w:rPr>
          <w:rFonts w:cs="Arial" w:hAnsi="Arial" w:ascii="Arial"/>
        </w:rPr>
      </w:pP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LUNI j.d.o.o. za ugostiteljstvo, usluge i trgovinu iz Garešnice, Matije Gupca 96, MBS 010085920, OIB 29757726981. 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ZDENKO KRSTIĆ iz Osijeka, Županijska 2, OIB 13827089798. 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LUNI j.d.o.o. za ugostiteljstvo, usluge i trgovinu iz Garešnice, Matije Gupca 96, MBS 010085920, OIB 29757726981.</w:t>
      </w:r>
    </w:p>
    <w:p w:rsidRDefault="00707849" w:rsidP="00707849" w:rsidR="0070784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707849" w:rsidP="00707849" w:rsidR="0070784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07849" w:rsidP="00707849" w:rsidR="0070784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07849" w:rsidP="00707849" w:rsidR="00707849">
      <w:pPr>
        <w:jc w:val="center"/>
        <w:rPr>
          <w:rFonts w:cs="Arial" w:hAnsi="Arial" w:ascii="Arial"/>
          <w:b/>
        </w:rPr>
      </w:pPr>
    </w:p>
    <w:p w:rsidRDefault="00707849" w:rsidP="00707849" w:rsidR="0070784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St-369/2015-2.,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07849" w:rsidP="00707849" w:rsidR="0070784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07849" w:rsidP="00707849" w:rsidR="0070784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07849" w:rsidP="00707849" w:rsidR="0070784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707849" w:rsidP="00707849" w:rsidR="00707849">
      <w:pPr>
        <w:rPr>
          <w:rFonts w:cs="Arial" w:hAnsi="Arial" w:ascii="Arial"/>
          <w:b/>
        </w:rPr>
      </w:pPr>
    </w:p>
    <w:p w:rsidRDefault="00707849" w:rsidP="00707849" w:rsidR="0070784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07849" w:rsidP="00707849" w:rsidR="0070784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07849" w:rsidP="00707849" w:rsidR="00707849">
      <w:pPr>
        <w:ind w:firstLine="4111"/>
        <w:jc w:val="both"/>
        <w:rPr>
          <w:rFonts w:cs="Arial" w:hAnsi="Arial" w:ascii="Arial"/>
        </w:rPr>
      </w:pP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07849" w:rsidP="00707849" w:rsidR="00707849">
      <w:pPr>
        <w:jc w:val="both"/>
        <w:rPr>
          <w:rFonts w:cs="Arial" w:hAnsi="Arial" w:ascii="Arial"/>
        </w:rPr>
      </w:pPr>
    </w:p>
    <w:p w:rsidRDefault="00707849" w:rsidP="00707849" w:rsidR="0070784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Garešnica – putem e-oglasne ploče suda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07849" w:rsidP="00707849" w:rsidR="007078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707849" w:rsidP="00707849" w:rsidR="00707849">
      <w:pPr>
        <w:rPr>
          <w:rFonts w:cs="Arial" w:hAnsi="Arial" w:ascii="Arial"/>
        </w:rPr>
      </w:pPr>
    </w:p>
    <w:p w:rsidRDefault="00707849" w:rsidP="00707849" w:rsidR="0070784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849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9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St-369/2015-3</izvorni_sadrzaj>
    <derivirana_varijabla naziv="DomainObject.Oznaka_1">St-369/2015-3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jednostavno društvo s ograničenom odgovornošću za ugostiteljstvo, usluge i trgovinu, Garešnica zastupanog po punomoćniku DRAŽEN TOTH</izvorni_sadrzaj>
    <derivirana_varijabla naziv="DomainObject.Predmet.ProtustrankaFormated_1">  LUNI jednostavno društvo s ograničenom odgovornošću za ugostiteljstvo, usluge i trgovinu, Garešnica zastupanog po punomoćniku DRAŽEN TOTH</derivirana_varijabla>
  </DomainObject.Predmet.ProtustrankaFormated>
  <DomainObject.Predmet.ProtustrankaFormatedOIB>
    <izvorni_sadrzaj>  LUNI jednostavno društvo s ograničenom odgovornošću za ugostiteljstvo, usluge i trgovinu, Garešnica, OIB 29757726981 zastupanog po punomoćniku DRAŽEN TOTH</izvorni_sadrzaj>
    <derivirana_varijabla naziv="DomainObject.Predmet.ProtustrankaFormatedOIB_1">  LUNI jednostavno društvo s ograničenom odgovornošću za ugostiteljstvo, usluge i trgovinu, Garešnica, OIB 29757726981 zastupanog po punomoćniku DRAŽEN TOTH</derivirana_varijabla>
  </DomainObject.Predmet.ProtustrankaFormatedOIB>
  <DomainObject.Predmet.ProtustrankaFormatedWithAdress>
    <izvorni_sadrzaj> LUNI jednostavno društvo s ograničenom odgovornošću za ugostiteljstvo, usluge i trgovinu, Garešnica, Matije Gupca 96, 43280 Garešnica zastupanog po punomoćniku DRAŽEN TOTH</izvorni_sadrzaj>
    <derivirana_varijabla naziv="DomainObject.Predmet.ProtustrankaFormatedWithAdress_1"> LUNI jednostavno društvo s ograničenom odgovornošću za ugostiteljstvo, usluge i trgovinu, Garešnica, Matije Gupca 96, 43280 Garešnica zastupanog po punomoćniku DRAŽEN TOTH</derivirana_varijabla>
  </DomainObject.Predmet.ProtustrankaFormatedWithAdress>
  <DomainObject.Predmet.ProtustrankaFormatedWithAdressOIB>
    <izvorni_sadrzaj> LUNI jednostavno društvo s ograničenom odgovornošću za ugostiteljstvo, usluge i trgovinu, Garešnica, OIB 29757726981, Matije Gupca 96, 43280 Garešnica zastupanog po punomoćniku DRAŽEN TOTH</izvorni_sadrzaj>
    <derivirana_varijabla naziv="DomainObject.Predmet.ProtustrankaFormatedWithAdressOIB_1"> LUNI jednostavno društvo s ograničenom odgovornošću za ugostiteljstvo, usluge i trgovinu, Garešnica, OIB 29757726981, Matije Gupca 96, 43280 Garešnica zastupanog po punomoćniku DRAŽEN TOTH</derivirana_varijabla>
  </DomainObject.Predmet.ProtustrankaFormatedWithAdressOIB>
  <DomainObject.Predmet.ProtustrankaWithAdress>
    <izvorni_sadrzaj>LUNI jednostavno društvo s ograničenom odgovornošću za ugostiteljstvo, usluge i trgovinu, Garešnica Matije Gupca 96, 43280 Garešnica</izvorni_sadrzaj>
    <derivirana_varijabla naziv="DomainObject.Predmet.ProtustrankaWithAdress_1">LUNI jednostavno društvo s ograničenom odgovornošću za ugostiteljstvo, usluge i trgovinu, Garešnica Matije Gupca 96, 43280 Garešnica</derivirana_varijabla>
  </DomainObject.Predmet.ProtustrankaWithAdress>
  <DomainObject.Predmet.ProtustrankaWithAdressOIB>
    <izvorni_sadrzaj>LUNI jednostavno društvo s ograničenom odgovornošću za ugostiteljstvo, usluge i trgovinu, Garešnica, OIB 29757726981, Matije Gupca 96, 43280 Garešnica</izvorni_sadrzaj>
    <derivirana_varijabla naziv="DomainObject.Predmet.ProtustrankaWithAdressOIB_1">LUNI jednostavno društvo s ograničenom odgovornošću za ugostiteljstvo, usluge i trgovinu, Garešnica, OIB 29757726981, Matije Gupca 96, 43280 Garešnica</derivirana_varijabla>
  </DomainObject.Predmet.ProtustrankaWithAdressOIB>
  <DomainObject.Predmet.ProtustrankaNazivFormated>
    <izvorni_sadrzaj>LUNI jednostavno društvo s ograničenom odgovornošću za ugostiteljstvo, usluge i trgovinu, Garešnica</izvorni_sadrzaj>
    <derivirana_varijabla naziv="DomainObject.Predmet.ProtustrankaNazivFormated_1">LUNI jednostavno društvo s ograničenom odgovornošću za ugostiteljstvo, usluge i trgovinu, Garešnica</derivirana_varijabla>
  </DomainObject.Predmet.ProtustrankaNazivFormated>
  <DomainObject.Predmet.ProtustrankaNazivFormatedOIB>
    <izvorni_sadrzaj>LUNI jednostavno društvo s ograničenom odgovornošću za ugostiteljstvo, usluge i trgovinu, Garešnica, OIB 29757726981</izvorni_sadrzaj>
    <derivirana_varijabla naziv="DomainObject.Predmet.ProtustrankaNazivFormatedOIB_1">LUNI jednostavno društvo s ograničenom odgovornošću za ugostiteljstvo, usluge i trgovinu, Garešnica, OIB 29757726981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LUNI jednostavno društvo s ograničenom odgovornošću za ugostiteljstvo, usluge i trgovinu, Garešnica zastupanog po punomoćniku DRAŽEN TOTH</item>
    </izvorni_sadrzaj>
    <derivirana_varijabla naziv="DomainObject.Predmet.ProtuStrankaListFormated_1">
      <item>LUNI jednostavno društvo s ograničenom odgovornošću za ugostiteljstvo, usluge i trgovinu, Garešnica zastupanog po punomoćniku DRAŽEN TOTH</item>
    </derivirana_varijabla>
  </DomainObject.Predmet.ProtuStrankaListFormated>
  <DomainObject.Predmet.ProtuStrankaListFormatedOIB>
    <izvorni_sadrzaj>
      <item>LUNI jednostavno društvo s ograničenom odgovornošću za ugostiteljstvo, usluge i trgovinu, Garešnica, OIB 29757726981 zastupanog po punomoćniku DRAŽEN TOTH</item>
    </izvorni_sadrzaj>
    <derivirana_varijabla naziv="DomainObject.Predmet.ProtuStrankaListFormatedOIB_1">
      <item>LUNI jednostavno društvo s ograničenom odgovornošću za ugostiteljstvo, usluge i trgovinu, Garešnica, OIB 29757726981 zastupanog po punomoćniku DRAŽEN TOTH</item>
    </derivirana_varijabla>
  </DomainObject.Predmet.ProtuStrankaListFormatedOIB>
  <DomainObject.Predmet.ProtuStrankaListFormatedWithAdress>
    <izvorni_sadrzaj>
      <item>LUNI jednostavno društvo s ograničenom odgovornošću za ugostiteljstvo, usluge i trgovinu, Garešnica, Matije Gupca 96, 43280 Garešnica zastupanog po punomoćniku DRAŽEN TOTH</item>
    </izvorni_sadrzaj>
    <derivirana_varijabla naziv="DomainObject.Predmet.ProtuStrankaListFormatedWithAdress_1">
      <item>LUNI jednostavno društvo s ograničenom odgovornošću za ugostiteljstvo, usluge i trgovinu, Garešnica, Matije Gupca 96, 43280 Garešnica zastupanog po punomoćniku DRAŽEN TOTH</item>
    </derivirana_varijabla>
  </DomainObject.Predmet.ProtuStrankaListFormatedWithAdress>
  <DomainObject.Predmet.ProtuStrankaListFormatedWithAdressOIB>
    <izvorni_sadrzaj>
      <item>LUNI jednostavno društvo s ograničenom odgovornošću za ugostiteljstvo, usluge i trgovinu, Garešnica, OIB 29757726981, Matije Gupca 96, 43280 Garešnica zastupanog po punomoćniku DRAŽEN TOTH</item>
    </izvorni_sadrzaj>
    <derivirana_varijabla naziv="DomainObject.Predmet.ProtuStrankaListFormatedWithAdressOIB_1">
      <item>LUNI jednostavno društvo s ograničenom odgovornošću za ugostiteljstvo, usluge i trgovinu, Garešnica, OIB 29757726981, Matije Gupca 96, 43280 Garešnica zastupanog po punomoćniku DRAŽEN TOTH</item>
    </derivirana_varijabla>
  </DomainObject.Predmet.ProtuStrankaListFormatedWithAdressOIB>
  <DomainObject.Predmet.ProtuStrankaListNazivFormated>
    <izvorni_sadrzaj>
      <item>LUNI jednostavno društvo s ograničenom odgovornošću za ugostiteljstvo, usluge i trgovinu, Garešnica</item>
    </izvorni_sadrzaj>
    <derivirana_varijabla naziv="DomainObject.Predmet.ProtuStrankaListNazivFormated_1">
      <item>LUNI jednostavno društvo s ograničenom odgovornošću za ugostiteljstvo, usluge i trgovinu, Garešnica</item>
    </derivirana_varijabla>
  </DomainObject.Predmet.ProtuStrankaListNazivFormated>
  <DomainObject.Predmet.ProtuStrankaListNazivFormatedOIB>
    <izvorni_sadrzaj>
      <item>LUNI jednostavno društvo s ograničenom odgovornošću za ugostiteljstvo, usluge i trgovinu, Garešnica, OIB 29757726981</item>
    </izvorni_sadrzaj>
    <derivirana_varijabla naziv="DomainObject.Predmet.ProtuStrankaListNazivFormatedOIB_1">
      <item>LUNI jednostavno društvo s ograničenom odgovornošću za ugostiteljstvo, usluge i trgovinu, Garešnica, OIB 29757726981</item>
    </derivirana_varijabla>
  </DomainObject.Predmet.ProtuStrankaListNazivFormatedOIB>
  <DomainObject.Predmet.OstaliListFormated>
    <izvorni_sadrzaj>
      <item>DRAŽEN TOTH punomoćnik sudionika u postupku LUNI jednostavno društvo s ograničenom odgovornošću za ugostiteljstvo, usluge i trgovinu, Garešnica</item>
    </izvorni_sadrzaj>
    <derivirana_varijabla naziv="DomainObject.Predmet.OstaliListFormated_1">
      <item>DRAŽEN TOTH punomoćnik sudionika u postupku LUNI jednostavno društvo s ograničenom odgovornošću za ugostiteljstvo, usluge i trgovinu, Garešnica</item>
    </derivirana_varijabla>
  </DomainObject.Predmet.OstaliListFormated>
  <DomainObject.Predmet.OstaliListFormatedOIB>
    <izvorni_sadrzaj>
      <item>DRAŽEN TOTH, OIB 60726161002 punomoćnik sudionika u postupku LUNI jednostavno društvo s ograničenom odgovornošću za ugostiteljstvo, usluge i trgovinu, Garešnica</item>
    </izvorni_sadrzaj>
    <derivirana_varijabla naziv="DomainObject.Predmet.OstaliListFormatedOIB_1">
      <item>DRAŽEN TOTH, OIB 60726161002 punomoćnik sudionika u postupku LUNI jednostavno društvo s ograničenom odgovornošću za ugostiteljstvo, usluge i trgovinu, Garešnica</item>
    </derivirana_varijabla>
  </DomainObject.Predmet.OstaliListFormatedOIB>
  <DomainObject.Predmet.OstaliListFormatedWithAdress>
    <izvorni_sadrzaj>
      <item>DRAŽEN TOTH, Matije Gupca 96., 43280 Garešnica punomoćnik sudionika u postupku LUNI jednostavno društvo s ograničenom odgovornošću za ugostiteljstvo, usluge i trgovinu, Garešnica</item>
    </izvorni_sadrzaj>
    <derivirana_varijabla naziv="DomainObject.Predmet.OstaliListFormatedWithAdress_1">
      <item>DRAŽEN TOTH, Matije Gupca 96., 43280 Garešnica punomoćnik sudionika u postupku LUNI jednostavno društvo s ograničenom odgovornošću za ugostiteljstvo, usluge i trgovinu, Garešnica</item>
    </derivirana_varijabla>
  </DomainObject.Predmet.OstaliListFormatedWithAdress>
  <DomainObject.Predmet.OstaliListFormatedWithAdressOIB>
    <izvorni_sadrzaj>
      <item>DRAŽEN TOTH, OIB 60726161002, Matije Gupca 96., 43280 Garešnica punomoćnik sudionika u postupku LUNI jednostavno društvo s ograničenom odgovornošću za ugostiteljstvo, usluge i trgovinu, Garešnica</item>
    </izvorni_sadrzaj>
    <derivirana_varijabla naziv="DomainObject.Predmet.OstaliListFormatedWithAdressOIB_1">
      <item>DRAŽEN TOTH, OIB 60726161002, Matije Gupca 96., 43280 Garešnica punomoćnik sudionika u postupku LUNI jednostavno društvo s ograničenom odgovornošću za ugostiteljstvo, usluge i trgovinu, Garešnica</item>
    </derivirana_varijabla>
  </DomainObject.Predmet.OstaliListFormatedWithAdressOIB>
  <DomainObject.Predmet.OstaliListNazivFormated>
    <izvorni_sadrzaj>
      <item>DRAŽEN TOTH</item>
    </izvorni_sadrzaj>
    <derivirana_varijabla naziv="DomainObject.Predmet.OstaliListNazivFormated_1">
      <item>DRAŽEN TOTH</item>
    </derivirana_varijabla>
  </DomainObject.Predmet.OstaliListNazivFormated>
  <DomainObject.Predmet.OstaliListNazivFormatedOIB>
    <izvorni_sadrzaj>
      <item>DRAŽEN TOTH, OIB 60726161002</item>
    </izvorni_sadrzaj>
    <derivirana_varijabla naziv="DomainObject.Predmet.OstaliListNazivFormatedOIB_1">
      <item>DRAŽEN TOTH, OIB 60726161002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St-369/2015-3</izvorni_sadrzaj>
    <derivirana_varijabla naziv="DomainObject.PoslovniBrojDokumenta_1">St-369/2015-3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LUNI jednostavno društvo s ograničenom odgovornošću za ugostiteljstvo, usluge i trgovinu, Garešnica</izvorni_sadrzaj>
    <derivirana_varijabla naziv="DomainObject.Predmet.ProtustrankaIDrugi_1">LUNI jednostavno društvo s ograničenom odgovornošću za ugostiteljstvo, usluge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LUNI jednostavno društvo s ograničenom odgovornošću za ugostiteljstvo, usluge i trgovinu, Garešnica, OIB 29757726981, Matije Gupca 96, 43280 Garešnica</izvorni_sadrzaj>
    <derivirana_varijabla naziv="DomainObject.Predmet.ProtustrankaIDrugiAdressOIB_1">LUNI jednostavno društvo s ograničenom odgovornošću za ugostiteljstvo, usluge i trgovinu, Garešnica, OIB 29757726981, Matije Gupca 96,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LUNI jednostavno društvo s ograničenom odgovornošću za ugostiteljstvo, usluge i trgovinu, Garešnica</item>
      <item>DRAŽEN TOTH</item>
    </izvorni_sadrzaj>
    <derivirana_varijabla naziv="DomainObject.Predmet.SudioniciListNaziv_1">
      <item>FINA, RC ZAGREB, Podružnica Bjelovar</item>
      <item>LUNI jednostavno društvo s ograničenom odgovornošću za ugostiteljstvo, usluge i trgovinu, Garešnica</item>
      <item>DRAŽEN TOTH</item>
    </derivirana_varijabla>
  </DomainObject.Predmet.SudioniciListNaziv>
  <DomainObject.Predmet.SudioniciListAdressOIB>
    <izvorni_sadrzaj>
      <item>FINA, RC ZAGREB, Podružnica Bjelovar, OIB 85821130368, F. Supila 4,43000 Bjelovar</item>
      <item>LUNI jednostavno društvo s ograničenom odgovornošću za ugostiteljstvo, usluge i trgovinu, Garešnica, OIB 29757726981, Matije Gupca 96,43280 Garešnica</item>
      <item>DRAŽEN TOTH, OIB 60726161002, Matije Gupca 96.,43280 Garešnica</item>
    </izvorni_sadrzaj>
    <derivirana_varijabla naziv="DomainObject.Predmet.SudioniciListAdressOIB_1">
      <item>FINA, RC ZAGREB, Podružnica Bjelovar, OIB 85821130368, F. Supila 4,43000 Bjelovar</item>
      <item>LUNI jednostavno društvo s ograničenom odgovornošću za ugostiteljstvo, usluge i trgovinu, Garešnica, OIB 29757726981, Matije Gupca 96,43280 Garešnica</item>
      <item>DRAŽEN TOTH, OIB 60726161002, Matije Gupca 96.,43280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8201D-C244-448D-8501-C551C3D37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3818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