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158D7" w:rsidR="007C308F" w:rsidRPr="002A37B5">
        <w:trPr>
          <w:gridAfter w:val="1"/>
          <w:wAfter w:type="dxa" w:w="284"/>
        </w:trPr>
        <w:tc>
          <w:tcPr>
            <w:tcW w:type="dxa" w:w="2943"/>
          </w:tcPr>
          <w:p w:rsidRDefault="007C308F" w:rsidP="00E158D7" w:rsidR="007C308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158D7" w:rsidR="007C308F" w:rsidRPr="002A37B5">
        <w:tc>
          <w:tcPr>
            <w:tcW w:type="dxa" w:w="3227"/>
            <w:gridSpan w:val="2"/>
          </w:tcPr>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Republika Hrvatska</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Trgovački sud u Zadru</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9ae2b18" w14:paraId="9ae2b18" w:rsidRDefault="005C4636" w:rsidP="005C4636" w:rsidR="005C4636" w:rsidRPr="00481F14">
      <w:pPr>
        <w15:collapsed w:val="false"/>
      </w:pPr>
    </w:p>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pPr>
        <w:ind w:firstLine="708"/>
        <w:jc w:val="both"/>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620240">
        <w:t>27</w:t>
      </w:r>
      <w:r w:rsidR="00384BF9">
        <w:t xml:space="preserve">. kolovoza </w:t>
      </w:r>
      <w:r w:rsidR="000458F1">
        <w:t>2018.,</w:t>
      </w:r>
      <w:r w:rsidR="00DB5F6E">
        <w:t xml:space="preserve"> </w:t>
      </w:r>
      <w:r w:rsidR="00DB5F6E" w:rsidRPr="00D36AA1">
        <w:t xml:space="preserve"> </w:t>
      </w:r>
    </w:p>
    <w:p w:rsidRDefault="000458F1" w:rsidP="001F1829" w:rsidR="000458F1" w:rsidRPr="001F1829">
      <w:pPr>
        <w:ind w:firstLine="708"/>
        <w:jc w:val="both"/>
        <w:rPr>
          <w:rFonts w:eastAsia="Calibri"/>
          <w:b/>
        </w:rPr>
      </w:pP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481F14" w:rsidP="000458F1" w:rsidR="00586F87">
      <w:pPr>
        <w:ind w:firstLine="708"/>
        <w:jc w:val="both"/>
      </w:pPr>
      <w:r>
        <w:t xml:space="preserve">Nalaže se </w:t>
      </w:r>
      <w:r w:rsidR="009B1E65">
        <w:t>stečajnom upravitelju Ivici M</w:t>
      </w:r>
      <w:r w:rsidR="00523B54">
        <w:t>atasu iz Šibenika da se u roku 3</w:t>
      </w:r>
      <w:r w:rsidR="009B13DB">
        <w:t xml:space="preserve"> (tri</w:t>
      </w:r>
      <w:r w:rsidR="009B1E65">
        <w:t xml:space="preserve">) dana od dana primitka prijepisa ovog zaključka očituje na </w:t>
      </w:r>
      <w:r w:rsidR="000458F1">
        <w:t xml:space="preserve">navode iz </w:t>
      </w:r>
      <w:r w:rsidR="009B1E65">
        <w:t>podnes</w:t>
      </w:r>
      <w:r w:rsidR="004F06C6">
        <w:t xml:space="preserve">ka </w:t>
      </w:r>
      <w:r w:rsidR="009B1E65">
        <w:t>stečajnog vjerovnika HOTEL MIRAN PIROVAC d.d., Šibenik zaprimlj</w:t>
      </w:r>
      <w:r w:rsidR="004F06C6">
        <w:t>en</w:t>
      </w:r>
      <w:r w:rsidR="00BB3E4D">
        <w:t>og</w:t>
      </w:r>
      <w:r w:rsidR="004F06C6">
        <w:t xml:space="preserve"> </w:t>
      </w:r>
      <w:r w:rsidR="009B1E65">
        <w:t xml:space="preserve">kod ovog suda </w:t>
      </w:r>
      <w:r w:rsidR="002A03B8">
        <w:t xml:space="preserve">23. kolovoza i </w:t>
      </w:r>
      <w:r w:rsidR="00620240">
        <w:t>24.</w:t>
      </w:r>
      <w:r w:rsidR="00384BF9">
        <w:t xml:space="preserve"> kolovoza </w:t>
      </w:r>
      <w:r w:rsidR="000458F1">
        <w:t>2018., a koji mu se</w:t>
      </w:r>
      <w:r w:rsidR="002A03B8">
        <w:t xml:space="preserve"> u prilogu</w:t>
      </w:r>
      <w:r w:rsidR="000458F1">
        <w:t xml:space="preserve"> dostavlja</w:t>
      </w:r>
      <w:r w:rsidR="002A03B8">
        <w:t>ju.</w:t>
      </w:r>
    </w:p>
    <w:p w:rsidRDefault="004F06C6" w:rsidP="000458F1" w:rsidR="004F06C6">
      <w:pPr>
        <w:ind w:firstLine="708"/>
        <w:jc w:val="both"/>
      </w:pPr>
    </w:p>
    <w:p w:rsidRDefault="00004043" w:rsidP="00481F14" w:rsidR="00281502">
      <w:pPr>
        <w:jc w:val="center"/>
      </w:pPr>
      <w:r>
        <w:t>U Zadru</w:t>
      </w:r>
      <w:r w:rsidR="00511649" w:rsidRPr="005C4636">
        <w:t xml:space="preserve"> </w:t>
      </w:r>
      <w:r w:rsidR="00620240">
        <w:t>27</w:t>
      </w:r>
      <w:r w:rsidR="00384BF9">
        <w:t xml:space="preserve">. kolovoza </w:t>
      </w:r>
      <w:r w:rsidR="00481F14">
        <w:t xml:space="preserve">2018. </w:t>
      </w:r>
    </w:p>
    <w:p w:rsidRDefault="00061975" w:rsidP="00BB3E4D" w:rsidR="00BB3E4D">
      <w:r>
        <w:tab/>
      </w:r>
      <w:r>
        <w:tab/>
        <w:t xml:space="preserve">          </w:t>
      </w:r>
      <w:r w:rsidR="00BB3E4D">
        <w:t xml:space="preserve">                               </w:t>
      </w:r>
      <w:r w:rsidR="00523B54" w:rsidRPr="00AD2980">
        <w:tab/>
        <w:t xml:space="preserve"> </w:t>
      </w:r>
      <w:r w:rsidR="00523B54">
        <w:tab/>
      </w:r>
    </w:p>
    <w:p w:rsidRDefault="00BB3E4D" w:rsidP="00BB3E4D" w:rsidR="00BB3E4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BB3E4D" w:rsidP="00BB3E4D" w:rsidR="00BB3E4D">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BB3E4D" w:rsidP="00BB3E4D" w:rsidR="00BB3E4D"/>
    <w:p w:rsidRDefault="00BB3E4D" w:rsidP="00BB3E4D" w:rsidR="00BB3E4D">
      <w:pPr>
        <w:rPr>
          <w:szCs w:val="22"/>
        </w:rPr>
      </w:pPr>
    </w:p>
    <w:p w:rsidRDefault="00523B54" w:rsidP="00BB3E4D" w:rsidR="00523B54">
      <w:pPr>
        <w:jc w:val="right"/>
      </w:pPr>
    </w:p>
    <w:p w:rsidRDefault="00523B54" w:rsidP="00523B54" w:rsidR="00523B54"/>
    <w:p w:rsidRDefault="00523B54" w:rsidP="00523B54" w:rsidR="00523B54">
      <w:pPr>
        <w:rPr>
          <w:szCs w:val="22"/>
        </w:rPr>
      </w:pPr>
    </w:p>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A9035E" w:rsidP="00ED2E82" w:rsidR="00A9035E">
      <w:pPr>
        <w:pStyle w:val="Odlomakpopisa"/>
      </w:pPr>
    </w:p>
    <w:sectPr w:rsidR="00A9035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w:t>
    </w:r>
    <w:r w:rsidR="007C308F">
      <w:t xml:space="preserve">ovni broj: </w:t>
    </w:r>
    <w:r>
      <w:t>2</w:t>
    </w:r>
    <w:r w:rsidRPr="005C4636">
      <w:t xml:space="preserve"> St-</w:t>
    </w:r>
    <w:r w:rsidR="00481F14">
      <w:t>1081/</w:t>
    </w:r>
    <w:r w:rsidR="00586F87">
      <w:t>20</w:t>
    </w:r>
    <w:r w:rsidR="00384BF9">
      <w:t>16-</w:t>
    </w:r>
    <w:r w:rsidR="002A03B8">
      <w:t>267</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458F1"/>
    <w:rsid w:val="00061975"/>
    <w:rsid w:val="00082FAA"/>
    <w:rsid w:val="000E2B91"/>
    <w:rsid w:val="00131C13"/>
    <w:rsid w:val="00156047"/>
    <w:rsid w:val="001829D5"/>
    <w:rsid w:val="001847FA"/>
    <w:rsid w:val="001965E7"/>
    <w:rsid w:val="001F1829"/>
    <w:rsid w:val="002031CB"/>
    <w:rsid w:val="002159D7"/>
    <w:rsid w:val="00281502"/>
    <w:rsid w:val="002A03B8"/>
    <w:rsid w:val="002D0398"/>
    <w:rsid w:val="003214BC"/>
    <w:rsid w:val="00331DF4"/>
    <w:rsid w:val="00384BF9"/>
    <w:rsid w:val="00387627"/>
    <w:rsid w:val="00394897"/>
    <w:rsid w:val="003B11E4"/>
    <w:rsid w:val="00401983"/>
    <w:rsid w:val="00422334"/>
    <w:rsid w:val="00467CF4"/>
    <w:rsid w:val="00481F14"/>
    <w:rsid w:val="004C23AC"/>
    <w:rsid w:val="004E5615"/>
    <w:rsid w:val="004F06C6"/>
    <w:rsid w:val="00511649"/>
    <w:rsid w:val="00523B54"/>
    <w:rsid w:val="00540EF7"/>
    <w:rsid w:val="00586F87"/>
    <w:rsid w:val="005C4636"/>
    <w:rsid w:val="00620240"/>
    <w:rsid w:val="00626967"/>
    <w:rsid w:val="006B1EE7"/>
    <w:rsid w:val="007C308F"/>
    <w:rsid w:val="00801998"/>
    <w:rsid w:val="008977C4"/>
    <w:rsid w:val="008C0B0A"/>
    <w:rsid w:val="008E0DE8"/>
    <w:rsid w:val="008F6302"/>
    <w:rsid w:val="00944C2B"/>
    <w:rsid w:val="00950B06"/>
    <w:rsid w:val="00951734"/>
    <w:rsid w:val="00974B89"/>
    <w:rsid w:val="009B13DB"/>
    <w:rsid w:val="009B1E65"/>
    <w:rsid w:val="009B3989"/>
    <w:rsid w:val="009C23AF"/>
    <w:rsid w:val="00A02B33"/>
    <w:rsid w:val="00A03834"/>
    <w:rsid w:val="00A05090"/>
    <w:rsid w:val="00A241EB"/>
    <w:rsid w:val="00A319B3"/>
    <w:rsid w:val="00A31AF7"/>
    <w:rsid w:val="00A52447"/>
    <w:rsid w:val="00A8009C"/>
    <w:rsid w:val="00A9035E"/>
    <w:rsid w:val="00AE0A12"/>
    <w:rsid w:val="00B355AE"/>
    <w:rsid w:val="00B41701"/>
    <w:rsid w:val="00BA1989"/>
    <w:rsid w:val="00BA5A9C"/>
    <w:rsid w:val="00BB3E4D"/>
    <w:rsid w:val="00BE1412"/>
    <w:rsid w:val="00C43370"/>
    <w:rsid w:val="00C72B31"/>
    <w:rsid w:val="00CA7947"/>
    <w:rsid w:val="00D42FEC"/>
    <w:rsid w:val="00DA47F4"/>
    <w:rsid w:val="00DB5F6E"/>
    <w:rsid w:val="00E02717"/>
    <w:rsid w:val="00E76DE1"/>
    <w:rsid w:val="00E835BE"/>
    <w:rsid w:val="00E8758E"/>
    <w:rsid w:val="00ED2E82"/>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D2E82"/>
    <w:rPr>
      <w:color w:val="808080"/>
      <w:bdr w:space="0" w:sz="0" w:color="auto" w:val="none"/>
      <w:shd w:fill="auto" w:color="auto" w:val="clear"/>
    </w:rPr>
  </w:style>
  <w:style w:customStyle="true" w:styleId="eSPISCCParagraphDefaultFont" w:type="character">
    <w:name w:val="eSPIS_CC_Paragraph Default Font"/>
    <w:basedOn w:val="Zadanifontodlomka"/>
    <w:rsid w:val="00ED2E82"/>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ED2E82"/>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ED2E82"/>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D2E82"/>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D2E82"/>
    <w:rPr>
      <w:color w:val="808080"/>
      <w:bdr w:color="auto" w:space="0" w:sz="0" w:val="none"/>
      <w:shd w:color="auto" w:fill="auto" w:val="clear"/>
    </w:rPr>
  </w:style>
  <w:style w:customStyle="1" w:styleId="eSPISCCParagraphDefaultFont" w:type="character">
    <w:name w:val="eSPIS_CC_Paragraph Default Font"/>
    <w:basedOn w:val="Zadanifontodlomka"/>
    <w:rsid w:val="00ED2E82"/>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ED2E82"/>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ED2E82"/>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D2E82"/>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 OD 31.7.2018.
OSTATAK SPISA U PISARNICI ISPOD STOLA 
GDJE STOJE SPIS</izvorni_sadrzaj>
    <derivirana_varijabla naziv="DomainObject.Predmet.Opis_1">ORIGINAL SPISA U REF. OD 31.7.2018.
OSTATAK SPISA U PISARNICI ISPOD STOLA 
GDJE STOJE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CD6CA-3801-419F-A495-FF4B509B25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162</properties:Words>
  <properties:Characters>751</properties:Characters>
  <properties:Lines>34</properties:Lines>
  <properties:Paragraphs>13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2018-08-27T11:22:00Z</dcterms:created>
  <dc:creator>Administrator</dc:creator>
  <cp:lastModifiedBy>Vedrana Raspović</cp:lastModifiedBy>
  <cp:lastPrinted>2018-08-27T11:28:00Z</cp:lastPrinted>
  <dcterms:modified xmlns:xsi="http://www.w3.org/2001/XMLSchema-instance" xsi:type="dcterms:W3CDTF">2018-08-27T11:51:00Z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(St-1081-16 -očitovanje stečajnog upravitelja 27.8.2018..docx)</vt:lpwstr>
  </prop:property>
  <prop:property name="CC_coloring" pid="4" fmtid="{D5CDD505-2E9C-101B-9397-08002B2CF9AE}">
    <vt:bool>false</vt:bool>
  </prop:property>
  <prop:property name="BrojStranica" pid="5" fmtid="{D5CDD505-2E9C-101B-9397-08002B2CF9AE}">
    <vt:i4>1</vt:i4>
  </prop:property>
</prop:Properties>
</file>