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242c" w14:paraId="84a242c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10</w:t>
      </w:r>
      <w:r w:rsidR="00805F0D">
        <w:t>5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805F0D">
        <w:t xml:space="preserve">OCCASUS TEAM </w:t>
      </w:r>
      <w:r w:rsidR="00622C10">
        <w:t>d.o.o.</w:t>
      </w:r>
      <w:r w:rsidR="00805F0D">
        <w:t xml:space="preserve"> u likvidaciji</w:t>
      </w:r>
      <w:r w:rsidR="00622C10">
        <w:t>,</w:t>
      </w:r>
      <w:r>
        <w:t xml:space="preserve"> OIB </w:t>
      </w:r>
      <w:r w:rsidR="00805F0D" w:rsidRPr="00805F0D">
        <w:t>11177935683</w:t>
      </w:r>
      <w:r>
        <w:t xml:space="preserve">, </w:t>
      </w:r>
      <w:r w:rsidR="00B84ECE">
        <w:t>Zagreb</w:t>
      </w:r>
      <w:r w:rsidR="000A7C89">
        <w:t xml:space="preserve">, </w:t>
      </w:r>
      <w:proofErr w:type="spellStart"/>
      <w:r w:rsidR="00805F0D">
        <w:t>Bijenička</w:t>
      </w:r>
      <w:proofErr w:type="spellEnd"/>
      <w:r w:rsidR="00805F0D">
        <w:t xml:space="preserve"> cesta 17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805F0D">
        <w:t>193.871,94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AB5" w:rsidR="00495AB5">
      <w:r>
        <w:separator/>
      </w:r>
    </w:p>
  </w:endnote>
  <w:endnote w:id="0" w:type="continuationSeparator">
    <w:p w:rsidRDefault="00495AB5" w:rsidR="00495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AB5" w:rsidR="00495AB5">
      <w:r>
        <w:separator/>
      </w:r>
    </w:p>
  </w:footnote>
  <w:footnote w:id="0" w:type="continuationSeparator">
    <w:p w:rsidRDefault="00495AB5" w:rsidR="00495A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0454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9187F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95AB5"/>
    <w:rsid w:val="004B5493"/>
    <w:rsid w:val="00501EBB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05F0D"/>
    <w:rsid w:val="00882FB9"/>
    <w:rsid w:val="008D7F03"/>
    <w:rsid w:val="00950134"/>
    <w:rsid w:val="009615B7"/>
    <w:rsid w:val="00971011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B72004"/>
    <w:rsid w:val="00B84ECE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F43F7"/>
    <w:rsid w:val="00E20498"/>
    <w:rsid w:val="00E85392"/>
    <w:rsid w:val="00E963FE"/>
    <w:rsid w:val="00EF764D"/>
    <w:rsid w:val="00F83A00"/>
    <w:rsid w:val="00FE6C37"/>
    <w:rsid w:val="00FF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4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4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4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4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4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4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St-1105/2018</izvorni_sadrzaj>
    <derivirana_varijabla naziv="DomainObject.Predmet.OznakaBroj_1">St-1105/2018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OCCASUS TEAM d.o.o.  u likvidaciji</izvorni_sadrzaj>
    <derivirana_varijabla naziv="DomainObject.Predmet.ProtustrankaFormated_1">  OCCASUS TEAM d.o.o.  u likvidaciji</derivirana_varijabla>
  </DomainObject.Predmet.ProtustrankaFormated>
  <DomainObject.Predmet.ProtustrankaFormatedOIB>
    <izvorni_sadrzaj>  OCCASUS TEAM d.o.o.  u likvidaciji, OIB 11177935683</izvorni_sadrzaj>
    <derivirana_varijabla naziv="DomainObject.Predmet.ProtustrankaFormatedOIB_1">  OCCASUS TEAM d.o.o.  u likvidaciji, OIB 11177935683</derivirana_varijabla>
  </DomainObject.Predmet.ProtustrankaFormatedOIB>
  <DomainObject.Predmet.ProtustrankaFormatedWithAdress>
    <izvorni_sadrzaj> OCCASUS TEAM d.o.o.  u likvidaciji, Bijenička cesta 17, 10000 Zagreb</izvorni_sadrzaj>
    <derivirana_varijabla naziv="DomainObject.Predmet.ProtustrankaFormatedWithAdress_1"> OCCASUS TEAM d.o.o.  u likvidaciji, Bijenička cesta 17, 10000 Zagreb</derivirana_varijabla>
  </DomainObject.Predmet.ProtustrankaFormatedWithAdress>
  <DomainObject.Predmet.ProtustrankaFormatedWithAdressOIB>
    <izvorni_sadrzaj> OCCASUS TEAM d.o.o.  u likvidaciji, OIB 11177935683, Bijenička cesta 17, 10000 Zagreb</izvorni_sadrzaj>
    <derivirana_varijabla naziv="DomainObject.Predmet.ProtustrankaFormatedWithAdressOIB_1"> OCCASUS TEAM d.o.o.  u likvidaciji, OIB 11177935683, Bijenička cesta 17, 10000 Zagreb</derivirana_varijabla>
  </DomainObject.Predmet.ProtustrankaFormatedWithAdressOIB>
  <DomainObject.Predmet.ProtustrankaWithAdress>
    <izvorni_sadrzaj>OCCASUS TEAM d.o.o.  u likvidaciji Bijenička cesta 17, 10000 Zagreb</izvorni_sadrzaj>
    <derivirana_varijabla naziv="DomainObject.Predmet.ProtustrankaWithAdress_1">OCCASUS TEAM d.o.o.  u likvidaciji Bijenička cesta 17, 10000 Zagreb</derivirana_varijabla>
  </DomainObject.Predmet.ProtustrankaWithAdress>
  <DomainObject.Predmet.ProtustrankaWithAdressOIB>
    <izvorni_sadrzaj>OCCASUS TEAM d.o.o.  u likvidaciji, OIB 11177935683, Bijenička cesta 17, 10000 Zagreb</izvorni_sadrzaj>
    <derivirana_varijabla naziv="DomainObject.Predmet.ProtustrankaWithAdressOIB_1">OCCASUS TEAM d.o.o.  u likvidaciji, OIB 11177935683, Bijenička cesta 17, 10000 Zagreb</derivirana_varijabla>
  </DomainObject.Predmet.ProtustrankaWithAdressOIB>
  <DomainObject.Predmet.ProtustrankaNazivFormated>
    <izvorni_sadrzaj>OCCASUS TEAM d.o.o.  u likvidaciji</izvorni_sadrzaj>
    <derivirana_varijabla naziv="DomainObject.Predmet.ProtustrankaNazivFormated_1">OCCASUS TEAM d.o.o.  u likvidaciji</derivirana_varijabla>
  </DomainObject.Predmet.ProtustrankaNazivFormated>
  <DomainObject.Predmet.ProtustrankaNazivFormatedOIB>
    <izvorni_sadrzaj>OCCASUS TEAM d.o.o.  u likvidaciji, OIB 11177935683</izvorni_sadrzaj>
    <derivirana_varijabla naziv="DomainObject.Predmet.ProtustrankaNazivFormatedOIB_1">OCCASUS TEAM d.o.o.  u likvidaciji, OIB 11177935683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OCCASUS TEAM d.o.o.  u likvidaciji</item>
    </izvorni_sadrzaj>
    <derivirana_varijabla naziv="DomainObject.Predmet.ProtuStrankaListFormated_1">
      <item>OCCASUS TEAM d.o.o.  u likvidaciji</item>
    </derivirana_varijabla>
  </DomainObject.Predmet.ProtuStrankaListFormated>
  <DomainObject.Predmet.ProtuStrankaListFormatedOIB>
    <izvorni_sadrzaj>
      <item>OCCASUS TEAM d.o.o.  u likvidaciji, OIB 11177935683</item>
    </izvorni_sadrzaj>
    <derivirana_varijabla naziv="DomainObject.Predmet.ProtuStrankaListFormatedOIB_1">
      <item>OCCASUS TEAM d.o.o.  u likvidaciji, OIB 11177935683</item>
    </derivirana_varijabla>
  </DomainObject.Predmet.ProtuStrankaListFormatedOIB>
  <DomainObject.Predmet.ProtuStrankaListFormatedWithAdress>
    <izvorni_sadrzaj>
      <item>OCCASUS TEAM d.o.o.  u likvidaciji, Bijenička cesta 17, 10000 Zagreb</item>
    </izvorni_sadrzaj>
    <derivirana_varijabla naziv="DomainObject.Predmet.ProtuStrankaListFormatedWithAdress_1">
      <item>OCCASUS TEAM d.o.o.  u likvidaciji, Bijenička cesta 17, 10000 Zagreb</item>
    </derivirana_varijabla>
  </DomainObject.Predmet.ProtuStrankaListFormatedWithAdress>
  <DomainObject.Predmet.ProtuStrankaListFormatedWithAdressOIB>
    <izvorni_sadrzaj>
      <item>OCCASUS TEAM d.o.o.  u likvidaciji, OIB 11177935683, Bijenička cesta 17, 10000 Zagreb</item>
    </izvorni_sadrzaj>
    <derivirana_varijabla naziv="DomainObject.Predmet.ProtuStrankaListFormatedWithAdressOIB_1">
      <item>OCCASUS TEAM d.o.o.  u likvidaciji, OIB 11177935683, Bijenička cesta 17, 10000 Zagreb</item>
    </derivirana_varijabla>
  </DomainObject.Predmet.ProtuStrankaListFormatedWithAdressOIB>
  <DomainObject.Predmet.ProtuStrankaListNazivFormated>
    <izvorni_sadrzaj>
      <item>OCCASUS TEAM d.o.o.  u likvidaciji</item>
    </izvorni_sadrzaj>
    <derivirana_varijabla naziv="DomainObject.Predmet.ProtuStrankaListNazivFormated_1">
      <item>OCCASUS TEAM d.o.o.  u likvidaciji</item>
    </derivirana_varijabla>
  </DomainObject.Predmet.ProtuStrankaListNazivFormated>
  <DomainObject.Predmet.ProtuStrankaListNazivFormatedOIB>
    <izvorni_sadrzaj>
      <item>OCCASUS TEAM d.o.o.  u likvidaciji, OIB 11177935683</item>
    </izvorni_sadrzaj>
    <derivirana_varijabla naziv="DomainObject.Predmet.ProtuStrankaListNazivFormatedOIB_1">
      <item>OCCASUS TEAM d.o.o.  u likvidaciji, OIB 11177935683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OCCASUS TEAM d.o.o.  u likvidaciji</izvorni_sadrzaj>
    <derivirana_varijabla naziv="DomainObject.Predmet.ProtustrankaIDrugi_1">OCCASUS TEAM d.o.o. 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OCCASUS TEAM d.o.o.  u likvidaciji, OIB 11177935683, Bijenička cesta 17, 10000 Zagreb</izvorni_sadrzaj>
    <derivirana_varijabla naziv="DomainObject.Predmet.ProtustrankaIDrugiAdressOIB_1">OCCASUS TEAM d.o.o.  u likvidaciji, OIB 11177935683,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OCCASUS TEAM d.o.o.  u likvidaciji</item>
    </izvorni_sadrzaj>
    <derivirana_varijabla naziv="DomainObject.Predmet.SudioniciListNaziv_1">
      <item>FINA Regionalni centar Zagreb</item>
      <item>OCCASUS TEAM d.o.o. 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OCCASUS TEAM d.o.o.  u likvidaciji, OIB 11177935683, Bijenička cesta 17,10000 Zagreb</item>
    </izvorni_sadrzaj>
    <derivirana_varijabla naziv="DomainObject.Predmet.SudioniciListAdressOIB_1">
      <item>FINA Regionalni centar Zagreb, OIB 85821130368, Trg svibanjskih žrtava 1995.1,10000 Zagreb</item>
      <item>OCCASUS TEAM d.o.o.  u likvidaciji, OIB 11177935683, Bijenička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11177935683</item>
    </izvorni_sadrzaj>
    <derivirana_varijabla naziv="DomainObject.Predmet.SudioniciListNazivOIB_1">
      <item>, OIB 85821130368</item>
      <item>, OIB 11177935683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236</properties:Words>
  <properties:Characters>1286</properties:Characters>
  <properties:Lines>104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2018-06-14T08:34:00Z</dcterms:created>
  <dc:creator>Marija Lukić</dc:creator>
  <cp:lastModifiedBy>Marija Lukić</cp:lastModifiedBy>
  <cp:lastPrinted>2018-06-14T08:35:00Z</cp:lastPrinted>
  <dcterms:modified xmlns:xsi="http://www.w3.org/2001/XMLSchema-instance" xsi:type="dcterms:W3CDTF">2018-06-14T08:36:00Z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(st-1105-18-oglas.docx)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