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95cf6" w14:paraId="2295cf6" w:rsidRDefault="00013BBA" w:rsidP="00013BBA" w:rsidR="00013BBA">
      <w:pPr>
        <w15:collapsed w:val="false"/>
      </w:pPr>
      <w:bookmarkStart w:name="_GoBack" w:id="0"/>
      <w:bookmarkEnd w:id="0"/>
      <w:r>
        <w:t xml:space="preserve">      </w:t>
      </w:r>
    </w:p>
    <w:p w:rsidRDefault="00013BBA" w:rsidP="00013BBA" w:rsidR="00013BBA">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013BBA" w:rsidP="00013BBA" w:rsidR="00013BBA">
      <w:r>
        <w:t>REPUBLIKA HRVATSKA</w:t>
      </w:r>
    </w:p>
    <w:p w:rsidRDefault="00013BBA" w:rsidP="00013BBA" w:rsidR="00013BBA">
      <w:r>
        <w:t xml:space="preserve"> Trgovački sud u Zagrebu</w:t>
      </w:r>
    </w:p>
    <w:p w:rsidRDefault="00013BBA" w:rsidP="00013BBA" w:rsidR="00013BBA">
      <w:r>
        <w:t xml:space="preserve">  Zagreb, Amruševa 2/II</w:t>
      </w:r>
    </w:p>
    <w:p w:rsidRDefault="00013BBA" w:rsidP="00013BBA" w:rsidR="00013BBA">
      <w:r>
        <w:tab/>
      </w:r>
      <w:r>
        <w:tab/>
      </w:r>
      <w:r>
        <w:tab/>
      </w:r>
      <w:r>
        <w:tab/>
      </w:r>
      <w:r>
        <w:tab/>
      </w:r>
      <w:r>
        <w:tab/>
      </w:r>
      <w:r>
        <w:tab/>
      </w:r>
      <w:r>
        <w:tab/>
      </w:r>
      <w:r>
        <w:tab/>
        <w:t xml:space="preserve">  </w:t>
      </w:r>
      <w:r>
        <w:tab/>
        <w:t>18. St-2665/2017-</w:t>
      </w:r>
      <w:r w:rsidR="00804E83">
        <w:t>19</w:t>
      </w:r>
    </w:p>
    <w:p w:rsidRDefault="00013BBA" w:rsidP="00013BBA" w:rsidR="00013BBA"/>
    <w:p w:rsidRDefault="00013BBA" w:rsidP="00013BBA" w:rsidR="00013BBA"/>
    <w:p w:rsidRDefault="003B0915" w:rsidP="003B0915" w:rsidR="00013BBA">
      <w:pPr>
        <w:ind w:firstLine="708" w:left="1416"/>
      </w:pPr>
      <w:r>
        <w:t xml:space="preserve"> U   I M E   </w:t>
      </w:r>
      <w:r w:rsidR="00013BBA">
        <w:t xml:space="preserve">R E P U B L I K </w:t>
      </w:r>
      <w:r>
        <w:t>E</w:t>
      </w:r>
      <w:r w:rsidR="00013BBA">
        <w:t xml:space="preserve">   H R V A T S K </w:t>
      </w:r>
      <w:r>
        <w:t>E</w:t>
      </w:r>
    </w:p>
    <w:p w:rsidRDefault="00013BBA" w:rsidP="00013BBA" w:rsidR="00013BBA"/>
    <w:p w:rsidRDefault="00013BBA" w:rsidP="00013BBA" w:rsidR="00013BBA">
      <w:r>
        <w:t xml:space="preserve"> </w:t>
      </w:r>
      <w:r>
        <w:tab/>
      </w:r>
      <w:r>
        <w:tab/>
      </w:r>
      <w:r>
        <w:tab/>
      </w:r>
      <w:r>
        <w:tab/>
      </w:r>
      <w:r>
        <w:tab/>
        <w:t xml:space="preserve"> </w:t>
      </w:r>
      <w:r w:rsidR="003B0915">
        <w:t xml:space="preserve">   </w:t>
      </w:r>
      <w:r>
        <w:t xml:space="preserve"> R J E Š E NJ E</w:t>
      </w:r>
    </w:p>
    <w:p w:rsidRDefault="00013BBA" w:rsidP="00013BBA" w:rsidR="00013BBA"/>
    <w:p w:rsidRDefault="00013BBA" w:rsidP="00013BBA" w:rsidR="00013BBA"/>
    <w:p w:rsidRDefault="00013BBA" w:rsidP="00F87A4D" w:rsidR="00013BBA">
      <w:pPr>
        <w:jc w:val="both"/>
      </w:pPr>
      <w:r>
        <w:tab/>
        <w:t xml:space="preserve">Trgovački sud u Zagrebu, sudac Danijela Uzelac, u stečajnom postupku nad dužnikom OGREŠEVIĆ j.d.o.o., OIB 24205955631, Draganić, Mrzljaki 100, kojeg zastupa punomoćnica Irena Blauhorn, odvjetnica u </w:t>
      </w:r>
      <w:r w:rsidR="000A53EE">
        <w:t>Karlovcu</w:t>
      </w:r>
      <w:r>
        <w:t xml:space="preserve">, </w:t>
      </w:r>
      <w:r w:rsidR="00F27DC7">
        <w:t>23. travnja</w:t>
      </w:r>
      <w:r>
        <w:t xml:space="preserve"> 2019.</w:t>
      </w:r>
    </w:p>
    <w:p w:rsidRDefault="00013BBA" w:rsidP="00F87A4D" w:rsidR="00013BBA">
      <w:pPr>
        <w:jc w:val="both"/>
      </w:pPr>
    </w:p>
    <w:p w:rsidRDefault="003B0915" w:rsidP="00F87A4D" w:rsidR="00013BBA">
      <w:pPr>
        <w:ind w:firstLine="708" w:left="2832"/>
        <w:jc w:val="both"/>
      </w:pPr>
      <w:r>
        <w:t xml:space="preserve">      </w:t>
      </w:r>
      <w:r w:rsidR="00013BBA">
        <w:t>r i j e š i o   j e</w:t>
      </w:r>
    </w:p>
    <w:p w:rsidRDefault="00013BBA" w:rsidP="00F87A4D" w:rsidR="00013BBA">
      <w:pPr>
        <w:jc w:val="both"/>
      </w:pPr>
    </w:p>
    <w:p w:rsidRDefault="00013BBA" w:rsidP="00F87A4D" w:rsidR="00013BBA">
      <w:pPr>
        <w:ind w:firstLine="708"/>
        <w:jc w:val="both"/>
      </w:pPr>
      <w:r>
        <w:t xml:space="preserve">Odbacuje se dužnikov prijedlog za otvaranje stečajnog postupka </w:t>
      </w:r>
      <w:r w:rsidR="00A2789B">
        <w:t>od 3. listopada 2017.</w:t>
      </w:r>
      <w:r w:rsidR="00F87A4D">
        <w:t xml:space="preserve"> </w:t>
      </w:r>
      <w:r>
        <w:t>kao nedopušten.</w:t>
      </w:r>
    </w:p>
    <w:p w:rsidRDefault="00013BBA" w:rsidP="00013BBA" w:rsidR="00013BBA"/>
    <w:p w:rsidRDefault="00013BBA" w:rsidP="00804E83" w:rsidR="00013BBA">
      <w:pPr>
        <w:ind w:firstLine="708" w:left="2832"/>
      </w:pPr>
      <w:r>
        <w:t xml:space="preserve">  Obrazloženje</w:t>
      </w:r>
    </w:p>
    <w:p w:rsidRDefault="00013BBA" w:rsidP="00013BBA" w:rsidR="00013BBA"/>
    <w:p w:rsidRDefault="00013BBA" w:rsidP="004C0C4D" w:rsidR="00013BBA">
      <w:pPr>
        <w:ind w:firstLine="708"/>
        <w:jc w:val="both"/>
      </w:pPr>
      <w:r>
        <w:t xml:space="preserve">Dužnik OGREŠEVIĆ j.d.o.o., Draganić, podnio je sudu po osobi ovlaštenoj za </w:t>
      </w:r>
      <w:r w:rsidR="00A2789B">
        <w:t>zastupanje dužnika po zakonu, 3</w:t>
      </w:r>
      <w:r>
        <w:t>. listopada 2017. prijedlog za otvaranje stečajnog postupka na temelju odredaba čl. 16. i čl. 109. Stečajnog zakona (“Narodne novine</w:t>
      </w:r>
      <w:r w:rsidR="004C0C4D">
        <w:t>” broj 71/15, dalje: SZ), u kojem se</w:t>
      </w:r>
      <w:r>
        <w:t xml:space="preserve"> u bitnome navodi kako kod dužnika postoji stečajni razlog nesposobnosti za plaćanje u prilog koje tvrdnje je dostavljena Potvrda Financijske agencije o blokadi računa i novčanih sredstava (list 4. spisa) te je dostavljen popis imovine i obveza dužnika u skladu s odredbama čl. 17. SZ-a.</w:t>
      </w:r>
    </w:p>
    <w:p w:rsidRDefault="00013BBA" w:rsidP="00013BBA" w:rsidR="00013BBA"/>
    <w:p w:rsidRDefault="00013BBA" w:rsidP="004C0C4D" w:rsidR="00013BBA">
      <w:pPr>
        <w:ind w:firstLine="708"/>
        <w:jc w:val="both"/>
      </w:pPr>
      <w:r>
        <w:t xml:space="preserve">Uvidom u Potvrdu Financijske agencije od 27. rujna 2017. (list 7. spisa), utvrđeno je kako je na dan izdavanja potvrde na računima i novčanim sredstvima dužnika evidentirano 310 dana neprekidne blokade, odnosno 180 dana blokade u prethodnih 6 mjeseci zbog nepodmirenih osnova za plaćanje evidentiranih u Očevidniku redoslijeda za plaćanje, s time da nepodmirene obveze iznose 38.937,11 kuna. Nadalje, iz potvrde Financijske agencije o neizvršenim osnovama za plaćanje i podneska od 22. siječnja 2019. (listovi 57. i 58. spisa) proizlazi kako je na dan 26. veljače 2019. dužnik u očevidniku redoslijeda osnova za plaćanje imao evidentirane neizvršene osnove za plaćanje u neprekinutom razdoblju od 827 dana i da ima evidentirane neizvršene osnove u iznosu od 47.324,56 kuna. </w:t>
      </w:r>
    </w:p>
    <w:p w:rsidRDefault="00013BBA" w:rsidP="00013BBA" w:rsidR="00013BBA"/>
    <w:p w:rsidRDefault="00013BBA" w:rsidP="00F12698" w:rsidR="00013BBA">
      <w:pPr>
        <w:ind w:firstLine="708"/>
        <w:jc w:val="both"/>
      </w:pPr>
      <w:r>
        <w:t xml:space="preserve">Budući da dužnik u očevidniku o redoslijedu plaćanja ima evidentirane neizvršene osnove za plaćanje u razdoblju dužem od 60 dana, zbog čega se, u skladu s odredbom čl. 6. st. 2. podst. 1. SZ-a, smatra </w:t>
      </w:r>
      <w:r w:rsidR="00FA1A29">
        <w:t>da</w:t>
      </w:r>
      <w:r w:rsidR="006E6B5E">
        <w:t xml:space="preserve"> je nesposoban za plaćanje, pa </w:t>
      </w:r>
      <w:r>
        <w:t>u konkretnom slučaju postoji stečajni razlog nesposobnosti za plaćanje u smislu odredaba čl. 6. SZ-a.</w:t>
      </w:r>
    </w:p>
    <w:p w:rsidRDefault="00013BBA" w:rsidP="00F12698" w:rsidR="00013BBA">
      <w:pPr>
        <w:jc w:val="both"/>
      </w:pPr>
    </w:p>
    <w:p w:rsidRDefault="00013BBA" w:rsidP="00905EE7" w:rsidR="00013BBA">
      <w:pPr>
        <w:ind w:firstLine="708"/>
        <w:jc w:val="both"/>
      </w:pPr>
      <w:r>
        <w:t>Odredbom čl. 114. st. 1. SZ-a propisano je kako je podnositelj prijedloga za otvaranje stečajnog postupka dužan platiti predujam u iznosu od 1.000,00 kuna u Fond za namirenje troškova stečajnog postupka. Dakle, podnositelj prijedloga već prilikom podnošenja prijedloga mora uplatiti predujam u iznosu od 1.000,00 kuna u Fond za namirenje troškova stečajnog postupka.</w:t>
      </w:r>
    </w:p>
    <w:p w:rsidRDefault="00013BBA" w:rsidP="00905EE7" w:rsidR="00013BBA">
      <w:pPr>
        <w:jc w:val="both"/>
      </w:pPr>
    </w:p>
    <w:p w:rsidRDefault="00013BBA" w:rsidP="00905EE7" w:rsidR="00905EE7">
      <w:pPr>
        <w:ind w:firstLine="708"/>
        <w:jc w:val="both"/>
      </w:pPr>
      <w:r>
        <w:t>Iz podneska i Obavijesti Financijske agencije o osiguranju sredstava za namirenje troškova stečajnog postupka od 26. veljače 2019. (listovi 57. i 59. spisa) proizlazi kako u konkretnom slučaju nema zaplijenjenih novčanih sredstava na ime predujma za namirenje troškova stečajnog postupka, te da je iznos od 295,83 kn koji je zaplijenjen na dužnikovom računu, zaplijenjen na temelju rješenja Ministarstva rada i mirovinskog sustava, Inspektorata rada i to rješenja o privremenom osiguranju naplate utvrđene obveze pljenidbom i zabranom raspolaganja novčanim sredstvima koje poslodavac ima na bilo kojem računu kod banke. Dakle, ne radi se o novčanim sredstvima zaplijenjenima na ime predujma za namirenje troškova stečajnog postupka.</w:t>
      </w:r>
      <w:r w:rsidR="00F12698">
        <w:t xml:space="preserve"> </w:t>
      </w:r>
    </w:p>
    <w:p w:rsidRDefault="00905EE7" w:rsidP="00905EE7" w:rsidR="00905EE7">
      <w:pPr>
        <w:ind w:firstLine="708"/>
        <w:jc w:val="both"/>
      </w:pPr>
    </w:p>
    <w:p w:rsidRDefault="00F12698" w:rsidP="00905EE7" w:rsidR="00013BBA">
      <w:pPr>
        <w:ind w:firstLine="708"/>
        <w:jc w:val="both"/>
      </w:pPr>
      <w:r>
        <w:t xml:space="preserve">Imajući u vidu navedeno, sud je rješenjem od </w:t>
      </w:r>
      <w:r w:rsidR="00905EE7">
        <w:t xml:space="preserve">4. ožujka 2019. </w:t>
      </w:r>
      <w:r w:rsidR="00013BBA">
        <w:t>na temelju odredbe čl. 114. st. 1. SZ-a, pozvao dužnika kao podnositelja prijedloga</w:t>
      </w:r>
      <w:r w:rsidR="00905EE7">
        <w:t xml:space="preserve"> da u roku od </w:t>
      </w:r>
      <w:r w:rsidR="00433973">
        <w:t>8 dana plati</w:t>
      </w:r>
      <w:r w:rsidR="00013BBA">
        <w:t xml:space="preserve"> predujam u iznosu od 1.000,00 kuna u Fond za namirenje troškova stečajnog postupka čija je visina propisana odredbom čl. 114. st. 1. SZ-a, uz upozorenje na pravne posljedice ne postupanja po pozivu suda propisane odredbom  čl. 114. st. 5. SZ-a, odnosno da će sud odbaciti prijedlog za otvaranje stečajnog postupka ako u određenom roku ne uplati određeni iznos predujma.</w:t>
      </w:r>
    </w:p>
    <w:p w:rsidRDefault="00FC4420" w:rsidP="00905EE7" w:rsidR="00FC4420">
      <w:pPr>
        <w:ind w:firstLine="708"/>
        <w:jc w:val="both"/>
      </w:pPr>
    </w:p>
    <w:p w:rsidRDefault="00FC4420" w:rsidP="00DE687B" w:rsidR="00FC4420">
      <w:pPr>
        <w:ind w:firstLine="708"/>
        <w:jc w:val="both"/>
      </w:pPr>
      <w:r>
        <w:t xml:space="preserve">Navedeno rješenje predlagateljeva punomoćnica je zaprimila </w:t>
      </w:r>
      <w:r w:rsidR="00F27DC7">
        <w:t xml:space="preserve">putem pošte </w:t>
      </w:r>
      <w:r>
        <w:t>12. ožujka 2019.</w:t>
      </w:r>
      <w:r w:rsidR="006E6B5E">
        <w:t xml:space="preserve"> </w:t>
      </w:r>
      <w:r w:rsidR="00F27DC7">
        <w:t>što proizlazi iz dostavnice u spisu</w:t>
      </w:r>
      <w:r w:rsidR="000D1437">
        <w:t xml:space="preserve"> (iza lista 61 spisa)</w:t>
      </w:r>
      <w:r w:rsidR="00F27DC7">
        <w:t xml:space="preserve">. </w:t>
      </w:r>
      <w:r w:rsidR="000D1437">
        <w:t>Međutim,</w:t>
      </w:r>
      <w:r w:rsidR="000D25A5">
        <w:t xml:space="preserve"> budući da</w:t>
      </w:r>
      <w:r w:rsidR="00FA1A29">
        <w:t xml:space="preserve"> se prema odredbi čl.12. st.1. SZ-a </w:t>
      </w:r>
      <w:r w:rsidR="00F27DC7">
        <w:t>d</w:t>
      </w:r>
      <w:r w:rsidR="00F27DC7" w:rsidRPr="00F27DC7">
        <w:t>ostava smatra obavljenom istekom osmoga dana od dana objave ovog rješenja na mrežnoj stranici e-oglasna ploča Trgovačkog sud</w:t>
      </w:r>
      <w:r w:rsidR="00FA1A29">
        <w:t>a u Zagrebu</w:t>
      </w:r>
      <w:r w:rsidR="000D1437">
        <w:t>, a što je navedeno u uputi o pravnom lijeku sadržanoj u rješenju od 4. ožujka 2019.</w:t>
      </w:r>
      <w:r w:rsidR="00FA1A29">
        <w:t>,</w:t>
      </w:r>
      <w:r w:rsidR="00F27DC7">
        <w:t xml:space="preserve"> ovaj sud je navedeno rješenje </w:t>
      </w:r>
      <w:r w:rsidR="00C1749E">
        <w:t xml:space="preserve">dostavio </w:t>
      </w:r>
      <w:r w:rsidR="00F27DC7">
        <w:t xml:space="preserve">dužnikovoj punomoćnici </w:t>
      </w:r>
      <w:r w:rsidR="00C1749E">
        <w:t xml:space="preserve">i </w:t>
      </w:r>
      <w:r w:rsidR="00F27DC7">
        <w:t>putem e-Oglasne ploče sud</w:t>
      </w:r>
      <w:r w:rsidR="000D25A5">
        <w:t>a</w:t>
      </w:r>
      <w:r w:rsidR="00F27DC7">
        <w:t>. S obzirom na to da je rješenje objavljeno</w:t>
      </w:r>
      <w:r w:rsidR="00DE687B">
        <w:t xml:space="preserve"> na mrežnoj stranici e-Oglasna ploča suda</w:t>
      </w:r>
      <w:r w:rsidR="00F27DC7">
        <w:t xml:space="preserve"> 1. tra</w:t>
      </w:r>
      <w:r w:rsidR="00355E2C">
        <w:t>vnja 2019. smatra se dosta</w:t>
      </w:r>
      <w:r w:rsidR="00F27DC7">
        <w:t xml:space="preserve">vljenim istekom osmog dana od dana objave, dakle </w:t>
      </w:r>
      <w:r w:rsidR="00355E2C">
        <w:t xml:space="preserve">istekom 9. travnja 2019. pa kako u </w:t>
      </w:r>
      <w:r w:rsidR="00DE687B">
        <w:t>daljnje</w:t>
      </w:r>
      <w:r w:rsidR="000D25A5">
        <w:t>m</w:t>
      </w:r>
      <w:r w:rsidR="00DE687B">
        <w:t xml:space="preserve"> </w:t>
      </w:r>
      <w:r w:rsidR="00355E2C">
        <w:t xml:space="preserve">roku </w:t>
      </w:r>
      <w:r w:rsidR="00C1749E">
        <w:t xml:space="preserve">od osam dana od </w:t>
      </w:r>
      <w:r w:rsidR="00CB7B32">
        <w:t xml:space="preserve">dana </w:t>
      </w:r>
      <w:r w:rsidR="00C1749E">
        <w:t>dostave rješenja (pa čak niti do dana donošenja ovog rješenja)</w:t>
      </w:r>
      <w:r w:rsidR="00355E2C">
        <w:t xml:space="preserve"> nije uplaćen</w:t>
      </w:r>
      <w:r>
        <w:t xml:space="preserve"> predujam u iznosu od 1.000,00 kn </w:t>
      </w:r>
      <w:r w:rsidR="00C1749E">
        <w:t xml:space="preserve"> </w:t>
      </w:r>
      <w:r>
        <w:t>što je utvrđeno provjerom u</w:t>
      </w:r>
      <w:r w:rsidR="00DE687B">
        <w:t xml:space="preserve"> računovodstvu suda</w:t>
      </w:r>
      <w:r w:rsidR="00C1749E">
        <w:t xml:space="preserve"> (listovi </w:t>
      </w:r>
      <w:r w:rsidR="00F87A4D">
        <w:t>62. i 63. spisa)</w:t>
      </w:r>
      <w:r w:rsidR="00DE687B">
        <w:t xml:space="preserve">, </w:t>
      </w:r>
      <w:r>
        <w:t>na temelju odredbe čl. 114. st.</w:t>
      </w:r>
      <w:r w:rsidR="00F87A4D">
        <w:t xml:space="preserve"> </w:t>
      </w:r>
      <w:r>
        <w:t>5. SZ-a</w:t>
      </w:r>
      <w:r w:rsidR="00CB7B32">
        <w:t>,</w:t>
      </w:r>
      <w:r>
        <w:t xml:space="preserve"> sud je odbacio </w:t>
      </w:r>
      <w:r w:rsidRPr="00FC4420">
        <w:t xml:space="preserve">prijedlog </w:t>
      </w:r>
      <w:r>
        <w:t>za otvaranje stečajnog postupka.</w:t>
      </w:r>
    </w:p>
    <w:p w:rsidRDefault="00FC4420" w:rsidP="00F12698" w:rsidR="00FC4420">
      <w:pPr>
        <w:jc w:val="both"/>
      </w:pPr>
    </w:p>
    <w:p w:rsidRDefault="00013BBA" w:rsidP="00F12698" w:rsidR="00013BBA">
      <w:pPr>
        <w:jc w:val="both"/>
      </w:pPr>
      <w:r>
        <w:t xml:space="preserve">  </w:t>
      </w:r>
      <w:r>
        <w:tab/>
      </w:r>
      <w:r>
        <w:tab/>
      </w:r>
      <w:r>
        <w:tab/>
      </w:r>
      <w:r>
        <w:tab/>
      </w:r>
      <w:r w:rsidR="000D25A5">
        <w:t xml:space="preserve">   </w:t>
      </w:r>
      <w:r>
        <w:t xml:space="preserve">    U Zagrebu </w:t>
      </w:r>
      <w:r w:rsidR="00B1453B">
        <w:t>23. travnja</w:t>
      </w:r>
      <w:r>
        <w:t xml:space="preserve"> 2019.</w:t>
      </w:r>
    </w:p>
    <w:p w:rsidRDefault="00013BBA" w:rsidP="00013BBA" w:rsidR="00013BBA">
      <w:r>
        <w:tab/>
      </w:r>
      <w:r>
        <w:tab/>
      </w:r>
      <w:r>
        <w:tab/>
      </w:r>
      <w:r>
        <w:tab/>
      </w:r>
      <w:r>
        <w:tab/>
      </w:r>
      <w:r>
        <w:tab/>
      </w:r>
      <w:r>
        <w:tab/>
      </w:r>
      <w:r>
        <w:tab/>
      </w:r>
      <w:r>
        <w:tab/>
        <w:t xml:space="preserve"> </w:t>
      </w:r>
      <w:r w:rsidR="00F87A4D">
        <w:t xml:space="preserve">  </w:t>
      </w:r>
      <w:r>
        <w:t xml:space="preserve">    </w:t>
      </w:r>
      <w:r w:rsidR="00F12698">
        <w:t xml:space="preserve"> </w:t>
      </w:r>
      <w:r>
        <w:t>Sudac</w:t>
      </w:r>
    </w:p>
    <w:p w:rsidRDefault="00013BBA" w:rsidP="00013BBA" w:rsidR="00013BBA">
      <w:r>
        <w:t xml:space="preserve">          </w:t>
      </w:r>
      <w:r w:rsidR="00F12698">
        <w:tab/>
      </w:r>
      <w:r w:rsidR="00F12698">
        <w:tab/>
      </w:r>
      <w:r w:rsidR="00F12698">
        <w:tab/>
      </w:r>
      <w:r w:rsidR="00F12698">
        <w:tab/>
      </w:r>
      <w:r w:rsidR="00F12698">
        <w:tab/>
      </w:r>
      <w:r w:rsidR="00F12698">
        <w:tab/>
      </w:r>
      <w:r w:rsidR="00F12698">
        <w:tab/>
      </w:r>
      <w:r w:rsidR="00F12698">
        <w:tab/>
      </w:r>
      <w:r w:rsidR="00F12698">
        <w:tab/>
      </w:r>
      <w:r>
        <w:t>Danijela Uzelac</w:t>
      </w:r>
      <w:r w:rsidR="00F333FB">
        <w:t xml:space="preserve"> v. r. </w:t>
      </w:r>
    </w:p>
    <w:p w:rsidRDefault="00013BBA" w:rsidP="00013BBA" w:rsidR="00013BBA"/>
    <w:p w:rsidRDefault="00013BBA" w:rsidP="00F12698" w:rsidR="00013BBA">
      <w:pPr>
        <w:jc w:val="both"/>
      </w:pPr>
      <w:r>
        <w:t>Uputa o pravnom lijeku: Protiv ovog rješenja, nezadovoljna stranka može uložiti žalbu Visokom trgovačkom sudu Republike Hrvatske u roku od 8 dana od dostave rješenja, a ulaže se putem ovog suda u 2 primjerka. Dostava se smatra obavljenom istekom osmoga dana od dana objave ovog rješenja na mrežnoj stranici e-oglasna ploča Trgovačkog suda u Zagrebu (čl.12. st.1. SZ-a).</w:t>
      </w:r>
    </w:p>
    <w:p w:rsidRDefault="00013BBA" w:rsidP="00F12698" w:rsidR="00013BBA">
      <w:pPr>
        <w:jc w:val="both"/>
      </w:pPr>
    </w:p>
    <w:p w:rsidRDefault="00013BBA" w:rsidP="00013BBA" w:rsidR="00013BBA"/>
    <w:p w:rsidRDefault="00F333FB" w:rsidP="00F333FB" w:rsidR="00013BBA">
      <w:pPr>
        <w:ind w:firstLine="708" w:left="4248"/>
      </w:pPr>
      <w:r>
        <w:lastRenderedPageBreak/>
        <w:t>Za točnost otpravka – ovl. sužbenik</w:t>
      </w:r>
    </w:p>
    <w:p w:rsidRDefault="00F333FB" w:rsidP="00F333FB" w:rsidR="00F333FB">
      <w:pPr>
        <w:ind w:firstLine="708" w:left="4956"/>
      </w:pPr>
      <w:r>
        <w:t>Kristina Švajger</w:t>
      </w:r>
    </w:p>
    <w:p w:rsidRDefault="008C3116" w:rsidR="008C3116"/>
    <w:sectPr w:rsidSect="00804E83" w:rsidR="008C311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4E83" w:rsidP="00804E83" w:rsidR="00804E83">
      <w:r>
        <w:separator/>
      </w:r>
    </w:p>
  </w:endnote>
  <w:endnote w:id="0" w:type="continuationSeparator">
    <w:p w:rsidRDefault="00804E83" w:rsidP="00804E83" w:rsidR="00804E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4E83" w:rsidP="00804E83" w:rsidR="00804E83">
      <w:r>
        <w:separator/>
      </w:r>
    </w:p>
  </w:footnote>
  <w:footnote w:id="0" w:type="continuationSeparator">
    <w:p w:rsidRDefault="00804E83" w:rsidP="00804E83" w:rsidR="00804E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9726144"/>
      <w:docPartObj>
        <w:docPartGallery w:val="Page Numbers (Top of Page)"/>
        <w:docPartUnique/>
      </w:docPartObj>
    </w:sdtPr>
    <w:sdtEndPr/>
    <w:sdtContent>
      <w:p w:rsidRDefault="00804E83" w:rsidR="00804E83">
        <w:pPr>
          <w:pStyle w:val="Zaglavlje"/>
          <w:jc w:val="center"/>
        </w:pPr>
        <w:r>
          <w:fldChar w:fldCharType="begin"/>
        </w:r>
        <w:r>
          <w:instrText>PAGE   \* MERGEFORMAT</w:instrText>
        </w:r>
        <w:r>
          <w:fldChar w:fldCharType="separate"/>
        </w:r>
        <w:r w:rsidR="00F333FB">
          <w:rPr>
            <w:noProof/>
          </w:rPr>
          <w:t>3</w:t>
        </w:r>
        <w:r>
          <w:fldChar w:fldCharType="end"/>
        </w:r>
      </w:p>
      <w:p w:rsidRDefault="00804E83" w:rsidP="00804E83" w:rsidR="00804E83">
        <w:pPr>
          <w:pStyle w:val="Zaglavlje"/>
          <w:jc w:val="right"/>
        </w:pPr>
        <w:r>
          <w:t>18. St-2665/2017-19</w:t>
        </w:r>
      </w:p>
      <w:p w:rsidRDefault="00804E83" w:rsidR="00804E83">
        <w:pPr>
          <w:pStyle w:val="Zaglavlje"/>
          <w:jc w:val="center"/>
        </w:pPr>
        <w:r>
          <w:rPr>
            <w:rFonts w:cs="Arial" w:hAnsi="Arial" w:ascii="Arial"/>
            <w:color w:val="003366"/>
            <w:sz w:val="18"/>
            <w:szCs w:val="18"/>
          </w:rPr>
          <w:t xml:space="preserve"> </w:t>
        </w:r>
      </w:p>
    </w:sdtContent>
  </w:sdt>
  <w:p w:rsidRDefault="00804E83" w:rsidR="00804E8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5558"/>
    <w:rsid w:val="00013BBA"/>
    <w:rsid w:val="000A53EE"/>
    <w:rsid w:val="000D1437"/>
    <w:rsid w:val="000D25A5"/>
    <w:rsid w:val="00355E2C"/>
    <w:rsid w:val="003B0915"/>
    <w:rsid w:val="00433973"/>
    <w:rsid w:val="004C0C4D"/>
    <w:rsid w:val="006E6B5E"/>
    <w:rsid w:val="00804E83"/>
    <w:rsid w:val="008C3116"/>
    <w:rsid w:val="00905EE7"/>
    <w:rsid w:val="009B79A6"/>
    <w:rsid w:val="00A2789B"/>
    <w:rsid w:val="00B1453B"/>
    <w:rsid w:val="00C1749E"/>
    <w:rsid w:val="00CB7B32"/>
    <w:rsid w:val="00DE687B"/>
    <w:rsid w:val="00E05558"/>
    <w:rsid w:val="00F12698"/>
    <w:rsid w:val="00F27DC7"/>
    <w:rsid w:val="00F333FB"/>
    <w:rsid w:val="00F87A4D"/>
    <w:rsid w:val="00FA1A29"/>
    <w:rsid w:val="00FC44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04E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4E83"/>
    <w:rPr>
      <w:rFonts w:cs="Tahoma" w:hAnsi="Tahoma" w:ascii="Tahoma"/>
      <w:sz w:val="16"/>
      <w:szCs w:val="16"/>
    </w:rPr>
  </w:style>
  <w:style w:styleId="Zaglavlje" w:type="paragraph">
    <w:name w:val="header"/>
    <w:basedOn w:val="Normal"/>
    <w:link w:val="ZaglavljeChar"/>
    <w:uiPriority w:val="99"/>
    <w:unhideWhenUsed/>
    <w:rsid w:val="00804E83"/>
    <w:pPr>
      <w:tabs>
        <w:tab w:pos="4536" w:val="center"/>
        <w:tab w:pos="9072" w:val="right"/>
      </w:tabs>
    </w:pPr>
  </w:style>
  <w:style w:customStyle="true" w:styleId="ZaglavljeChar" w:type="character">
    <w:name w:val="Zaglavlje Char"/>
    <w:basedOn w:val="Zadanifontodlomka"/>
    <w:link w:val="Zaglavlje"/>
    <w:uiPriority w:val="99"/>
    <w:rsid w:val="00804E83"/>
  </w:style>
  <w:style w:styleId="Podnoje" w:type="paragraph">
    <w:name w:val="footer"/>
    <w:basedOn w:val="Normal"/>
    <w:link w:val="PodnojeChar"/>
    <w:uiPriority w:val="99"/>
    <w:unhideWhenUsed/>
    <w:rsid w:val="00804E83"/>
    <w:pPr>
      <w:tabs>
        <w:tab w:pos="4536" w:val="center"/>
        <w:tab w:pos="9072" w:val="right"/>
      </w:tabs>
    </w:pPr>
  </w:style>
  <w:style w:customStyle="true" w:styleId="PodnojeChar" w:type="character">
    <w:name w:val="Podnožje Char"/>
    <w:basedOn w:val="Zadanifontodlomka"/>
    <w:link w:val="Podnoje"/>
    <w:uiPriority w:val="99"/>
    <w:rsid w:val="00804E83"/>
  </w:style>
  <w:style w:styleId="Tekstrezerviranogmjesta" w:type="character">
    <w:name w:val="Placeholder Text"/>
    <w:basedOn w:val="Zadanifontodlomka"/>
    <w:uiPriority w:val="99"/>
    <w:semiHidden/>
    <w:rsid w:val="00F333FB"/>
    <w:rPr>
      <w:color w:val="808080"/>
      <w:bdr w:space="0" w:sz="0" w:color="auto" w:val="none"/>
      <w:shd w:fill="auto" w:color="auto" w:val="clear"/>
    </w:rPr>
  </w:style>
  <w:style w:customStyle="true" w:styleId="eSPISCCParagraphDefaultFont" w:type="character">
    <w:name w:val="eSPIS_CC_Paragraph Default Font"/>
    <w:basedOn w:val="Zadanifontodlomka"/>
    <w:rsid w:val="00F333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33FB"/>
    <w:rPr>
      <w:bdr w:space="0" w:sz="0" w:color="auto" w:val="none"/>
      <w:shd w:fill="FFFFCC" w:color="auto" w:val="clear"/>
      <w:lang w:val="hr-HR"/>
    </w:rPr>
  </w:style>
  <w:style w:customStyle="true" w:styleId="PozadinaSvijetloCrvena" w:type="character">
    <w:name w:val="Pozadina_SvijetloCrvena"/>
    <w:basedOn w:val="eSPISCCParagraphDefaultFont"/>
    <w:rsid w:val="00F333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33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04E83"/>
    <w:rPr>
      <w:rFonts w:ascii="Tahoma" w:cs="Tahoma" w:hAnsi="Tahoma"/>
      <w:sz w:val="16"/>
      <w:szCs w:val="16"/>
    </w:rPr>
  </w:style>
  <w:style w:customStyle="1" w:styleId="TekstbaloniaChar" w:type="character">
    <w:name w:val="Tekst balončića Char"/>
    <w:basedOn w:val="Zadanifontodlomka"/>
    <w:link w:val="Tekstbalonia"/>
    <w:uiPriority w:val="99"/>
    <w:semiHidden/>
    <w:rsid w:val="00804E83"/>
    <w:rPr>
      <w:rFonts w:ascii="Tahoma" w:cs="Tahoma" w:hAnsi="Tahoma"/>
      <w:sz w:val="16"/>
      <w:szCs w:val="16"/>
    </w:rPr>
  </w:style>
  <w:style w:styleId="Zaglavlje" w:type="paragraph">
    <w:name w:val="header"/>
    <w:basedOn w:val="Normal"/>
    <w:link w:val="ZaglavljeChar"/>
    <w:uiPriority w:val="99"/>
    <w:unhideWhenUsed/>
    <w:rsid w:val="00804E83"/>
    <w:pPr>
      <w:tabs>
        <w:tab w:pos="4536" w:val="center"/>
        <w:tab w:pos="9072" w:val="right"/>
      </w:tabs>
    </w:pPr>
  </w:style>
  <w:style w:customStyle="1" w:styleId="ZaglavljeChar" w:type="character">
    <w:name w:val="Zaglavlje Char"/>
    <w:basedOn w:val="Zadanifontodlomka"/>
    <w:link w:val="Zaglavlje"/>
    <w:uiPriority w:val="99"/>
    <w:rsid w:val="00804E83"/>
  </w:style>
  <w:style w:styleId="Podnoje" w:type="paragraph">
    <w:name w:val="footer"/>
    <w:basedOn w:val="Normal"/>
    <w:link w:val="PodnojeChar"/>
    <w:uiPriority w:val="99"/>
    <w:unhideWhenUsed/>
    <w:rsid w:val="00804E83"/>
    <w:pPr>
      <w:tabs>
        <w:tab w:pos="4536" w:val="center"/>
        <w:tab w:pos="9072" w:val="right"/>
      </w:tabs>
    </w:pPr>
  </w:style>
  <w:style w:customStyle="1" w:styleId="PodnojeChar" w:type="character">
    <w:name w:val="Podnožje Char"/>
    <w:basedOn w:val="Zadanifontodlomka"/>
    <w:link w:val="Podnoje"/>
    <w:uiPriority w:val="99"/>
    <w:rsid w:val="00804E83"/>
  </w:style>
  <w:style w:styleId="Tekstrezerviranogmjesta" w:type="character">
    <w:name w:val="Placeholder Text"/>
    <w:basedOn w:val="Zadanifontodlomka"/>
    <w:uiPriority w:val="99"/>
    <w:semiHidden/>
    <w:rsid w:val="00F333FB"/>
    <w:rPr>
      <w:color w:val="808080"/>
      <w:bdr w:color="auto" w:space="0" w:sz="0" w:val="none"/>
      <w:shd w:color="auto" w:fill="auto" w:val="clear"/>
    </w:rPr>
  </w:style>
  <w:style w:customStyle="1" w:styleId="eSPISCCParagraphDefaultFont" w:type="character">
    <w:name w:val="eSPIS_CC_Paragraph Default Font"/>
    <w:basedOn w:val="Zadanifontodlomka"/>
    <w:rsid w:val="00F333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33FB"/>
    <w:rPr>
      <w:bdr w:color="auto" w:space="0" w:sz="0" w:val="none"/>
      <w:shd w:color="auto" w:fill="FFFFCC" w:val="clear"/>
      <w:lang w:val="hr-HR"/>
    </w:rPr>
  </w:style>
  <w:style w:customStyle="1" w:styleId="PozadinaSvijetloCrvena" w:type="character">
    <w:name w:val="Pozadina_SvijetloCrvena"/>
    <w:basedOn w:val="eSPISCCParagraphDefaultFont"/>
    <w:rsid w:val="00F333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33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2019.</izvorni_sadrzaj>
    <derivirana_varijabla naziv="DomainObject.DatumDonosenjaOdluke_1">23.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2665</izvorni_sadrzaj>
    <derivirana_varijabla naziv="DomainObject.Predmet.Broj_1">2665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St-2665/2017</izvorni_sadrzaj>
    <derivirana_varijabla naziv="DomainObject.Predmet.OznakaBroj_1">St-2665/2017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OGREŠEVIĆ j.d.o.o. zastupanog po punomoćniku Mevludin Ogrešević; Irena Blauhorn; Mevludin Ogrešević</izvorni_sadrzaj>
    <derivirana_varijabla naziv="DomainObject.Predmet.ProtustrankaFormated_1">  OGREŠEVIĆ j.d.o.o. zastupanog po punomoćniku Mevludin Ogrešević; Irena Blauhorn; Mevludin Ogrešević</derivirana_varijabla>
  </DomainObject.Predmet.ProtustrankaFormated>
  <DomainObject.Predmet.ProtustrankaFormatedOIB>
    <izvorni_sadrzaj>  OGREŠEVIĆ j.d.o.o., OIB 24205955631 zastupanog po punomoćniku Mevludin Ogrešević; Irena Blauhorn; Mevludin Ogrešević</izvorni_sadrzaj>
    <derivirana_varijabla naziv="DomainObject.Predmet.ProtustrankaFormatedOIB_1">  OGREŠEVIĆ j.d.o.o., OIB 24205955631 zastupanog po punomoćniku Mevludin Ogrešević; Irena Blauhorn; Mevludin Ogrešević</derivirana_varijabla>
  </DomainObject.Predmet.ProtustrankaFormatedOIB>
  <DomainObject.Predmet.ProtustrankaFormatedWithAdress>
    <izvorni_sadrzaj> OGREŠEVIĆ j.d.o.o., Mrzljaki 100, 47201 Draganić zastupanog po punomoćniku Mevludin Ogrešević; Irena Blauhorn; Mevludin Ogrešević</izvorni_sadrzaj>
    <derivirana_varijabla naziv="DomainObject.Predmet.ProtustrankaFormatedWithAdress_1"> OGREŠEVIĆ j.d.o.o., Mrzljaki 100, 47201 Draganić zastupanog po punomoćniku Mevludin Ogrešević; Irena Blauhorn; Mevludin Ogrešević</derivirana_varijabla>
  </DomainObject.Predmet.ProtustrankaFormatedWithAdress>
  <DomainObject.Predmet.ProtustrankaFormatedWithAdressOIB>
    <izvorni_sadrzaj> OGREŠEVIĆ j.d.o.o., OIB 24205955631, Mrzljaki 100, 47201 Draganić zastupanog po punomoćniku Mevludin Ogrešević; Irena Blauhorn; Mevludin Ogrešević</izvorni_sadrzaj>
    <derivirana_varijabla naziv="DomainObject.Predmet.ProtustrankaFormatedWithAdressOIB_1"> OGREŠEVIĆ j.d.o.o., OIB 24205955631, Mrzljaki 100, 47201 Draganić zastupanog po punomoćniku Mevludin Ogrešević; Irena Blauhorn; Mevludin Ogrešević</derivirana_varijabla>
  </DomainObject.Predmet.ProtustrankaFormatedWithAdressOIB>
  <DomainObject.Predmet.ProtustrankaWithAdress>
    <izvorni_sadrzaj>OGREŠEVIĆ j.d.o.o. Mrzljaki 100, 47201 Draganić</izvorni_sadrzaj>
    <derivirana_varijabla naziv="DomainObject.Predmet.ProtustrankaWithAdress_1">OGREŠEVIĆ j.d.o.o. Mrzljaki 100, 47201 Draganić</derivirana_varijabla>
  </DomainObject.Predmet.ProtustrankaWithAdress>
  <DomainObject.Predmet.ProtustrankaWithAdressOIB>
    <izvorni_sadrzaj>OGREŠEVIĆ j.d.o.o., OIB 24205955631, Mrzljaki 100, 47201 Draganić</izvorni_sadrzaj>
    <derivirana_varijabla naziv="DomainObject.Predmet.ProtustrankaWithAdressOIB_1">OGREŠEVIĆ j.d.o.o., OIB 24205955631, Mrzljaki 100, 47201 Draganić</derivirana_varijabla>
  </DomainObject.Predmet.ProtustrankaWithAdressOIB>
  <DomainObject.Predmet.ProtustrankaNazivFormated>
    <izvorni_sadrzaj>OGREŠEVIĆ j.d.o.o.</izvorni_sadrzaj>
    <derivirana_varijabla naziv="DomainObject.Predmet.ProtustrankaNazivFormated_1">OGREŠEVIĆ j.d.o.o.</derivirana_varijabla>
  </DomainObject.Predmet.ProtustrankaNazivFormated>
  <DomainObject.Predmet.ProtustrankaNazivFormatedOIB>
    <izvorni_sadrzaj>OGREŠEVIĆ j.d.o.o., OIB 24205955631</izvorni_sadrzaj>
    <derivirana_varijabla naziv="DomainObject.Predmet.ProtustrankaNazivFormatedOIB_1">OGREŠEVIĆ j.d.o.o., OIB 24205955631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OGREŠEVIĆ j.d.o.o.</izvorni_sadrzaj>
    <derivirana_varijabla naziv="DomainObject.Predmet.StrankaFormated_1">  OGREŠEVIĆ j.d.o.o.</derivirana_varijabla>
  </DomainObject.Predmet.StrankaFormated>
  <DomainObject.Predmet.StrankaFormatedOIB>
    <izvorni_sadrzaj>  OGREŠEVIĆ j.d.o.o., OIB 24205955631</izvorni_sadrzaj>
    <derivirana_varijabla naziv="DomainObject.Predmet.StrankaFormatedOIB_1">  OGREŠEVIĆ j.d.o.o., OIB 24205955631</derivirana_varijabla>
  </DomainObject.Predmet.StrankaFormatedOIB>
  <DomainObject.Predmet.StrankaFormatedWithAdress>
    <izvorni_sadrzaj> OGREŠEVIĆ j.d.o.o., Mrzljaki 100, 47201 Draganić</izvorni_sadrzaj>
    <derivirana_varijabla naziv="DomainObject.Predmet.StrankaFormatedWithAdress_1"> OGREŠEVIĆ j.d.o.o., Mrzljaki 100, 47201 Draganić</derivirana_varijabla>
  </DomainObject.Predmet.StrankaFormatedWithAdress>
  <DomainObject.Predmet.StrankaFormatedWithAdressOIB>
    <izvorni_sadrzaj> OGREŠEVIĆ j.d.o.o., OIB 24205955631, Mrzljaki 100, 47201 Draganić</izvorni_sadrzaj>
    <derivirana_varijabla naziv="DomainObject.Predmet.StrankaFormatedWithAdressOIB_1"> OGREŠEVIĆ j.d.o.o., OIB 24205955631, Mrzljaki 100, 47201 Draganić</derivirana_varijabla>
  </DomainObject.Predmet.StrankaFormatedWithAdressOIB>
  <DomainObject.Predmet.StrankaWithAdress>
    <izvorni_sadrzaj>OGREŠEVIĆ j.d.o.o. Mrzljaki 100,47201 Draganić</izvorni_sadrzaj>
    <derivirana_varijabla naziv="DomainObject.Predmet.StrankaWithAdress_1">OGREŠEVIĆ j.d.o.o. Mrzljaki 100,47201 Draganić</derivirana_varijabla>
  </DomainObject.Predmet.StrankaWithAdress>
  <DomainObject.Predmet.StrankaWithAdressOIB>
    <izvorni_sadrzaj>OGREŠEVIĆ j.d.o.o., OIB 24205955631, Mrzljaki 100,47201 Draganić</izvorni_sadrzaj>
    <derivirana_varijabla naziv="DomainObject.Predmet.StrankaWithAdressOIB_1">OGREŠEVIĆ j.d.o.o., OIB 24205955631, Mrzljaki 100,47201 Draganić</derivirana_varijabla>
  </DomainObject.Predmet.StrankaWithAdressOIB>
  <DomainObject.Predmet.StrankaNazivFormated>
    <izvorni_sadrzaj>OGREŠEVIĆ j.d.o.o.</izvorni_sadrzaj>
    <derivirana_varijabla naziv="DomainObject.Predmet.StrankaNazivFormated_1">OGREŠEVIĆ j.d.o.o.</derivirana_varijabla>
  </DomainObject.Predmet.StrankaNazivFormated>
  <DomainObject.Predmet.StrankaNazivFormatedOIB>
    <izvorni_sadrzaj>OGREŠEVIĆ j.d.o.o., OIB 24205955631</izvorni_sadrzaj>
    <derivirana_varijabla naziv="DomainObject.Predmet.StrankaNazivFormatedOIB_1">OGREŠEVIĆ j.d.o.o., OIB 24205955631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OGREŠEVIĆ j.d.o.o.</item>
    </izvorni_sadrzaj>
    <derivirana_varijabla naziv="DomainObject.Predmet.StrankaListFormated_1">
      <item>OGREŠEVIĆ j.d.o.o.</item>
    </derivirana_varijabla>
  </DomainObject.Predmet.StrankaListFormated>
  <DomainObject.Predmet.StrankaListFormatedOIB>
    <izvorni_sadrzaj>
      <item>OGREŠEVIĆ j.d.o.o., OIB 24205955631</item>
    </izvorni_sadrzaj>
    <derivirana_varijabla naziv="DomainObject.Predmet.StrankaListFormatedOIB_1">
      <item>OGREŠEVIĆ j.d.o.o., OIB 24205955631</item>
    </derivirana_varijabla>
  </DomainObject.Predmet.StrankaListFormatedOIB>
  <DomainObject.Predmet.StrankaListFormatedWithAdress>
    <izvorni_sadrzaj>
      <item>OGREŠEVIĆ j.d.o.o., Mrzljaki 100, 47201 Draganić</item>
    </izvorni_sadrzaj>
    <derivirana_varijabla naziv="DomainObject.Predmet.StrankaListFormatedWithAdress_1">
      <item>OGREŠEVIĆ j.d.o.o., Mrzljaki 100, 47201 Draganić</item>
    </derivirana_varijabla>
  </DomainObject.Predmet.StrankaListFormatedWithAdress>
  <DomainObject.Predmet.StrankaListFormatedWithAdressOIB>
    <izvorni_sadrzaj>
      <item>OGREŠEVIĆ j.d.o.o., OIB 24205955631, Mrzljaki 100, 47201 Draganić</item>
    </izvorni_sadrzaj>
    <derivirana_varijabla naziv="DomainObject.Predmet.StrankaListFormatedWithAdressOIB_1">
      <item>OGREŠEVIĆ j.d.o.o., OIB 24205955631, Mrzljaki 100, 47201 Draganić</item>
    </derivirana_varijabla>
  </DomainObject.Predmet.StrankaListFormatedWithAdressOIB>
  <DomainObject.Predmet.StrankaListNazivFormated>
    <izvorni_sadrzaj>
      <item>OGREŠEVIĆ j.d.o.o.</item>
    </izvorni_sadrzaj>
    <derivirana_varijabla naziv="DomainObject.Predmet.StrankaListNazivFormated_1">
      <item>OGREŠEVIĆ j.d.o.o.</item>
    </derivirana_varijabla>
  </DomainObject.Predmet.StrankaListNazivFormated>
  <DomainObject.Predmet.StrankaListNazivFormatedOIB>
    <izvorni_sadrzaj>
      <item>OGREŠEVIĆ j.d.o.o., OIB 24205955631</item>
    </izvorni_sadrzaj>
    <derivirana_varijabla naziv="DomainObject.Predmet.StrankaListNazivFormatedOIB_1">
      <item>OGREŠEVIĆ j.d.o.o., OIB 24205955631</item>
    </derivirana_varijabla>
  </DomainObject.Predmet.StrankaListNazivFormatedOIB>
  <DomainObject.Predmet.ProtuStrankaListFormated>
    <izvorni_sadrzaj>
      <item>OGREŠEVIĆ j.d.o.o. zastupanog po punomoćniku Mevludin Ogrešević; Irena Blauhorn; Mevludin Ogrešević</item>
    </izvorni_sadrzaj>
    <derivirana_varijabla naziv="DomainObject.Predmet.ProtuStrankaListFormated_1">
      <item>OGREŠEVIĆ j.d.o.o. zastupanog po punomoćniku Mevludin Ogrešević; Irena Blauhorn; Mevludin Ogrešević</item>
    </derivirana_varijabla>
  </DomainObject.Predmet.ProtuStrankaListFormated>
  <DomainObject.Predmet.ProtuStrankaListFormatedOIB>
    <izvorni_sadrzaj>
      <item>OGREŠEVIĆ j.d.o.o., OIB 24205955631 zastupanog po punomoćniku Mevludin Ogrešević; Irena Blauhorn; Mevludin Ogrešević</item>
    </izvorni_sadrzaj>
    <derivirana_varijabla naziv="DomainObject.Predmet.ProtuStrankaListFormatedOIB_1">
      <item>OGREŠEVIĆ j.d.o.o., OIB 24205955631 zastupanog po punomoćniku Mevludin Ogrešević; Irena Blauhorn; Mevludin Ogrešević</item>
    </derivirana_varijabla>
  </DomainObject.Predmet.ProtuStrankaListFormatedOIB>
  <DomainObject.Predmet.ProtuStrankaListFormatedWithAdress>
    <izvorni_sadrzaj>
      <item>OGREŠEVIĆ j.d.o.o., Mrzljaki 100, 47201 Draganić zastupanog po punomoćniku Mevludin Ogrešević; Irena Blauhorn; Mevludin Ogrešević</item>
    </izvorni_sadrzaj>
    <derivirana_varijabla naziv="DomainObject.Predmet.ProtuStrankaListFormatedWithAdress_1">
      <item>OGREŠEVIĆ j.d.o.o., Mrzljaki 100, 47201 Draganić zastupanog po punomoćniku Mevludin Ogrešević; Irena Blauhorn; Mevludin Ogrešević</item>
    </derivirana_varijabla>
  </DomainObject.Predmet.ProtuStrankaListFormatedWithAdress>
  <DomainObject.Predmet.ProtuStrankaListFormatedWithAdressOIB>
    <izvorni_sadrzaj>
      <item>OGREŠEVIĆ j.d.o.o., OIB 24205955631, Mrzljaki 100, 47201 Draganić zastupanog po punomoćniku Mevludin Ogrešević; Irena Blauhorn; Mevludin Ogrešević</item>
    </izvorni_sadrzaj>
    <derivirana_varijabla naziv="DomainObject.Predmet.ProtuStrankaListFormatedWithAdressOIB_1">
      <item>OGREŠEVIĆ j.d.o.o., OIB 24205955631, Mrzljaki 100, 47201 Draganić zastupanog po punomoćniku Mevludin Ogrešević; Irena Blauhorn; Mevludin Ogrešević</item>
    </derivirana_varijabla>
  </DomainObject.Predmet.ProtuStrankaListFormatedWithAdressOIB>
  <DomainObject.Predmet.ProtuStrankaListNazivFormated>
    <izvorni_sadrzaj>
      <item>OGREŠEVIĆ j.d.o.o.</item>
    </izvorni_sadrzaj>
    <derivirana_varijabla naziv="DomainObject.Predmet.ProtuStrankaListNazivFormated_1">
      <item>OGREŠEVIĆ j.d.o.o.</item>
    </derivirana_varijabla>
  </DomainObject.Predmet.ProtuStrankaListNazivFormated>
  <DomainObject.Predmet.ProtuStrankaListNazivFormatedOIB>
    <izvorni_sadrzaj>
      <item>OGREŠEVIĆ j.d.o.o., OIB 24205955631</item>
    </izvorni_sadrzaj>
    <derivirana_varijabla naziv="DomainObject.Predmet.ProtuStrankaListNazivFormatedOIB_1">
      <item>OGREŠEVIĆ j.d.o.o., OIB 24205955631</item>
    </derivirana_varijabla>
  </DomainObject.Predmet.ProtuStrankaListNazivFormatedOIB>
  <DomainObject.Predmet.OstaliListFormated>
    <izvorni_sadrzaj>
      <item>Mevludin Ogrešević punomoćnik sudionika u postupku OGREŠEVIĆ j.d.o.o.</item>
      <item>Irena Blauhorn punomoćnik sudionika u postupku OGREŠEVIĆ j.d.o.o.</item>
      <item>Mevludin Ogrešević punomoćnik sudionika u postupku OGREŠEVIĆ j.d.o.o.</item>
    </izvorni_sadrzaj>
    <derivirana_varijabla naziv="DomainObject.Predmet.OstaliListFormated_1">
      <item>Mevludin Ogrešević punomoćnik sudionika u postupku OGREŠEVIĆ j.d.o.o.</item>
      <item>Irena Blauhorn punomoćnik sudionika u postupku OGREŠEVIĆ j.d.o.o.</item>
      <item>Mevludin Ogrešević punomoćnik sudionika u postupku OGREŠEVIĆ j.d.o.o.</item>
    </derivirana_varijabla>
  </DomainObject.Predmet.OstaliListFormated>
  <DomainObject.Predmet.OstaliListFormatedOIB>
    <izvorni_sadrzaj>
      <item>Mevludin Ogrešević, OIB 66092934966 punomoćnik sudionika u postupku OGREŠEVIĆ j.d.o.o.</item>
      <item>Irena Blauhorn punomoćnik sudionika u postupku OGREŠEVIĆ j.d.o.o.</item>
      <item>Mevludin Ogrešević, OIB 66092934966 punomoćnik sudionika u postupku OGREŠEVIĆ j.d.o.o.</item>
    </izvorni_sadrzaj>
    <derivirana_varijabla naziv="DomainObject.Predmet.OstaliListFormatedOIB_1">
      <item>Mevludin Ogrešević, OIB 66092934966 punomoćnik sudionika u postupku OGREŠEVIĆ j.d.o.o.</item>
      <item>Irena Blauhorn punomoćnik sudionika u postupku OGREŠEVIĆ j.d.o.o.</item>
      <item>Mevludin Ogrešević, OIB 66092934966 punomoćnik sudionika u postupku OGREŠEVIĆ j.d.o.o.</item>
    </derivirana_varijabla>
  </DomainObject.Predmet.OstaliListFormatedOIB>
  <DomainObject.Predmet.OstaliListFormatedWithAdress>
    <izvorni_sadrzaj>
      <item>Mevludin Ogrešević, Mrzljaki 100, 47201 Draganić punomoćnik sudionika u postupku OGREŠEVIĆ j.d.o.o.</item>
      <item>Irena Blauhorn, Tuškanova 10, 47000 Karlovac punomoćnik sudionika u postupku OGREŠEVIĆ j.d.o.o.</item>
      <item>Mevludin Ogrešević, Mrzljaki 100, 47201 Draganić punomoćnik sudionika u postupku OGREŠEVIĆ j.d.o.o.</item>
    </izvorni_sadrzaj>
    <derivirana_varijabla naziv="DomainObject.Predmet.OstaliListFormatedWithAdress_1">
      <item>Mevludin Ogrešević, Mrzljaki 100, 47201 Draganić punomoćnik sudionika u postupku OGREŠEVIĆ j.d.o.o.</item>
      <item>Irena Blauhorn, Tuškanova 10, 47000 Karlovac punomoćnik sudionika u postupku OGREŠEVIĆ j.d.o.o.</item>
      <item>Mevludin Ogrešević, Mrzljaki 100, 47201 Draganić punomoćnik sudionika u postupku OGREŠEVIĆ j.d.o.o.</item>
    </derivirana_varijabla>
  </DomainObject.Predmet.OstaliListFormatedWithAdress>
  <DomainObject.Predmet.OstaliListFormatedWithAdressOIB>
    <izvorni_sadrzaj>
      <item>Mevludin Ogrešević, OIB 66092934966, Mrzljaki 100, 47201 Draganić punomoćnik sudionika u postupku OGREŠEVIĆ j.d.o.o.</item>
      <item>Irena Blauhorn, Tuškanova 10, 47000 Karlovac punomoćnik sudionika u postupku OGREŠEVIĆ j.d.o.o.</item>
      <item>Mevludin Ogrešević, OIB 66092934966, Mrzljaki 100, 47201 Draganić punomoćnik sudionika u postupku OGREŠEVIĆ j.d.o.o.</item>
    </izvorni_sadrzaj>
    <derivirana_varijabla naziv="DomainObject.Predmet.OstaliListFormatedWithAdressOIB_1">
      <item>Mevludin Ogrešević, OIB 66092934966, Mrzljaki 100, 47201 Draganić punomoćnik sudionika u postupku OGREŠEVIĆ j.d.o.o.</item>
      <item>Irena Blauhorn, Tuškanova 10, 47000 Karlovac punomoćnik sudionika u postupku OGREŠEVIĆ j.d.o.o.</item>
      <item>Mevludin Ogrešević, OIB 66092934966, Mrzljaki 100, 47201 Draganić punomoćnik sudionika u postupku OGREŠEVIĆ j.d.o.o.</item>
    </derivirana_varijabla>
  </DomainObject.Predmet.OstaliListFormatedWithAdressOIB>
  <DomainObject.Predmet.OstaliListNazivFormated>
    <izvorni_sadrzaj>
      <item>Mevludin Ogrešević</item>
      <item>Irena Blauhorn</item>
      <item>Mevludin Ogrešević</item>
    </izvorni_sadrzaj>
    <derivirana_varijabla naziv="DomainObject.Predmet.OstaliListNazivFormated_1">
      <item>Mevludin Ogrešević</item>
      <item>Irena Blauhorn</item>
      <item>Mevludin Ogrešević</item>
    </derivirana_varijabla>
  </DomainObject.Predmet.OstaliListNazivFormated>
  <DomainObject.Predmet.OstaliListNazivFormatedOIB>
    <izvorni_sadrzaj>
      <item>Mevludin Ogrešević, OIB 66092934966</item>
      <item>Irena Blauhorn</item>
      <item>Mevludin Ogrešević, OIB 66092934966</item>
    </izvorni_sadrzaj>
    <derivirana_varijabla naziv="DomainObject.Predmet.OstaliListNazivFormatedOIB_1">
      <item>Mevludin Ogrešević, OIB 66092934966</item>
      <item>Irena Blauhorn</item>
      <item>Mevludin Ogrešević, OIB 66092934966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2019.</izvorni_sadrzaj>
    <derivirana_varijabla naziv="DomainObject.Datum_1">23. travnja 2019.</derivirana_varijabla>
  </DomainObject.Datum>
  <DomainObject.PoslovniBrojDokumenta>
    <izvorni_sadrzaj/>
    <derivirana_varijabla naziv="DomainObject.PoslovniBrojDokumenta_1"/>
  </DomainObject.PoslovniBrojDokumenta>
  <DomainObject.Predmet.StrankaIDrugi>
    <izvorni_sadrzaj>OGREŠEVIĆ j.d.o.o.</izvorni_sadrzaj>
    <derivirana_varijabla naziv="DomainObject.Predmet.StrankaIDrugi_1">OGREŠEVIĆ j.d.o.o.</derivirana_varijabla>
  </DomainObject.Predmet.StrankaIDrugi>
  <DomainObject.Predmet.ProtustrankaIDrugi>
    <izvorni_sadrzaj>OGREŠEVIĆ j.d.o.o.</izvorni_sadrzaj>
    <derivirana_varijabla naziv="DomainObject.Predmet.ProtustrankaIDrugi_1">OGREŠEVIĆ j.d.o.o.</derivirana_varijabla>
  </DomainObject.Predmet.ProtustrankaIDrugi>
  <DomainObject.Predmet.StrankaIDrugiAdressOIB>
    <izvorni_sadrzaj>OGREŠEVIĆ j.d.o.o., OIB 24205955631, Mrzljaki 100, 47201 Draganić</izvorni_sadrzaj>
    <derivirana_varijabla naziv="DomainObject.Predmet.StrankaIDrugiAdressOIB_1">OGREŠEVIĆ j.d.o.o., OIB 24205955631, Mrzljaki 100, 47201 Draganić</derivirana_varijabla>
  </DomainObject.Predmet.StrankaIDrugiAdressOIB>
  <DomainObject.Predmet.ProtustrankaIDrugiAdressOIB>
    <izvorni_sadrzaj>OGREŠEVIĆ j.d.o.o., OIB 24205955631, Mrzljaki 100, 47201 Draganić</izvorni_sadrzaj>
    <derivirana_varijabla naziv="DomainObject.Predmet.ProtustrankaIDrugiAdressOIB_1">OGREŠEVIĆ j.d.o.o., OIB 24205955631, Mrzljaki 100,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Mevludin Ogrešević</item>
      <item>Irena Blauhorn</item>
      <item>OGREŠEVIĆ j.d.o.o.</item>
      <item>OGREŠEVIĆ j.d.o.o.</item>
      <item>Mevludin Ogrešević</item>
    </izvorni_sadrzaj>
    <derivirana_varijabla naziv="DomainObject.Predmet.SudioniciListNaziv_1">
      <item>Mevludin Ogrešević</item>
      <item>Irena Blauhorn</item>
      <item>OGREŠEVIĆ j.d.o.o.</item>
      <item>OGREŠEVIĆ j.d.o.o.</item>
      <item>Mevludin Ogrešević</item>
    </derivirana_varijabla>
  </DomainObject.Predmet.SudioniciListNaziv>
  <DomainObject.Predmet.SudioniciListAdressOIB>
    <izvorni_sadrzaj>
      <item>Mevludin Ogrešević, OIB 66092934966, Mrzljaki 100,47201 Draganić</item>
      <item>Irena Blauhorn, Tuškanova 10,47000 Karlovac</item>
      <item>OGREŠEVIĆ j.d.o.o., OIB 24205955631, Mrzljaki 100,47201 Draganić</item>
      <item>OGREŠEVIĆ j.d.o.o., OIB 24205955631, Mrzljaki 100,47201 Draganić</item>
      <item>Mevludin Ogrešević, OIB 66092934966, Mrzljaki 100,47201 Draganić</item>
    </izvorni_sadrzaj>
    <derivirana_varijabla naziv="DomainObject.Predmet.SudioniciListAdressOIB_1">
      <item>Mevludin Ogrešević, OIB 66092934966, Mrzljaki 100,47201 Draganić</item>
      <item>Irena Blauhorn, Tuškanova 10,47000 Karlovac</item>
      <item>OGREŠEVIĆ j.d.o.o., OIB 24205955631, Mrzljaki 100,47201 Draganić</item>
      <item>OGREŠEVIĆ j.d.o.o., OIB 24205955631, Mrzljaki 100,47201 Draganić</item>
      <item>Mevludin Ogrešević, OIB 66092934966, Mrzljaki 100,47201 Draganić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66092934966</item>
      <item>, OIB null</item>
      <item>, OIB 24205955631</item>
      <item>, OIB 24205955631</item>
      <item>, OIB 66092934966</item>
    </izvorni_sadrzaj>
    <derivirana_varijabla naziv="DomainObject.Predmet.SudioniciListNazivOIB_1">
      <item>, OIB 66092934966</item>
      <item>, OIB null</item>
      <item>, OIB 24205955631</item>
      <item>, OIB 24205955631</item>
      <item>, OIB 66092934966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ožujka 2019.</izvorni_sadrzaj>
    <derivirana_varijabla naziv="DomainObject.PredzadnjaOdlukaIzPredmeta.DatumDonosenjaOdluke_1">4. ožujka 2019.</derivirana_varijabla>
  </DomainObject.PredzadnjaOdlukaIzPredmeta.DatumDonosenjaOdluke>
  <DomainObject.PredzadnjaOdlukaIzPredmeta.Oznaka>
    <izvorni_sadrzaj>St-2665/2017-16</izvorni_sadrzaj>
    <derivirana_varijabla naziv="DomainObject.PredzadnjaOdlukaIzPredmeta.Oznaka_1">St-2665/2017-16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841</properties:Words>
  <properties:Characters>4479</properties:Characters>
  <properties:Lines>97</properties:Lines>
  <properties:Paragraphs>23</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2019-03-25T11:19:00Z</dcterms:created>
  <dc:creator>Danijela Uzelac</dc:creator>
  <dc:description/>
  <cp:keywords/>
  <cp:lastModifiedBy>Katarina Franjić</cp:lastModifiedBy>
  <dcterms:modified xmlns:xsi="http://www.w3.org/2001/XMLSchema-instance" xsi:type="dcterms:W3CDTF">2019-04-23T09:27:00Z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(st-2665-17 5. rješenje odbačaj prijedloga nije uplaćen predujam.docx)</vt:lpwstr>
  </prop:property>
  <prop:property name="CC_coloring" pid="4" fmtid="{D5CDD505-2E9C-101B-9397-08002B2CF9AE}">
    <vt:bool>false</vt:bool>
  </prop:property>
  <prop:property name="BrojStranica" pid="5" fmtid="{D5CDD505-2E9C-101B-9397-08002B2CF9AE}">
    <vt:i4>3</vt:i4>
  </prop:property>
</prop:Properties>
</file>