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cf14" w14:paraId="d76cf14" w:rsidRDefault="005D4649" w:rsidP="00B96505" w:rsidR="005D4649">
      <w:pPr>
        <w15:collapsed w:val="false"/>
      </w:pPr>
      <w:bookmarkStart w:name="_GoBack" w:id="0"/>
      <w:bookmarkEnd w:id="0"/>
      <w:r w:rsidRPr="00350812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B760F7">
      <w:r w:rsidRPr="00B760F7">
        <w:t>REPUBLIKA HRVATSKA</w:t>
      </w:r>
    </w:p>
    <w:p w:rsidRDefault="00B96505" w:rsidP="00B96505" w:rsidR="00B96505" w:rsidRPr="00B760F7">
      <w:r w:rsidRPr="00B760F7">
        <w:t>TRGOVAČKI SUD U ZAGREBU</w:t>
      </w:r>
    </w:p>
    <w:p w:rsidRDefault="00B96505" w:rsidP="00B96505" w:rsidR="00B96505" w:rsidRPr="00B760F7">
      <w:r w:rsidRPr="00B760F7">
        <w:t>Zagreb, Amruševa 2/II</w:t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760F7">
        <w:tab/>
      </w:r>
      <w:r w:rsidRPr="00B760F7">
        <w:t>7 St-</w:t>
      </w:r>
      <w:r w:rsidR="005407AC">
        <w:t>119/15-</w:t>
      </w:r>
      <w:r w:rsidR="00A22370">
        <w:t>51</w:t>
      </w:r>
    </w:p>
    <w:p w:rsidRDefault="00B96505" w:rsidP="00B96505" w:rsidR="00B96505" w:rsidRPr="00B760F7">
      <w:r w:rsidRPr="00B760F7">
        <w:t xml:space="preserve"> </w:t>
      </w:r>
    </w:p>
    <w:p w:rsidRDefault="00B760F7" w:rsidP="00B96505" w:rsidR="00B760F7">
      <w:pPr>
        <w:jc w:val="center"/>
      </w:pPr>
      <w:r>
        <w:t>R E P U B L I K A  H R V A T S K A</w:t>
      </w:r>
    </w:p>
    <w:p w:rsidRDefault="00B96505" w:rsidP="00B96505" w:rsidR="00B96505" w:rsidRPr="00B760F7">
      <w:pPr>
        <w:jc w:val="center"/>
      </w:pPr>
      <w:r w:rsidRPr="00B760F7">
        <w:t>Z A K L J U Č A K  O  P R E D A J I</w:t>
      </w:r>
    </w:p>
    <w:p w:rsidRDefault="00B96505" w:rsidP="00B96505" w:rsidR="00B96505" w:rsidRPr="00B760F7">
      <w:pPr>
        <w:jc w:val="center"/>
      </w:pPr>
    </w:p>
    <w:p w:rsidRDefault="00B96505" w:rsidP="005407AC" w:rsidR="005407AC" w:rsidRPr="00A12DB8">
      <w:pPr>
        <w:jc w:val="both"/>
      </w:pPr>
      <w:r w:rsidRPr="00B760F7">
        <w:tab/>
      </w:r>
      <w:r w:rsidR="005407AC" w:rsidRPr="00A12DB8">
        <w:t xml:space="preserve">TRGOVAČKI SUD U ZAGREBU po sucu pojedincu Vesni Malenica kao stečajnom sucu u stečajnom postupku nad dužnikom OGULINKA d. o. o. u stečaju, Ogulin, Kučinići 23, OIB 45769998932, </w:t>
      </w:r>
      <w:r w:rsidR="005407AC">
        <w:t>28. travnja</w:t>
      </w:r>
      <w:r w:rsidR="005407AC" w:rsidRPr="00A12DB8">
        <w:t xml:space="preserve"> 2017.</w:t>
      </w:r>
    </w:p>
    <w:p w:rsidRDefault="00BF3B0B" w:rsidP="00BF3B0B" w:rsidR="00BF3B0B" w:rsidRPr="00B760F7">
      <w:pPr>
        <w:jc w:val="both"/>
      </w:pPr>
      <w:r w:rsidRPr="00B760F7">
        <w:tab/>
      </w:r>
    </w:p>
    <w:p w:rsidRDefault="00BF3B0B" w:rsidP="00BF3B0B" w:rsidR="00BF3B0B" w:rsidRPr="00B760F7">
      <w:pPr>
        <w:jc w:val="center"/>
      </w:pPr>
      <w:r w:rsidRPr="00B760F7">
        <w:t>z a k l j u č i o  j e</w:t>
      </w:r>
    </w:p>
    <w:p w:rsidRDefault="00FC69D2" w:rsidP="00BF3B0B" w:rsidR="00FC69D2" w:rsidRPr="00B760F7">
      <w:pPr>
        <w:jc w:val="center"/>
      </w:pPr>
    </w:p>
    <w:p w:rsidRDefault="00FC69D2" w:rsidP="00640913" w:rsidR="00F71862" w:rsidRPr="00F71862">
      <w:pPr>
        <w:jc w:val="both"/>
      </w:pPr>
      <w:r w:rsidRPr="00B760F7">
        <w:tab/>
      </w:r>
      <w:r w:rsidR="00B96505" w:rsidRPr="00B760F7">
        <w:t>1.</w:t>
      </w:r>
      <w:r w:rsidR="00522C84" w:rsidRPr="00B760F7">
        <w:t xml:space="preserve"> </w:t>
      </w:r>
      <w:r w:rsidR="00B96505" w:rsidRPr="00B760F7">
        <w:t xml:space="preserve">Kupcu </w:t>
      </w:r>
      <w:r w:rsidR="005407AC" w:rsidRPr="00A12DB8">
        <w:t>GTM-GAVAN d. o. o., Dlakovac 1a, Ogulin, OIB 46909277691</w:t>
      </w:r>
      <w:r w:rsidR="00F81236" w:rsidRPr="00B760F7">
        <w:t>,</w:t>
      </w:r>
      <w:r w:rsidRPr="00B760F7">
        <w:t xml:space="preserve"> </w:t>
      </w:r>
      <w:r w:rsidR="00B760F7">
        <w:t xml:space="preserve">predaje se </w:t>
      </w:r>
      <w:r w:rsidR="00B760F7" w:rsidRPr="000928A3">
        <w:t>imovi</w:t>
      </w:r>
      <w:r w:rsidR="0060530A">
        <w:t xml:space="preserve">na stečajnog dužnika </w:t>
      </w:r>
      <w:r w:rsidR="00F71862" w:rsidRPr="00A12DB8">
        <w:t xml:space="preserve">koja je upisana u zemljišne knjige Općinskog suda u Karlovcu, Stalna služba u Ogulinu, zemljišnoknjižni odjel Ogulin, u </w:t>
      </w:r>
      <w:r w:rsidR="00F71862" w:rsidRPr="00A12DB8">
        <w:rPr>
          <w:w w:val="111"/>
        </w:rPr>
        <w:t>zk. ul. 7528, kč. br. 5567/2, k. o. Ogulin</w:t>
      </w:r>
      <w:r w:rsidR="00F71862" w:rsidRPr="00A12DB8">
        <w:t>, oranica u Markovcu, površine 889 hvati</w:t>
      </w:r>
      <w:r w:rsidR="00F71862">
        <w:t>.</w:t>
      </w:r>
    </w:p>
    <w:p w:rsidRDefault="00BF3B0B" w:rsidP="00640913" w:rsidR="005D4649">
      <w:pPr>
        <w:ind w:right="48"/>
        <w:jc w:val="both"/>
      </w:pPr>
      <w:r w:rsidRPr="00B760F7">
        <w:tab/>
      </w:r>
      <w:r w:rsidR="00B96505" w:rsidRPr="00B760F7">
        <w:t>2</w:t>
      </w:r>
      <w:r w:rsidR="007911C5" w:rsidRPr="00B760F7">
        <w:rPr>
          <w:b/>
        </w:rPr>
        <w:t>.</w:t>
      </w:r>
      <w:r w:rsidR="007911C5" w:rsidRPr="00B760F7">
        <w:t xml:space="preserve"> Rješenje o dosudi postalo je pravomoćno </w:t>
      </w:r>
      <w:r w:rsidR="00F71862">
        <w:t>6. travnja 2017</w:t>
      </w:r>
      <w:r w:rsidR="00B760F7">
        <w:t>.</w:t>
      </w:r>
      <w:r w:rsidR="00B96505" w:rsidRPr="00B760F7">
        <w:t xml:space="preserve"> </w:t>
      </w:r>
      <w:r w:rsidR="007911C5" w:rsidRPr="00B760F7">
        <w:t xml:space="preserve">te </w:t>
      </w:r>
      <w:r w:rsidR="00B96505" w:rsidRPr="00B760F7">
        <w:t>je kupac</w:t>
      </w:r>
      <w:r w:rsidR="007911C5" w:rsidRPr="00B760F7">
        <w:t xml:space="preserve"> u </w:t>
      </w:r>
      <w:r w:rsidR="00B96505" w:rsidRPr="00B760F7">
        <w:t>cijelosti platio</w:t>
      </w:r>
      <w:r w:rsidR="007911C5" w:rsidRPr="00B760F7">
        <w:t xml:space="preserve"> </w:t>
      </w:r>
      <w:r w:rsidR="00AD4421" w:rsidRPr="00B760F7">
        <w:t>iz</w:t>
      </w:r>
      <w:r w:rsidR="00B760F7">
        <w:t xml:space="preserve">nos </w:t>
      </w:r>
      <w:r w:rsidR="00807A01">
        <w:t>određen u rješenju o dosudi.</w:t>
      </w:r>
    </w:p>
    <w:p w:rsidRDefault="005D4649" w:rsidP="00807A01" w:rsidR="00807A01">
      <w:pPr>
        <w:ind w:right="-1"/>
        <w:jc w:val="both"/>
      </w:pPr>
      <w:r>
        <w:tab/>
        <w:t xml:space="preserve">3. Nalaže se </w:t>
      </w:r>
      <w:r w:rsidR="00807A01" w:rsidRPr="00DD7699">
        <w:t xml:space="preserve">Općinskom sudu </w:t>
      </w:r>
      <w:r w:rsidR="00807A01" w:rsidRPr="009400E8">
        <w:t>Karlovcu, Stalna služba u Ogulinu, zemljišnoknjižni odjel Ogulin</w:t>
      </w:r>
      <w:r w:rsidR="00807A01" w:rsidRPr="00DD7699">
        <w:t xml:space="preserve">, </w:t>
      </w:r>
      <w:r>
        <w:t xml:space="preserve">upis prava vlasništva u korist kupca </w:t>
      </w:r>
      <w:r w:rsidR="00807A01" w:rsidRPr="00A12DB8">
        <w:t>GTM-GAVAN d. o. o., Dlakovac 1a, Ogulin, OIB 46909277691</w:t>
      </w:r>
      <w:r w:rsidR="00640913" w:rsidRPr="00B760F7">
        <w:t xml:space="preserve"> </w:t>
      </w:r>
      <w:r>
        <w:t xml:space="preserve">i </w:t>
      </w:r>
      <w:r w:rsidR="00807A01" w:rsidRPr="00DD7699">
        <w:t>brisanje prava i tereta na nekretnini koji prestaju njezinom prodajom i to upisanih u zemljišnu knjigu pod brojem</w:t>
      </w:r>
      <w:r w:rsidR="00807A01">
        <w:t xml:space="preserve"> Z-1523/15, Z-583/10, Z-1607/12, Z-408/15 i Z-1535/15.</w:t>
      </w:r>
    </w:p>
    <w:p w:rsidRDefault="000607B0" w:rsidP="00807A01" w:rsidR="00BF3B0B" w:rsidRPr="00B760F7">
      <w:pPr>
        <w:ind w:right="-1"/>
        <w:jc w:val="both"/>
      </w:pPr>
      <w:r w:rsidRPr="00B760F7">
        <w:tab/>
      </w:r>
    </w:p>
    <w:p w:rsidRDefault="00BF3B0B" w:rsidP="00BF3B0B" w:rsidR="00BF3B0B" w:rsidRPr="00B760F7">
      <w:pPr>
        <w:jc w:val="center"/>
      </w:pPr>
      <w:r w:rsidRPr="00B760F7">
        <w:t>Obrazloženje</w:t>
      </w:r>
    </w:p>
    <w:p w:rsidRDefault="00BF3B0B" w:rsidP="00BF3B0B" w:rsidR="00BF3B0B" w:rsidRPr="00B760F7">
      <w:pPr>
        <w:jc w:val="center"/>
      </w:pPr>
    </w:p>
    <w:p w:rsidRDefault="00BF3B0B" w:rsidP="00BF3B0B" w:rsidR="00B760F7">
      <w:pPr>
        <w:jc w:val="both"/>
      </w:pPr>
      <w:r w:rsidRPr="00B760F7">
        <w:tab/>
      </w:r>
      <w:r w:rsidR="00B760F7">
        <w:t>R</w:t>
      </w:r>
      <w:r w:rsidRPr="00B760F7">
        <w:t xml:space="preserve">ješenje o dosudi postalo pravomoćno </w:t>
      </w:r>
      <w:r w:rsidR="00075D67">
        <w:t>6. travnja 2017.</w:t>
      </w:r>
    </w:p>
    <w:p w:rsidRDefault="00B760F7" w:rsidP="00B760F7" w:rsidR="00B760F7">
      <w:pPr>
        <w:ind w:firstLine="708"/>
        <w:jc w:val="both"/>
      </w:pPr>
      <w:r>
        <w:t>K</w:t>
      </w:r>
      <w:r w:rsidR="00E649D2">
        <w:t xml:space="preserve">upac – razlučni vjerovnik </w:t>
      </w:r>
      <w:r w:rsidR="00F00755" w:rsidRPr="00A12DB8">
        <w:t>GTM-GAVAN d. o. o., Dlakovac 1a, Ogulin, OIB 46909277691</w:t>
      </w:r>
      <w:r w:rsidR="00F00755">
        <w:t xml:space="preserve">, </w:t>
      </w:r>
      <w:r w:rsidR="009561B8">
        <w:t xml:space="preserve">sudjelovao </w:t>
      </w:r>
      <w:r w:rsidR="00E649D2">
        <w:t xml:space="preserve">je </w:t>
      </w:r>
      <w:r w:rsidR="009561B8">
        <w:t>na prvo</w:t>
      </w:r>
      <w:r w:rsidR="00E649D2">
        <w:t>j usmenoj javnoj dražbi</w:t>
      </w:r>
      <w:r w:rsidR="009561B8">
        <w:t xml:space="preserve"> održanoj </w:t>
      </w:r>
      <w:r w:rsidR="00E649D2">
        <w:t xml:space="preserve">31. siječnja 2017. te je </w:t>
      </w:r>
      <w:r w:rsidR="005649B6">
        <w:t>ponudio zatraženu cijenu za navedenu nekretninu tj. iznos od 1.335.650,00 kn.</w:t>
      </w:r>
    </w:p>
    <w:p w:rsidRDefault="00B760F7" w:rsidP="003A759A" w:rsidR="008F547F">
      <w:pPr>
        <w:ind w:firstLine="708"/>
        <w:jc w:val="both"/>
      </w:pPr>
      <w:r>
        <w:t>Nakon što je prihvaćena njegova ponuda a temeljem rješenja o dosudi broj St-</w:t>
      </w:r>
      <w:r w:rsidR="005649B6">
        <w:t>119/15-48</w:t>
      </w:r>
      <w:r>
        <w:t xml:space="preserve"> od </w:t>
      </w:r>
      <w:r w:rsidR="005649B6">
        <w:t>20. ožujka 2017.</w:t>
      </w:r>
      <w:r>
        <w:t xml:space="preserve">, </w:t>
      </w:r>
      <w:r w:rsidR="008F4E0C">
        <w:t>nekretnine su dosuđene</w:t>
      </w:r>
      <w:r w:rsidR="008F547F">
        <w:t xml:space="preserve"> kupcu za iznos 1.335.650,00 kn </w:t>
      </w:r>
      <w:r w:rsidR="008F547F" w:rsidRPr="00A12DB8">
        <w:t xml:space="preserve">uz  prijenos obveze PDV-a u iznosu </w:t>
      </w:r>
      <w:r w:rsidR="008F547F" w:rsidRPr="001E1D76">
        <w:t>od 267.130,00</w:t>
      </w:r>
      <w:r w:rsidR="008F547F" w:rsidRPr="00A12DB8">
        <w:t xml:space="preserve"> kn</w:t>
      </w:r>
      <w:r w:rsidR="008F547F">
        <w:t xml:space="preserve"> </w:t>
      </w:r>
      <w:r w:rsidR="008F547F" w:rsidRPr="00A12DB8">
        <w:t>po čl. 75 st. 3 t. d) i članku 75 st. 3. t. c) Zakona o porezu na dodanu vrijednost.</w:t>
      </w:r>
    </w:p>
    <w:p w:rsidRDefault="003A759A" w:rsidP="00ED4FF6" w:rsidR="00EE385A">
      <w:pPr>
        <w:ind w:firstLine="708"/>
        <w:jc w:val="both"/>
      </w:pPr>
      <w:r>
        <w:t xml:space="preserve">Kupac je </w:t>
      </w:r>
      <w:r w:rsidR="008F4E0C">
        <w:t xml:space="preserve"> oslobođen plaćanja kupo</w:t>
      </w:r>
      <w:r w:rsidR="008F547F">
        <w:t>vnine u iznosu od 903.020,00 kn</w:t>
      </w:r>
      <w:r w:rsidR="00EE385A">
        <w:t>.</w:t>
      </w:r>
    </w:p>
    <w:p w:rsidRDefault="00630855" w:rsidP="00ED4FF6" w:rsidR="00EC4B2B">
      <w:pPr>
        <w:ind w:firstLine="708"/>
        <w:jc w:val="both"/>
      </w:pPr>
      <w:r>
        <w:t>Dana 23. ožujka 2017. kupac</w:t>
      </w:r>
      <w:r w:rsidR="00EE385A">
        <w:t xml:space="preserve"> je </w:t>
      </w:r>
      <w:r>
        <w:t>platio trošak</w:t>
      </w:r>
      <w:r w:rsidR="00EC4B2B">
        <w:t xml:space="preserve"> iznosu od 165.500,00 kn.</w:t>
      </w:r>
    </w:p>
    <w:p w:rsidRDefault="00A54711" w:rsidP="00B760F7" w:rsidR="00BF3B0B" w:rsidRPr="00B760F7">
      <w:pPr>
        <w:ind w:firstLine="708"/>
        <w:jc w:val="both"/>
      </w:pPr>
      <w:r>
        <w:t xml:space="preserve">Stoga je temeljem odredbe čl. </w:t>
      </w:r>
      <w:r w:rsidR="00C1359C">
        <w:t xml:space="preserve">108, čl. </w:t>
      </w:r>
      <w:r w:rsidR="004E2419">
        <w:t>151 i čl. 168 Ovršnog zakona u svezi s čl. 164 Stečajnog zakona valjalo riješiti kao u izreci.</w:t>
      </w:r>
    </w:p>
    <w:p w:rsidRDefault="002516ED" w:rsidP="008F7AEB" w:rsidR="002516ED" w:rsidRPr="00B760F7">
      <w:pPr>
        <w:jc w:val="center"/>
      </w:pPr>
      <w:r w:rsidRPr="00B760F7">
        <w:t xml:space="preserve">Zagreb, </w:t>
      </w:r>
      <w:r w:rsidR="00113CA0">
        <w:t>28. travanj 2017.</w:t>
      </w:r>
    </w:p>
    <w:p w:rsidRDefault="002516ED" w:rsidR="00B96505" w:rsidRPr="00B760F7">
      <w:pPr>
        <w:jc w:val="both"/>
        <w:rPr>
          <w:lang w:val="pl-PL"/>
        </w:rPr>
      </w:pP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96505" w:rsidRPr="00B760F7">
        <w:rPr>
          <w:lang w:val="pl-PL"/>
        </w:rPr>
        <w:t>SUDAC:</w:t>
      </w:r>
    </w:p>
    <w:p w:rsidRDefault="00B96505" w:rsidP="002516ED" w:rsidR="00A444B4" w:rsidRPr="00C1359C">
      <w:pPr>
        <w:jc w:val="both"/>
        <w:rPr>
          <w:lang w:val="pl-PL"/>
        </w:rPr>
      </w:pP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  <w:t xml:space="preserve">Vesna Malenica </w:t>
      </w:r>
      <w:r w:rsidR="008F7AEB">
        <w:rPr>
          <w:lang w:val="pl-PL"/>
        </w:rPr>
        <w:t xml:space="preserve">v. r. </w:t>
      </w:r>
    </w:p>
    <w:p w:rsidRDefault="001C7FB2" w:rsidP="002516ED" w:rsidR="002516ED" w:rsidRPr="00B760F7">
      <w:pPr>
        <w:jc w:val="both"/>
      </w:pPr>
      <w:r w:rsidRPr="00B760F7">
        <w:t>POUKA O PRAVNOM LIJEKU:</w:t>
      </w:r>
    </w:p>
    <w:p w:rsidRDefault="001C7FB2" w:rsidP="002516ED" w:rsidR="001C7FB2" w:rsidRPr="00B760F7">
      <w:pPr>
        <w:jc w:val="both"/>
      </w:pPr>
      <w:r w:rsidRPr="00B760F7">
        <w:tab/>
        <w:t>Protiv zaključka nije dopušten pravni lijek.</w:t>
      </w:r>
    </w:p>
    <w:p w:rsidRDefault="008F7AEB" w:rsidP="00AB7A2F" w:rsidR="008F7AEB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8F7AEB" w:rsidP="00995CE9" w:rsidR="008F7AEB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A42DBC" w:rsidP="00A42DBC" w:rsidR="00A42DBC" w:rsidRPr="00A12DB8">
      <w:pPr>
        <w:ind w:firstLine="26" w:left="-26"/>
        <w:jc w:val="both"/>
      </w:pPr>
    </w:p>
    <w:p w:rsidRDefault="0060530A" w:rsidP="00227A8C" w:rsidR="0060530A" w:rsidRPr="00B760F7">
      <w:pPr>
        <w:jc w:val="both"/>
      </w:pPr>
    </w:p>
    <w:p w:rsidRDefault="00FD03B1" w:rsidP="00227A8C" w:rsidR="00FD03B1" w:rsidRPr="00B760F7">
      <w:pPr>
        <w:jc w:val="both"/>
      </w:pPr>
    </w:p>
    <w:sectPr w:rsidSect="005D4649" w:rsidR="00FD03B1" w:rsidRPr="00B760F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7A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A22370">
      <w:rPr>
        <w:rFonts w:hAnsi="Verdana" w:ascii="Verdana"/>
        <w:sz w:val="22"/>
        <w:szCs w:val="22"/>
      </w:rPr>
      <w:t>119/15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607B0"/>
    <w:rsid w:val="00075D67"/>
    <w:rsid w:val="00081D9A"/>
    <w:rsid w:val="00081FB5"/>
    <w:rsid w:val="00094415"/>
    <w:rsid w:val="000971A6"/>
    <w:rsid w:val="000D31C3"/>
    <w:rsid w:val="000E3820"/>
    <w:rsid w:val="000E39C3"/>
    <w:rsid w:val="00113CA0"/>
    <w:rsid w:val="00127BEB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53F1"/>
    <w:rsid w:val="003A67F2"/>
    <w:rsid w:val="003A759A"/>
    <w:rsid w:val="003E23B6"/>
    <w:rsid w:val="003F3875"/>
    <w:rsid w:val="00400267"/>
    <w:rsid w:val="00407FA3"/>
    <w:rsid w:val="00410DD5"/>
    <w:rsid w:val="004258EE"/>
    <w:rsid w:val="00426037"/>
    <w:rsid w:val="00447177"/>
    <w:rsid w:val="00451ECF"/>
    <w:rsid w:val="00455632"/>
    <w:rsid w:val="00471F51"/>
    <w:rsid w:val="00474E99"/>
    <w:rsid w:val="004773BC"/>
    <w:rsid w:val="004A1B01"/>
    <w:rsid w:val="004B3733"/>
    <w:rsid w:val="004C3A83"/>
    <w:rsid w:val="004D05B8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7AC"/>
    <w:rsid w:val="00540E41"/>
    <w:rsid w:val="0054613E"/>
    <w:rsid w:val="00547C9A"/>
    <w:rsid w:val="00553735"/>
    <w:rsid w:val="00560B30"/>
    <w:rsid w:val="005649B6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60530A"/>
    <w:rsid w:val="006165C2"/>
    <w:rsid w:val="00621BFC"/>
    <w:rsid w:val="00630855"/>
    <w:rsid w:val="0064012B"/>
    <w:rsid w:val="00640913"/>
    <w:rsid w:val="00652CD9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911C5"/>
    <w:rsid w:val="00794D71"/>
    <w:rsid w:val="007A1BF6"/>
    <w:rsid w:val="007D7E8B"/>
    <w:rsid w:val="007E0366"/>
    <w:rsid w:val="007E4B35"/>
    <w:rsid w:val="007F3894"/>
    <w:rsid w:val="007F5DA1"/>
    <w:rsid w:val="008051C8"/>
    <w:rsid w:val="00807A01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8F4E0C"/>
    <w:rsid w:val="008F547F"/>
    <w:rsid w:val="008F7AEB"/>
    <w:rsid w:val="00922739"/>
    <w:rsid w:val="00942506"/>
    <w:rsid w:val="009448D8"/>
    <w:rsid w:val="00951878"/>
    <w:rsid w:val="009548F5"/>
    <w:rsid w:val="009561B8"/>
    <w:rsid w:val="00993BF7"/>
    <w:rsid w:val="009B7633"/>
    <w:rsid w:val="009D65C8"/>
    <w:rsid w:val="009E74ED"/>
    <w:rsid w:val="009F2342"/>
    <w:rsid w:val="00A00624"/>
    <w:rsid w:val="00A0244B"/>
    <w:rsid w:val="00A073BC"/>
    <w:rsid w:val="00A1238B"/>
    <w:rsid w:val="00A13141"/>
    <w:rsid w:val="00A15131"/>
    <w:rsid w:val="00A21FD8"/>
    <w:rsid w:val="00A22370"/>
    <w:rsid w:val="00A26ED6"/>
    <w:rsid w:val="00A3120F"/>
    <w:rsid w:val="00A42DBC"/>
    <w:rsid w:val="00A444B4"/>
    <w:rsid w:val="00A47748"/>
    <w:rsid w:val="00A53461"/>
    <w:rsid w:val="00A54711"/>
    <w:rsid w:val="00A55036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090"/>
    <w:rsid w:val="00B34B0A"/>
    <w:rsid w:val="00B43CFC"/>
    <w:rsid w:val="00B44C64"/>
    <w:rsid w:val="00B44D6C"/>
    <w:rsid w:val="00B53D1B"/>
    <w:rsid w:val="00B54CF5"/>
    <w:rsid w:val="00B74D7F"/>
    <w:rsid w:val="00B760F7"/>
    <w:rsid w:val="00B823CC"/>
    <w:rsid w:val="00B96505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5D88"/>
    <w:rsid w:val="00D65446"/>
    <w:rsid w:val="00D9035A"/>
    <w:rsid w:val="00D90C4C"/>
    <w:rsid w:val="00DA218E"/>
    <w:rsid w:val="00DA2BC4"/>
    <w:rsid w:val="00DA3B30"/>
    <w:rsid w:val="00DC295A"/>
    <w:rsid w:val="00DC5C9A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649D2"/>
    <w:rsid w:val="00E729A9"/>
    <w:rsid w:val="00E8681F"/>
    <w:rsid w:val="00E9247C"/>
    <w:rsid w:val="00E92573"/>
    <w:rsid w:val="00EA0C5C"/>
    <w:rsid w:val="00EA3757"/>
    <w:rsid w:val="00EA61CB"/>
    <w:rsid w:val="00EB7742"/>
    <w:rsid w:val="00EC4B2B"/>
    <w:rsid w:val="00EC66AB"/>
    <w:rsid w:val="00ED1096"/>
    <w:rsid w:val="00ED254B"/>
    <w:rsid w:val="00ED4FF6"/>
    <w:rsid w:val="00ED61E4"/>
    <w:rsid w:val="00ED6C13"/>
    <w:rsid w:val="00EE385A"/>
    <w:rsid w:val="00EE5101"/>
    <w:rsid w:val="00EF34F3"/>
    <w:rsid w:val="00F00755"/>
    <w:rsid w:val="00F2372C"/>
    <w:rsid w:val="00F31C4E"/>
    <w:rsid w:val="00F5294A"/>
    <w:rsid w:val="00F71862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7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A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7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A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A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A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A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GTM GAVAN</izvorni_sadrzaj>
    <derivirana_varijabla naziv="DomainObject.Primjedba_1">o predaji GTM GAVAN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OGULINKA proizvodno-trgovačko d.o.o.</izvorni_sadrzaj>
    <derivirana_varijabla naziv="DomainObject.Predmet.ProtustrankaFormated_1">  OGULINKA proizvodno-trgovačko d.o.o.</derivirana_varijabla>
  </DomainObject.Predmet.ProtustrankaFormated>
  <DomainObject.Predmet.ProtustrankaFormatedOIB>
    <izvorni_sadrzaj>  OGULINKA proizvodno-trgovačko d.o.o., OIB 45769998932</izvorni_sadrzaj>
    <derivirana_varijabla naziv="DomainObject.Predmet.ProtustrankaFormatedOIB_1">  OGULINKA proizvodno-trgovačko d.o.o., OIB 45769998932</derivirana_varijabla>
  </DomainObject.Predmet.ProtustrankaFormatedOIB>
  <DomainObject.Predmet.ProtustrankaFormatedWithAdress>
    <izvorni_sadrzaj> OGULINKA proizvodno-trgovačko d.o.o., Kučinići 23, 47300 Ogulin</izvorni_sadrzaj>
    <derivirana_varijabla naziv="DomainObject.Predmet.ProtustrankaFormatedWithAdress_1"> OGULINKA proizvodno-trgovačko d.o.o., Kučinići 23, 47300 Ogulin</derivirana_varijabla>
  </DomainObject.Predmet.ProtustrankaFormatedWithAdress>
  <DomainObject.Predmet.ProtustrankaFormatedWithAdressOIB>
    <izvorni_sadrzaj> OGULINKA proizvodno-trgovačko d.o.o., OIB 45769998932, Kučinići 23, 47300 Ogulin</izvorni_sadrzaj>
    <derivirana_varijabla naziv="DomainObject.Predmet.ProtustrankaFormatedWithAdressOIB_1"> OGULINKA proizvodno-trgovačko d.o.o., OIB 45769998932, Kučinići 23, 47300 Ogulin</derivirana_varijabla>
  </DomainObject.Predmet.ProtustrankaFormatedWithAdressOIB>
  <DomainObject.Predmet.ProtustrankaWithAdress>
    <izvorni_sadrzaj>OGULINKA proizvodno-trgovačko d.o.o. Kučinići 23, 47300 Ogulin</izvorni_sadrzaj>
    <derivirana_varijabla naziv="DomainObject.Predmet.ProtustrankaWithAdress_1">OGULINKA proizvodno-trgovačko d.o.o. Kučinići 23, 47300 Ogulin</derivirana_varijabla>
  </DomainObject.Predmet.ProtustrankaWithAdress>
  <DomainObject.Predmet.ProtustrankaWithAdressOIB>
    <izvorni_sadrzaj>OGULINKA proizvodno-trgovačko d.o.o., OIB 45769998932, Kučinići 23, 47300 Ogulin</izvorni_sadrzaj>
    <derivirana_varijabla naziv="DomainObject.Predmet.ProtustrankaWithAdressOIB_1">OGULINKA proizvodno-trgovačko d.o.o., OIB 45769998932, Kučinići 23, 47300 Ogulin</derivirana_varijabla>
  </DomainObject.Predmet.ProtustrankaWithAdressOIB>
  <DomainObject.Predmet.ProtustrankaNazivFormated>
    <izvorni_sadrzaj>OGULINKA proizvodno-trgovačko d.o.o.</izvorni_sadrzaj>
    <derivirana_varijabla naziv="DomainObject.Predmet.ProtustrankaNazivFormated_1">OGULINKA proizvodno-trgovačko d.o.o.</derivirana_varijabla>
  </DomainObject.Predmet.ProtustrankaNazivFormated>
  <DomainObject.Predmet.ProtustrankaNazivFormatedOIB>
    <izvorni_sadrzaj>OGULINKA proizvodno-trgovačko d.o.o., OIB 45769998932</izvorni_sadrzaj>
    <derivirana_varijabla naziv="DomainObject.Predmet.ProtustrankaNazivFormatedOIB_1">OGULINKA proizvodno-trgovačko d.o.o., OIB 45769998932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Puškarić; GTM-GAVAN društvo s ograničenom odgovornošću za proizvodnju, promet i usluge</izvorni_sadrzaj>
    <derivirana_varijabla naziv="DomainObject.Predmet.StrankaFormated_1">  Natalija Puškarić; GTM-GAVAN društvo s ograničenom odgovornošću za proizvodnju, promet i usluge</derivirana_varijabla>
  </DomainObject.Predmet.StrankaFormated>
  <DomainObject.Predmet.StrankaFormatedOIB>
    <izvorni_sadrzaj>  Natalija Puškarić, OIB 90955386682; GTM-GAVAN društvo s ograničenom odgovornošću za proizvodnju, promet i usluge, OIB 46909277691</izvorni_sadrzaj>
    <derivirana_varijabla naziv="DomainObject.Predmet.StrankaFormatedOIB_1">  Natalija Puškarić, OIB 90955386682; GTM-GAVAN društvo s ograničenom odgovornošću za proizvodnju, promet i usluge, OIB 46909277691</derivirana_varijabla>
  </DomainObject.Predmet.StrankaFormatedOIB>
  <DomainObject.Predmet.StrankaFormatedWithAdress>
    <izvorni_sadrzaj> Natalija Puškarić, Sveti Rok 67, 47300 Ogulin; GTM-GAVAN društvo s ograničenom odgovornošću za proizvodnju, promet i usluge, Dlakovac 1/A, 47300 Ogulin</izvorni_sadrzaj>
    <derivirana_varijabla naziv="DomainObject.Predmet.StrankaFormatedWithAdress_1"> Natalija Puškarić, Sveti Rok 67, 47300 Ogulin; GTM-GAVAN društvo s ograničenom odgovornošću za proizvodnju, promet i usluge, Dlakovac 1/A, 47300 Ogulin</derivirana_varijabla>
  </DomainObject.Predmet.StrankaFormatedWithAdress>
  <DomainObject.Predmet.StrankaFormatedWithAdressOIB>
    <izvorni_sadrzaj> Natalija Puškarić, OIB 90955386682, Sveti Rok 67, 47300 Ogulin; GTM-GAVAN društvo s ograničenom odgovornošću za proizvodnju, promet i usluge, OIB 46909277691, Dlakovac 1/A, 47300 Ogulin</izvorni_sadrzaj>
    <derivirana_varijabla naziv="DomainObject.Predmet.StrankaFormatedWithAdressOIB_1"> Natalija Puškarić, OIB 90955386682, Sveti Rok 67, 47300 Ogulin; GTM-GAVAN društvo s ograničenom odgovornošću za proizvodnju, promet i usluge, OIB 46909277691, Dlakovac 1/A, 47300 Ogulin</derivirana_varijabla>
  </DomainObject.Predmet.StrankaFormatedWithAdressOIB>
  <DomainObject.Predmet.StrankaWithAdress>
    <izvorni_sadrzaj>Natalija Puškarić Sveti Rok 67,47300 Ogulin,GTM-GAVAN društvo s ograničenom odgovornošću za proizvodnju, promet i usluge Dlakovac 1/A,47300 Ogulin</izvorni_sadrzaj>
    <derivirana_varijabla naziv="DomainObject.Predmet.StrankaWithAdress_1">Natalija Puškarić Sveti Rok 67,47300 Ogulin,GTM-GAVAN društvo s ograničenom odgovornošću za proizvodnju, promet i usluge Dlakovac 1/A,47300 Ogulin</derivirana_varijabla>
  </DomainObject.Predmet.StrankaWithAdress>
  <DomainObject.Predmet.StrankaWithAdressOIB>
    <izvorni_sadrzaj>Natalija Puškarić, OIB 90955386682, Sveti Rok 67,47300 Ogulin,GTM-GAVAN društvo s ograničenom odgovornošću za proizvodnju, promet i usluge, OIB 46909277691, Dlakovac 1/A,47300 Ogulin</izvorni_sadrzaj>
    <derivirana_varijabla naziv="DomainObject.Predmet.StrankaWithAdressOIB_1">Natalija Puškarić, OIB 90955386682, Sveti Rok 67,47300 Ogulin,GTM-GAVAN društvo s ograničenom odgovornošću za proizvodnju, promet i usluge, OIB 46909277691, Dlakovac 1/A,47300 Ogulin</derivirana_varijabla>
  </DomainObject.Predmet.StrankaWithAdressOIB>
  <DomainObject.Predmet.StrankaNazivFormated>
    <izvorni_sadrzaj>Natalija Puškarić,GTM-GAVAN društvo s ograničenom odgovornošću za proizvodnju, promet i usluge</izvorni_sadrzaj>
    <derivirana_varijabla naziv="DomainObject.Predmet.StrankaNazivFormated_1">Natalija Puškarić,GTM-GAVAN društvo s ograničenom odgovornošću za proizvodnju, promet i usluge</derivirana_varijabla>
  </DomainObject.Predmet.StrankaNazivFormated>
  <DomainObject.Predmet.StrankaNazivFormatedOIB>
    <izvorni_sadrzaj>Natalija Puškarić, OIB 90955386682,GTM-GAVAN društvo s ograničenom odgovornošću za proizvodnju, promet i usluge, OIB 46909277691</izvorni_sadrzaj>
    <derivirana_varijabla naziv="DomainObject.Predmet.StrankaNazivFormatedOIB_1">Natalija Puškarić, OIB 90955386682,GTM-GAVAN društvo s ograničenom odgovornošću za proizvodnju, promet i usluge, OIB 46909277691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Natalija Puškarić</item>
      <item>GTM-GAVAN društvo s ograničenom odgovornošću za proizvodnju, promet i usluge</item>
    </izvorni_sadrzaj>
    <derivirana_varijabla naziv="DomainObject.Predmet.StrankaListFormated_1">
      <item>Natalija Puškarić</item>
      <item>GTM-GAVAN društvo s ograničenom odgovornošću za proizvodnju, promet i usluge</item>
    </derivirana_varijabla>
  </DomainObject.Predmet.StrankaListFormated>
  <DomainObject.Predmet.StrankaListFormatedOIB>
    <izvorni_sadrzaj>
      <item>Natalija Puškarić, OIB 90955386682</item>
      <item>GTM-GAVAN društvo s ograničenom odgovornošću za proizvodnju, promet i usluge, OIB 46909277691</item>
    </izvorni_sadrzaj>
    <derivirana_varijabla naziv="DomainObject.Predmet.StrankaListFormatedOIB_1">
      <item>Natalija Puškarić, OIB 90955386682</item>
      <item>GTM-GAVAN društvo s ograničenom odgovornošću za proizvodnju, promet i usluge, OIB 46909277691</item>
    </derivirana_varijabla>
  </DomainObject.Predmet.StrankaListFormatedOIB>
  <DomainObject.Predmet.StrankaListFormatedWithAdress>
    <izvorni_sadrzaj>
      <item>Natalija Puškarić, Sveti Rok 67, 47300 Ogulin</item>
      <item>GTM-GAVAN društvo s ograničenom odgovornošću za proizvodnju, promet i usluge, Dlakovac 1/A, 47300 Ogulin</item>
    </izvorni_sadrzaj>
    <derivirana_varijabla naziv="DomainObject.Predmet.StrankaListFormatedWithAdress_1">
      <item>Natalija Puškarić, Sveti Rok 67, 47300 Ogulin</item>
      <item>GTM-GAVAN društvo s ograničenom odgovornošću za proizvodnju, promet i usluge, Dlakovac 1/A, 47300 Ogulin</item>
    </derivirana_varijabla>
  </DomainObject.Predmet.StrankaListFormatedWithAdress>
  <DomainObject.Predmet.StrankaListFormatedWithAdressOIB>
    <izvorni_sadrzaj>
      <item>Natalija Puškarić, OIB 90955386682, Sveti Rok 67, 47300 Ogulin</item>
      <item>GTM-GAVAN društvo s ograničenom odgovornošću za proizvodnju, promet i usluge, OIB 46909277691, Dlakovac 1/A, 47300 Ogulin</item>
    </izvorni_sadrzaj>
    <derivirana_varijabla naziv="DomainObject.Predmet.StrankaListFormatedWithAdressOIB_1">
      <item>Natalija Puškarić, OIB 90955386682, Sveti Rok 67, 47300 Ogulin</item>
      <item>GTM-GAVAN društvo s ograničenom odgovornošću za proizvodnju, promet i usluge, OIB 46909277691, Dlakovac 1/A, 47300 Ogulin</item>
    </derivirana_varijabla>
  </DomainObject.Predmet.StrankaListFormatedWithAdressOIB>
  <DomainObject.Predmet.StrankaListNazivFormated>
    <izvorni_sadrzaj>
      <item>Natalija Puškarić</item>
      <item>GTM-GAVAN društvo s ograničenom odgovornošću za proizvodnju, promet i usluge</item>
    </izvorni_sadrzaj>
    <derivirana_varijabla naziv="DomainObject.Predmet.StrankaListNazivFormated_1">
      <item>Natalija Puškarić</item>
      <item>GTM-GAVAN društvo s ograničenom odgovornošću za proizvodnju, promet i usluge</item>
    </derivirana_varijabla>
  </DomainObject.Predmet.StrankaListNazivFormated>
  <DomainObject.Predmet.StrankaListNazivFormatedOIB>
    <izvorni_sadrzaj>
      <item>Natalija Puškarić, OIB 90955386682</item>
      <item>GTM-GAVAN društvo s ograničenom odgovornošću za proizvodnju, promet i usluge, OIB 46909277691</item>
    </izvorni_sadrzaj>
    <derivirana_varijabla naziv="DomainObject.Predmet.StrankaListNazivFormatedOIB_1">
      <item>Natalija Puškarić, OIB 90955386682</item>
      <item>GTM-GAVAN društvo s ograničenom odgovornošću za proizvodnju, promet i usluge, OIB 46909277691</item>
    </derivirana_varijabla>
  </DomainObject.Predmet.StrankaListNazivFormatedOIB>
  <DomainObject.Predmet.ProtuStrankaListFormated>
    <izvorni_sadrzaj>
      <item>OGULINKA proizvodno-trgovačko d.o.o.</item>
    </izvorni_sadrzaj>
    <derivirana_varijabla naziv="DomainObject.Predmet.ProtuStrankaListFormated_1">
      <item>OGULINKA proizvodno-trgovačko d.o.o.</item>
    </derivirana_varijabla>
  </DomainObject.Predmet.ProtuStrankaListFormated>
  <DomainObject.Predmet.ProtuStrankaListFormatedOIB>
    <izvorni_sadrzaj>
      <item>OGULINKA proizvodno-trgovačko d.o.o., OIB 45769998932</item>
    </izvorni_sadrzaj>
    <derivirana_varijabla naziv="DomainObject.Predmet.ProtuStrankaListFormatedOIB_1">
      <item>OGULINKA proizvodno-trgovačko d.o.o., OIB 45769998932</item>
    </derivirana_varijabla>
  </DomainObject.Predmet.ProtuStrankaListFormatedOIB>
  <DomainObject.Predmet.ProtuStrankaListFormatedWithAdress>
    <izvorni_sadrzaj>
      <item>OGULINKA proizvodno-trgovačko d.o.o., Kučinići 23, 47300 Ogulin</item>
    </izvorni_sadrzaj>
    <derivirana_varijabla naziv="DomainObject.Predmet.ProtuStrankaListFormatedWithAdress_1">
      <item>OGULINKA proizvodno-trgovačko d.o.o., Kučinići 23, 47300 Ogulin</item>
    </derivirana_varijabla>
  </DomainObject.Predmet.ProtuStrankaListFormatedWithAdress>
  <DomainObject.Predmet.ProtuStrankaListFormatedWithAdressOIB>
    <izvorni_sadrzaj>
      <item>OGULINKA proizvodno-trgovačko d.o.o., OIB 45769998932, Kučinići 23, 47300 Ogulin</item>
    </izvorni_sadrzaj>
    <derivirana_varijabla naziv="DomainObject.Predmet.ProtuStrankaListFormatedWithAdressOIB_1">
      <item>OGULINKA proizvodno-trgovačko d.o.o., OIB 45769998932, Kučinići 23, 47300 Ogulin</item>
    </derivirana_varijabla>
  </DomainObject.Predmet.ProtuStrankaListFormatedWithAdressOIB>
  <DomainObject.Predmet.ProtuStrankaListNazivFormated>
    <izvorni_sadrzaj>
      <item>OGULINKA proizvodno-trgovačko d.o.o.</item>
    </izvorni_sadrzaj>
    <derivirana_varijabla naziv="DomainObject.Predmet.ProtuStrankaListNazivFormated_1">
      <item>OGULINKA proizvodno-trgovačko d.o.o.</item>
    </derivirana_varijabla>
  </DomainObject.Predmet.ProtuStrankaListNazivFormated>
  <DomainObject.Predmet.ProtuStrankaListNazivFormatedOIB>
    <izvorni_sadrzaj>
      <item>OGULINKA proizvodno-trgovačko d.o.o., OIB 45769998932</item>
    </izvorni_sadrzaj>
    <derivirana_varijabla naziv="DomainObject.Predmet.ProtuStrankaListNazivFormatedOIB_1">
      <item>OGULINKA proizvodno-trgovačko d.o.o., OIB 45769998932</item>
    </derivirana_varijabla>
  </DomainObject.Predmet.ProtuStrankaListNazivFormatedOIB>
  <DomainObject.Predmet.OstaliList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Formated>
  <DomainObject.Predmet.OstaliList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FormatedOIB>
  <DomainObject.Predmet.OstaliListFormatedWithAdress>
    <izvorni_sadrzaj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Zrinski trg 4, 47300 Ogulin</item>
    </izvorni_sadrzaj>
    <derivirana_varijabla naziv="DomainObject.Predmet.OstaliListFormatedWithAdress_1"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Zrinski trg 4, 47300 Ogulin</item>
    </derivirana_varijabla>
  </DomainObject.Predmet.OstaliListFormatedWithAdress>
  <DomainObject.Predmet.OstaliListFormatedWithAdressOIB>
    <izvorni_sadrzaj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Zrinski trg 4, 47300 Ogulin</item>
    </izvorni_sadrzaj>
    <derivirana_varijabla naziv="DomainObject.Predmet.OstaliListFormatedWithAdressOIB_1"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Zrinski trg 4, 47300 Ogulin</item>
    </derivirana_varijabla>
  </DomainObject.Predmet.OstaliListFormatedWithAdressOIB>
  <DomainObject.Predmet.OstaliListNaziv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Naziv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NazivFormated>
  <DomainObject.Predmet.OstaliListNaziv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Naziv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Puškarić i dr.</izvorni_sadrzaj>
    <derivirana_varijabla naziv="DomainObject.Predmet.StrankaIDrugi_1">Natalija Puškarić i dr.</derivirana_varijabla>
  </DomainObject.Predmet.StrankaIDrugi>
  <DomainObject.Predmet.ProtustrankaIDrugi>
    <izvorni_sadrzaj>OGULINKA proizvodno-trgovačko d.o.o.</izvorni_sadrzaj>
    <derivirana_varijabla naziv="DomainObject.Predmet.ProtustrankaIDrugi_1">OGULINKA proizvodno-trgovačko d.o.o.</derivirana_varijabla>
  </DomainObject.Predmet.ProtustrankaIDrugi>
  <DomainObject.Predmet.StrankaIDrugiAdressOIB>
    <izvorni_sadrzaj>Natalija Puškarić, OIB 90955386682, Sveti Rok 67, 47300 Ogulin i dr.</izvorni_sadrzaj>
    <derivirana_varijabla naziv="DomainObject.Predmet.StrankaIDrugiAdressOIB_1">Natalija Puškarić, OIB 90955386682, Sveti Rok 67, 47300 Ogulin i dr.</derivirana_varijabla>
  </DomainObject.Predmet.StrankaIDrugiAdressOIB>
  <DomainObject.Predmet.ProtustrankaIDrugiAdressOIB>
    <izvorni_sadrzaj>OGULINKA proizvodno-trgovačko d.o.o., OIB 45769998932, Kučinići 23, 47300 Ogulin</izvorni_sadrzaj>
    <derivirana_varijabla naziv="DomainObject.Predmet.ProtustrankaIDrugiAdressOIB_1">OGULINKA proizvodno-trgovačko d.o.o., OIB 45769998932, Kučinići 23,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  <item>GTM-GAVAN društvo s ograničenom odgovornošću za proizvodnju, promet i usluge</item>
    </izvorni_sadrzaj>
    <derivirana_varijabla naziv="DomainObject.Predmet.SudioniciListNaziv_1"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  <item>GTM-GAVAN društvo s ograničenom odgovornošću za proizvodnju, promet i usluge</item>
    </derivirana_varijabla>
  </DomainObject.Predmet.SudioniciListNaziv>
  <DomainObject.Predmet.SudioniciListAdressOIB>
    <izvorni_sadrzaj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Zrinski trg 4,47300 Ogulin</item>
      <item>GTM-GAVAN društvo s ograničenom odgovornošću za proizvodnju, promet i usluge, OIB 46909277691, Dlakovac 1/A,47300 Ogulin</item>
    </izvorni_sadrzaj>
    <derivirana_varijabla naziv="DomainObject.Predmet.SudioniciListAdressOIB_1"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Zrinski trg 4,47300 Ogulin</item>
      <item>GTM-GAVAN društvo s ograničenom odgovornošću za proizvodnju, promet i usluge, OIB 46909277691, Dlakovac 1/A,47300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  <item>, OIB 46909277691</item>
    </izvorni_sadrzaj>
    <derivirana_varijabla naziv="DomainObject.Predmet.SudioniciListNazivOIB_1"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  <item>, OIB 46909277691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1824</properties:Characters>
  <properties:Lines>49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2017-04-28T13:22:00Z</dcterms:created>
  <dc:creator>Korisnik</dc:creator>
  <cp:lastModifiedBy>Kristina Švajger</cp:lastModifiedBy>
  <cp:lastPrinted>2017-04-28T13:27:00Z</cp:lastPrinted>
  <dcterms:modified xmlns:xsi="http://www.w3.org/2001/XMLSchema-instance" xsi:type="dcterms:W3CDTF">2017-04-28T13:27:00Z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