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f46b" w14:paraId="7bdf46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0720EC">
        <w:t>LIMEX PULA d.o.o. Pula, Trg 1. istarske brigade 13, OIB: 37574683353</w:t>
      </w:r>
      <w:r w:rsidRPr="006945A2">
        <w:t xml:space="preserve">, </w:t>
      </w:r>
      <w:r w:rsidR="00C06362">
        <w:t>17.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0720EC">
        <w:t>LIMEX PULA d.o.o. Pula, Trg 1. istarske brigade 13, OIB: 37574683353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374755" w:rsidR="00374755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="00374755">
        <w:t>Ante Gabelica</w:t>
      </w:r>
      <w:r w:rsidR="00374755" w:rsidRPr="00AB11A3">
        <w:t xml:space="preserve"> iz </w:t>
      </w:r>
      <w:r w:rsidR="00374755">
        <w:t>Splita</w:t>
      </w:r>
      <w:r w:rsidR="00374755" w:rsidRPr="00AB11A3">
        <w:t xml:space="preserve">, </w:t>
      </w:r>
      <w:r w:rsidR="00374755">
        <w:t>Ruđera Boškovića 7/125</w:t>
      </w:r>
      <w:r w:rsidR="00374755" w:rsidRPr="00AB11A3">
        <w:t xml:space="preserve">, OIB: </w:t>
      </w:r>
      <w:r w:rsidR="00374755">
        <w:t>68765596631</w:t>
      </w:r>
      <w:r w:rsidR="00374755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AE5265">
        <w:t>020</w:t>
      </w:r>
      <w:r w:rsidRPr="00AE5265">
        <w:t>-</w:t>
      </w:r>
      <w:r w:rsidR="000720EC" w:rsidRPr="00AE5265">
        <w:t>793</w:t>
      </w:r>
      <w:r w:rsidR="0035312C" w:rsidRPr="00AE5265">
        <w:t>-1</w:t>
      </w:r>
      <w:r w:rsidR="00323814" w:rsidRPr="00AE5265">
        <w:t>6</w:t>
      </w:r>
      <w:r w:rsidRPr="00AE5265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287BCA">
        <w:t>793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287BCA">
        <w:t>14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0720EC">
        <w:t>LIMEX PULA d.o.o. Pula, Trg 1. istarske brigade 13, OIB: 37574683353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287BCA">
        <w:t>793</w:t>
      </w:r>
      <w:r w:rsidR="00EC0EC5">
        <w:t xml:space="preserve">/16-4 </w:t>
      </w:r>
      <w:r w:rsidRPr="001B1D09">
        <w:t xml:space="preserve">od </w:t>
      </w:r>
      <w:r w:rsidR="00287BCA">
        <w:t>14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287BCA">
        <w:t>14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287BCA">
        <w:t>793</w:t>
      </w:r>
      <w:r w:rsidR="0035312C">
        <w:t>/1</w:t>
      </w:r>
      <w:r w:rsidR="00EC0EC5">
        <w:t>6</w:t>
      </w:r>
      <w:r w:rsidR="0035312C">
        <w:t>-</w:t>
      </w:r>
      <w:r w:rsidR="00287BCA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E5265">
        <w:t>17</w:t>
      </w:r>
      <w:r w:rsidR="00621F87">
        <w:t xml:space="preserve">. </w:t>
      </w:r>
      <w:r w:rsidR="00F52791">
        <w:t>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46E47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137E31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0720EC">
        <w:t xml:space="preserve">LIMEX PULA d.o.o. Pula, Trg 1. istarske brigade 13, 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374755">
        <w:t>Ante Gabelica</w:t>
      </w:r>
      <w:r w:rsidR="00374755" w:rsidRPr="00AB11A3">
        <w:t xml:space="preserve"> iz </w:t>
      </w:r>
      <w:r w:rsidR="00374755">
        <w:t>Splita</w:t>
      </w:r>
      <w:r w:rsidR="00374755" w:rsidRPr="00AB11A3">
        <w:t xml:space="preserve">, </w:t>
      </w:r>
      <w:r w:rsidR="00374755">
        <w:t>Ruđera Boškovića 7/125</w:t>
      </w:r>
      <w:r w:rsidR="00374755" w:rsidRPr="00AB11A3">
        <w:t xml:space="preserve">, 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</w:t>
      </w:r>
      <w:r w:rsidR="00F41DBB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91B" w:rsidR="0055391B">
      <w:r>
        <w:separator/>
      </w:r>
    </w:p>
  </w:endnote>
  <w:endnote w:id="0" w:type="continuationSeparator">
    <w:p w:rsidRDefault="0055391B" w:rsidR="00553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91B" w:rsidR="0055391B">
      <w:r>
        <w:separator/>
      </w:r>
    </w:p>
  </w:footnote>
  <w:footnote w:id="0" w:type="continuationSeparator">
    <w:p w:rsidRDefault="0055391B" w:rsidR="00553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FF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720EC">
      <w:rPr>
        <w:sz w:val="23"/>
        <w:szCs w:val="23"/>
      </w:rPr>
      <w:t>793</w:t>
    </w:r>
    <w:r w:rsidR="00AE5265">
      <w:rPr>
        <w:sz w:val="23"/>
        <w:szCs w:val="23"/>
      </w:rPr>
      <w:t>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720EC">
      <w:rPr>
        <w:sz w:val="23"/>
        <w:szCs w:val="23"/>
      </w:rPr>
      <w:t>793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AE5265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5DCA"/>
    <w:rsid w:val="000720EC"/>
    <w:rsid w:val="00082E06"/>
    <w:rsid w:val="00095A02"/>
    <w:rsid w:val="000E0BBA"/>
    <w:rsid w:val="0012578E"/>
    <w:rsid w:val="00137E31"/>
    <w:rsid w:val="00140F86"/>
    <w:rsid w:val="001850D2"/>
    <w:rsid w:val="001C346E"/>
    <w:rsid w:val="001D01C0"/>
    <w:rsid w:val="001F62F2"/>
    <w:rsid w:val="00237525"/>
    <w:rsid w:val="00255AFF"/>
    <w:rsid w:val="002704AA"/>
    <w:rsid w:val="00287BCA"/>
    <w:rsid w:val="002A42D9"/>
    <w:rsid w:val="00323814"/>
    <w:rsid w:val="00331D94"/>
    <w:rsid w:val="00352582"/>
    <w:rsid w:val="0035312C"/>
    <w:rsid w:val="00360B96"/>
    <w:rsid w:val="00367557"/>
    <w:rsid w:val="00367740"/>
    <w:rsid w:val="00374755"/>
    <w:rsid w:val="003859DD"/>
    <w:rsid w:val="00392D0C"/>
    <w:rsid w:val="00397CB5"/>
    <w:rsid w:val="003B5C56"/>
    <w:rsid w:val="003D4BC9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5391B"/>
    <w:rsid w:val="005747CA"/>
    <w:rsid w:val="00585A21"/>
    <w:rsid w:val="0059525B"/>
    <w:rsid w:val="005B0977"/>
    <w:rsid w:val="005C1B64"/>
    <w:rsid w:val="005D6592"/>
    <w:rsid w:val="005F1AA1"/>
    <w:rsid w:val="00621F87"/>
    <w:rsid w:val="006600BD"/>
    <w:rsid w:val="006663D8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97FF6"/>
    <w:rsid w:val="008B74F7"/>
    <w:rsid w:val="008C33EF"/>
    <w:rsid w:val="008D21F4"/>
    <w:rsid w:val="008D2FD3"/>
    <w:rsid w:val="008F1F9E"/>
    <w:rsid w:val="009A0019"/>
    <w:rsid w:val="009B2C8A"/>
    <w:rsid w:val="009C424D"/>
    <w:rsid w:val="00A56A06"/>
    <w:rsid w:val="00A61AA0"/>
    <w:rsid w:val="00A64FDE"/>
    <w:rsid w:val="00A75990"/>
    <w:rsid w:val="00A916A7"/>
    <w:rsid w:val="00AC0E6E"/>
    <w:rsid w:val="00AC15FC"/>
    <w:rsid w:val="00AC4CE1"/>
    <w:rsid w:val="00AE5265"/>
    <w:rsid w:val="00B03A3A"/>
    <w:rsid w:val="00B13AEF"/>
    <w:rsid w:val="00B7595F"/>
    <w:rsid w:val="00BA6A7A"/>
    <w:rsid w:val="00BB5CF4"/>
    <w:rsid w:val="00BF5A9D"/>
    <w:rsid w:val="00BF5C86"/>
    <w:rsid w:val="00BF737C"/>
    <w:rsid w:val="00C06362"/>
    <w:rsid w:val="00C5471C"/>
    <w:rsid w:val="00C9622A"/>
    <w:rsid w:val="00CA7DE6"/>
    <w:rsid w:val="00CB7466"/>
    <w:rsid w:val="00CE6590"/>
    <w:rsid w:val="00D64F74"/>
    <w:rsid w:val="00D85D34"/>
    <w:rsid w:val="00DD5010"/>
    <w:rsid w:val="00DF5E63"/>
    <w:rsid w:val="00DF61E4"/>
    <w:rsid w:val="00DF63FE"/>
    <w:rsid w:val="00E34245"/>
    <w:rsid w:val="00E46E47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F341F9"/>
    <w:rsid w:val="00F40213"/>
    <w:rsid w:val="00F41DBB"/>
    <w:rsid w:val="00F52791"/>
    <w:rsid w:val="00F66FE4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F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F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F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F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F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F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F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F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 PULA d.o.o. PULA</izvorni_sadrzaj>
    <derivirana_varijabla naziv="DomainObject.Predmet.ProtustrankaFormated_1">  LIMEX PULA d.o.o. PULA</derivirana_varijabla>
  </DomainObject.Predmet.ProtustrankaFormated>
  <DomainObject.Predmet.ProtustrankaFormatedOIB>
    <izvorni_sadrzaj>  LIMEX PULA d.o.o. PULA, OIB 37574683353</izvorni_sadrzaj>
    <derivirana_varijabla naziv="DomainObject.Predmet.ProtustrankaFormatedOIB_1">  LIMEX PULA d.o.o. PULA, OIB 37574683353</derivirana_varijabla>
  </DomainObject.Predmet.ProtustrankaFormatedOIB>
  <DomainObject.Predmet.ProtustrankaFormatedWithAdress>
    <izvorni_sadrzaj> LIMEX PULA d.o.o. PULA, Trg 1. istarske brigade 13, 52100 Pula</izvorni_sadrzaj>
    <derivirana_varijabla naziv="DomainObject.Predmet.ProtustrankaFormatedWithAdress_1"> LIMEX PULA d.o.o. PULA, Trg 1. istarske brigade 13, 52100 Pula</derivirana_varijabla>
  </DomainObject.Predmet.ProtustrankaFormatedWithAdress>
  <DomainObject.Predmet.ProtustrankaFormatedWithAdressOIB>
    <izvorni_sadrzaj> LIMEX PULA d.o.o. PULA, OIB 37574683353, Trg 1. istarske brigade 13, 52100 Pula</izvorni_sadrzaj>
    <derivirana_varijabla naziv="DomainObject.Predmet.ProtustrankaFormatedWithAdressOIB_1"> LIMEX PULA d.o.o. PULA, OIB 37574683353, Trg 1. istarske brigade 13, 52100 Pula</derivirana_varijabla>
  </DomainObject.Predmet.ProtustrankaFormatedWithAdressOIB>
  <DomainObject.Predmet.ProtustrankaWithAdress>
    <izvorni_sadrzaj>LIMEX PULA d.o.o. PULA Trg 1. istarske brigade 13, 52100 Pula</izvorni_sadrzaj>
    <derivirana_varijabla naziv="DomainObject.Predmet.ProtustrankaWithAdress_1">LIMEX PULA d.o.o. PULA Trg 1. istarske brigade 13, 52100 Pula</derivirana_varijabla>
  </DomainObject.Predmet.ProtustrankaWithAdress>
  <DomainObject.Predmet.ProtustrankaWithAdressOIB>
    <izvorni_sadrzaj>LIMEX PULA d.o.o. PULA, OIB 37574683353, Trg 1. istarske brigade 13, 52100 Pula</izvorni_sadrzaj>
    <derivirana_varijabla naziv="DomainObject.Predmet.ProtustrankaWithAdressOIB_1">LIMEX PULA d.o.o. PULA, OIB 37574683353, Trg 1. istarske brigade 13, 52100 Pula</derivirana_varijabla>
  </DomainObject.Predmet.ProtustrankaWithAdressOIB>
  <DomainObject.Predmet.ProtustrankaNazivFormated>
    <izvorni_sadrzaj>LIMEX PULA d.o.o. PULA</izvorni_sadrzaj>
    <derivirana_varijabla naziv="DomainObject.Predmet.ProtustrankaNazivFormated_1">LIMEX PULA d.o.o. PULA</derivirana_varijabla>
  </DomainObject.Predmet.ProtustrankaNazivFormated>
  <DomainObject.Predmet.ProtustrankaNazivFormatedOIB>
    <izvorni_sadrzaj>LIMEX PULA d.o.o. PULA, OIB 37574683353</izvorni_sadrzaj>
    <derivirana_varijabla naziv="DomainObject.Predmet.ProtustrankaNazivFormatedOIB_1">LIMEX PULA d.o.o. PULA, OIB 37574683353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860739.02</izvorni_sadrzaj>
    <derivirana_varijabla naziv="DomainObject.Predmet.TrenutnaVrijednost_1">860739.02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LIMEX PULA d.o.o. PULA</item>
    </izvorni_sadrzaj>
    <derivirana_varijabla naziv="DomainObject.Predmet.ProtuStrankaListFormated_1">
      <item>LIMEX PULA d.o.o. PULA</item>
    </derivirana_varijabla>
  </DomainObject.Predmet.ProtuStrankaListFormated>
  <DomainObject.Predmet.ProtuStrankaListFormatedOIB>
    <izvorni_sadrzaj>
      <item>LIMEX PULA d.o.o. PULA, OIB 37574683353</item>
    </izvorni_sadrzaj>
    <derivirana_varijabla naziv="DomainObject.Predmet.ProtuStrankaListFormatedOIB_1">
      <item>LIMEX PULA d.o.o. PULA, OIB 37574683353</item>
    </derivirana_varijabla>
  </DomainObject.Predmet.ProtuStrankaListFormatedOIB>
  <DomainObject.Predmet.ProtuStrankaListFormatedWithAdress>
    <izvorni_sadrzaj>
      <item>LIMEX PULA d.o.o. PULA, Trg 1. istarske brigade 13, 52100 Pula</item>
    </izvorni_sadrzaj>
    <derivirana_varijabla naziv="DomainObject.Predmet.ProtuStrankaListFormatedWithAdress_1">
      <item>LIMEX PULA d.o.o. PULA, Trg 1. istarske brigade 13, 52100 Pula</item>
    </derivirana_varijabla>
  </DomainObject.Predmet.ProtuStrankaListFormatedWithAdress>
  <DomainObject.Predmet.ProtuStrankaListFormatedWithAdressOIB>
    <izvorni_sadrzaj>
      <item>LIMEX PULA d.o.o. PULA, OIB 37574683353, Trg 1. istarske brigade 13, 52100 Pula</item>
    </izvorni_sadrzaj>
    <derivirana_varijabla naziv="DomainObject.Predmet.ProtuStrankaListFormatedWithAdressOIB_1">
      <item>LIMEX PULA d.o.o. PULA, OIB 37574683353, Trg 1. istarske brigade 13, 52100 Pula</item>
    </derivirana_varijabla>
  </DomainObject.Predmet.ProtuStrankaListFormatedWithAdressOIB>
  <DomainObject.Predmet.ProtuStrankaListNazivFormated>
    <izvorni_sadrzaj>
      <item>LIMEX PULA d.o.o. PULA</item>
    </izvorni_sadrzaj>
    <derivirana_varijabla naziv="DomainObject.Predmet.ProtuStrankaListNazivFormated_1">
      <item>LIMEX PULA d.o.o. PULA</item>
    </derivirana_varijabla>
  </DomainObject.Predmet.ProtuStrankaListNazivFormated>
  <DomainObject.Predmet.ProtuStrankaListNazivFormatedOIB>
    <izvorni_sadrzaj>
      <item>LIMEX PULA d.o.o. PULA, OIB 37574683353</item>
    </izvorni_sadrzaj>
    <derivirana_varijabla naziv="DomainObject.Predmet.ProtuStrankaListNazivFormatedOIB_1">
      <item>LIMEX PULA d.o.o. PULA, OIB 37574683353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LIMEX PULA d.o.o. PULA</izvorni_sadrzaj>
    <derivirana_varijabla naziv="DomainObject.Predmet.ProtustrankaIDrugi_1">LIMEX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LIMEX PULA d.o.o. PULA, OIB 37574683353, Trg 1. istarske brigade 13, 52100 Pula</izvorni_sadrzaj>
    <derivirana_varijabla naziv="DomainObject.Predmet.ProtustrankaIDrugiAdressOIB_1">LIMEX PULA d.o.o. PULA, OIB 37574683353, Trg 1. istarske brigade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LIMEX PULA d.o.o. PULA</item>
    </izvorni_sadrzaj>
    <derivirana_varijabla naziv="DomainObject.Predmet.SudioniciListNaziv_1">
      <item>FINANCIJSKA AGENCIJA, RC RIJEKA, PODRUŽNICA PULA, PULA</item>
      <item>LIMEX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LIMEX PULA d.o.o. PULA, OIB 37574683353, Trg 1. istarske brigade 13,52100 Pula</item>
    </izvorni_sadrzaj>
    <derivirana_varijabla naziv="DomainObject.Predmet.SudioniciListAdressOIB_1">
      <item>FINANCIJSKA AGENCIJA, RC RIJEKA, PODRUŽNICA PULA, PULA, OIB 85821130368, Giardini 5,52100 Pula</item>
      <item>LIMEX PULA d.o.o. PULA, OIB 37574683353, Trg 1. istarske brigade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37574683353</item>
    </izvorni_sadrzaj>
    <derivirana_varijabla naziv="DomainObject.Predmet.SudioniciListNazivOIB_1">
      <item>, OIB 85821130368</item>
      <item>, OIB 37574683353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35CE2-CD84-4EA5-924B-F2287C2FE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3374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2016-11-17T13:22:00Z</dcterms:created>
  <dc:creator>Damir Rabar</dc:creator>
  <cp:lastModifiedBy>Lorena Paris Aničić</cp:lastModifiedBy>
  <cp:lastPrinted>2016-11-17T13:24:00Z</cp:lastPrinted>
  <dcterms:modified xmlns:xsi="http://www.w3.org/2001/XMLSchema-instance" xsi:type="dcterms:W3CDTF">2016-11-17T14:07:00Z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