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014f" w14:paraId="ebd014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3B6BC8" w:rsidR="00135B11">
      <w:pPr>
        <w:spacing w:before="16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1D6539">
        <w:t>MAVORS d.o.o. Trogir, Ribarska 16</w:t>
      </w:r>
      <w:r w:rsidR="00514F66">
        <w:t>,</w:t>
      </w:r>
      <w:r w:rsidR="00A81F7F">
        <w:t xml:space="preserve"> OIB:</w:t>
      </w:r>
      <w:r w:rsidR="002A032A" w:rsidRPr="002A032A">
        <w:t xml:space="preserve"> </w:t>
      </w:r>
      <w:r w:rsidR="001D6539" w:rsidRPr="001D6539">
        <w:t>52820555848</w:t>
      </w:r>
      <w:r w:rsidR="0099065A">
        <w:t>,</w:t>
      </w:r>
      <w:r w:rsidR="001E73AE">
        <w:t xml:space="preserve"> </w:t>
      </w:r>
      <w:r w:rsidR="00A81F7F">
        <w:t>d</w:t>
      </w:r>
      <w:r w:rsidR="0099065A">
        <w:t>ana 27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D6539" w:rsidRPr="001D6539">
        <w:t>MAVORS d.o.o. Trogir, Ribarska 16, OIB: 52820555848</w:t>
      </w:r>
      <w:r w:rsidR="001C46EA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1D6539">
        <w:t>5.361,57</w:t>
      </w:r>
      <w:r w:rsidR="001E73AE">
        <w:t xml:space="preserve"> </w:t>
      </w:r>
      <w:r>
        <w:t>kn.</w:t>
      </w:r>
    </w:p>
    <w:p w:rsidRDefault="00135B11" w:rsidP="00514F66" w:rsidR="00135B11">
      <w:pPr>
        <w:spacing w:before="12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514F66" w:rsidR="00215F13">
      <w:pPr>
        <w:spacing w:before="160"/>
        <w:jc w:val="center"/>
      </w:pPr>
      <w:r>
        <w:t xml:space="preserve">U Splitu, </w:t>
      </w:r>
      <w:r w:rsidR="0099065A">
        <w:t>27</w:t>
      </w:r>
      <w:r w:rsidR="00135B11">
        <w:t>. siječnja 2016</w:t>
      </w:r>
      <w:r w:rsidR="00215F13">
        <w:t>. godine</w:t>
      </w:r>
    </w:p>
    <w:p w:rsidRDefault="00215F13" w:rsidP="00514F66" w:rsidR="00215F13">
      <w:pPr>
        <w:spacing w:before="16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8E696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3B6BC8">
      <w:t>7</w:t>
    </w:r>
    <w:r w:rsidR="001D6539">
      <w:t>85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C46EA"/>
    <w:rsid w:val="001D2072"/>
    <w:rsid w:val="001D2EB8"/>
    <w:rsid w:val="001D6539"/>
    <w:rsid w:val="001E4455"/>
    <w:rsid w:val="001E73AE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032A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B6BC8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14F66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181E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E696B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65A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F7F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St-785/2015</izvorni_sadrzaj>
    <derivirana_varijabla naziv="DomainObject.Predmet.OznakaBroj_1">St-785/2015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MAVORS, društvo s ograničenom odgovornošću za trgovanje, posredovanje i zastupanje na tržištu energijom</izvorni_sadrzaj>
    <derivirana_varijabla naziv="DomainObject.Predmet.ProtustrankaFormated_1">  MAVORS, društvo s ograničenom odgovornošću za trgovanje, posredovanje i zastupanje na tržištu energijom</derivirana_varijabla>
  </DomainObject.Predmet.ProtustrankaFormated>
  <DomainObject.Predmet.ProtustrankaFormatedOIB>
    <izvorni_sadrzaj>  MAVORS, društvo s ograničenom odgovornošću za trgovanje, posredovanje i zastupanje na tržištu energijom, OIB 52820555848</izvorni_sadrzaj>
    <derivirana_varijabla naziv="DomainObject.Predmet.ProtustrankaFormatedOIB_1">  MAVORS, društvo s ograničenom odgovornošću za trgovanje, posredovanje i zastupanje na tržištu energijom, OIB 52820555848</derivirana_varijabla>
  </DomainObject.Predmet.ProtustrankaFormatedOIB>
  <DomainObject.Predmet.ProtustrankaFormatedWithAdress>
    <izvorni_sadrzaj> MAVORS, društvo s ograničenom odgovornošću za trgovanje, posredovanje i zastupanje na tržištu energijom, Ribarska 16, 21220 Trogir</izvorni_sadrzaj>
    <derivirana_varijabla naziv="DomainObject.Predmet.ProtustrankaFormatedWithAdress_1"> MAVORS, društvo s ograničenom odgovornošću za trgovanje, posredovanje i zastupanje na tržištu energijom, Ribarska 16, 21220 Trogir</derivirana_varijabla>
  </DomainObject.Predmet.ProtustrankaFormatedWithAdress>
  <DomainObject.Predmet.ProtustrankaFormatedWithAdressOIB>
    <izvorni_sadrzaj> MAVORS, društvo s ograničenom odgovornošću za trgovanje, posredovanje i zastupanje na tržištu energijom, OIB 52820555848, Ribarska 16, 21220 Trogir</izvorni_sadrzaj>
    <derivirana_varijabla naziv="DomainObject.Predmet.ProtustrankaFormatedWithAdressOIB_1"> MAVORS, društvo s ograničenom odgovornošću za trgovanje, posredovanje i zastupanje na tržištu energijom, OIB 52820555848, Ribarska 16, 21220 Trogir</derivirana_varijabla>
  </DomainObject.Predmet.ProtustrankaFormatedWithAdressOIB>
  <DomainObject.Predmet.ProtustrankaWithAdress>
    <izvorni_sadrzaj>MAVORS, društvo s ograničenom odgovornošću za trgovanje, posredovanje i zastupanje na tržištu energijom Ribarska 16, 21220 Trogir</izvorni_sadrzaj>
    <derivirana_varijabla naziv="DomainObject.Predmet.ProtustrankaWithAdress_1">MAVORS, društvo s ograničenom odgovornošću za trgovanje, posredovanje i zastupanje na tržištu energijom Ribarska 16, 21220 Trogir</derivirana_varijabla>
  </DomainObject.Predmet.ProtustrankaWithAdress>
  <DomainObject.Predmet.ProtustrankaWithAdressOIB>
    <izvorni_sadrzaj>MAVORS, društvo s ograničenom odgovornošću za trgovanje, posredovanje i zastupanje na tržištu energijom, OIB 52820555848, Ribarska 16, 21220 Trogir</izvorni_sadrzaj>
    <derivirana_varijabla naziv="DomainObject.Predmet.ProtustrankaWithAdressOIB_1">MAVORS, društvo s ograničenom odgovornošću za trgovanje, posredovanje i zastupanje na tržištu energijom, OIB 52820555848, Ribarska 16, 21220 Trogir</derivirana_varijabla>
  </DomainObject.Predmet.ProtustrankaWithAdressOIB>
  <DomainObject.Predmet.ProtustrankaNazivFormated>
    <izvorni_sadrzaj>MAVORS, društvo s ograničenom odgovornošću za trgovanje, posredovanje i zastupanje na tržištu energijom</izvorni_sadrzaj>
    <derivirana_varijabla naziv="DomainObject.Predmet.ProtustrankaNazivFormated_1">MAVORS, društvo s ograničenom odgovornošću za trgovanje, posredovanje i zastupanje na tržištu energijom</derivirana_varijabla>
  </DomainObject.Predmet.ProtustrankaNazivFormated>
  <DomainObject.Predmet.ProtustrankaNazivFormatedOIB>
    <izvorni_sadrzaj>MAVORS, društvo s ograničenom odgovornošću za trgovanje, posredovanje i zastupanje na tržištu energijom, OIB 52820555848</izvorni_sadrzaj>
    <derivirana_varijabla naziv="DomainObject.Predmet.ProtustrankaNazivFormatedOIB_1">MAVORS, društvo s ograničenom odgovornošću za trgovanje, posredovanje i zastupanje na tržištu energijom, OIB 52820555848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5361.57</izvorni_sadrzaj>
    <derivirana_varijabla naziv="DomainObject.Predmet.TrenutnaVrijednost_1">5361.57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MAVORS, društvo s ograničenom odgovornošću za trgovanje, posredovanje i zastupanje na tržištu energijom</item>
    </izvorni_sadrzaj>
    <derivirana_varijabla naziv="DomainObject.Predmet.ProtuStrankaListFormated_1">
      <item>MAVORS, društvo s ograničenom odgovornošću za trgovanje, posredovanje i zastupanje na tržištu energijom</item>
    </derivirana_varijabla>
  </DomainObject.Predmet.ProtuStrankaListFormated>
  <DomainObject.Predmet.ProtuStrankaListFormatedOIB>
    <izvorni_sadrzaj>
      <item>MAVORS, društvo s ograničenom odgovornošću za trgovanje, posredovanje i zastupanje na tržištu energijom, OIB 52820555848</item>
    </izvorni_sadrzaj>
    <derivirana_varijabla naziv="DomainObject.Predmet.ProtuStrankaListFormatedOIB_1">
      <item>MAVORS, društvo s ograničenom odgovornošću za trgovanje, posredovanje i zastupanje na tržištu energijom, OIB 52820555848</item>
    </derivirana_varijabla>
  </DomainObject.Predmet.ProtuStrankaListFormatedOIB>
  <DomainObject.Predmet.ProtuStrankaListFormatedWithAdress>
    <izvorni_sadrzaj>
      <item>MAVORS, društvo s ograničenom odgovornošću za trgovanje, posredovanje i zastupanje na tržištu energijom, Ribarska 16, 21220 Trogir</item>
    </izvorni_sadrzaj>
    <derivirana_varijabla naziv="DomainObject.Predmet.ProtuStrankaListFormatedWithAdress_1">
      <item>MAVORS, društvo s ograničenom odgovornošću za trgovanje, posredovanje i zastupanje na tržištu energijom, Ribarska 16, 21220 Trogir</item>
    </derivirana_varijabla>
  </DomainObject.Predmet.ProtuStrankaListFormatedWithAdress>
  <DomainObject.Predmet.ProtuStrankaListFormatedWithAdressOIB>
    <izvorni_sadrzaj>
      <item>MAVORS, društvo s ograničenom odgovornošću za trgovanje, posredovanje i zastupanje na tržištu energijom, OIB 52820555848, Ribarska 16, 21220 Trogir</item>
    </izvorni_sadrzaj>
    <derivirana_varijabla naziv="DomainObject.Predmet.ProtuStrankaListFormatedWithAdressOIB_1">
      <item>MAVORS, društvo s ograničenom odgovornošću za trgovanje, posredovanje i zastupanje na tržištu energijom, OIB 52820555848, Ribarska 16, 21220 Trogir</item>
    </derivirana_varijabla>
  </DomainObject.Predmet.ProtuStrankaListFormatedWithAdressOIB>
  <DomainObject.Predmet.ProtuStrankaListNazivFormated>
    <izvorni_sadrzaj>
      <item>MAVORS, društvo s ograničenom odgovornošću za trgovanje, posredovanje i zastupanje na tržištu energijom</item>
    </izvorni_sadrzaj>
    <derivirana_varijabla naziv="DomainObject.Predmet.ProtuStrankaListNazivFormated_1">
      <item>MAVORS, društvo s ograničenom odgovornošću za trgovanje, posredovanje i zastupanje na tržištu energijom</item>
    </derivirana_varijabla>
  </DomainObject.Predmet.ProtuStrankaListNazivFormated>
  <DomainObject.Predmet.ProtuStrankaListNazivFormatedOIB>
    <izvorni_sadrzaj>
      <item>MAVORS, društvo s ograničenom odgovornošću za trgovanje, posredovanje i zastupanje na tržištu energijom, OIB 52820555848</item>
    </izvorni_sadrzaj>
    <derivirana_varijabla naziv="DomainObject.Predmet.ProtuStrankaListNazivFormatedOIB_1">
      <item>MAVORS, društvo s ograničenom odgovornošću za trgovanje, posredovanje i zastupanje na tržištu energijom, OIB 52820555848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MAVORS, društvo s ograničenom odgovornošću za trgovanje, posredovanje i zastupanje na tržištu energijom</izvorni_sadrzaj>
    <derivirana_varijabla naziv="DomainObject.Predmet.ProtustrankaIDrugi_1">MAVORS, društvo s ograničenom odgovornošću za trgovanje, posredovanje i zastupanje na tržištu energijom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MAVORS, društvo s ograničenom odgovornošću za trgovanje, posredovanje i zastupanje na tržištu energijom, OIB 52820555848, Ribarska 16, 21220 Trogir</izvorni_sadrzaj>
    <derivirana_varijabla naziv="DomainObject.Predmet.ProtustrankaIDrugiAdressOIB_1">MAVORS, društvo s ograničenom odgovornošću za trgovanje, posredovanje i zastupanje na tržištu energijom, OIB 52820555848, Ribarska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MAVORS, društvo s ograničenom odgovornošću za trgovanje, posredovanje i zastupanje na tržištu energijom</item>
      <item>FINANCIJSKA AGENCIJA, RC SPLIT</item>
    </izvorni_sadrzaj>
    <derivirana_varijabla naziv="DomainObject.Predmet.SudioniciListNaziv_1">
      <item>MAVORS, društvo s ograničenom odgovornošću za trgovanje, posredovanje i zastupanje na tržištu energijom</item>
      <item>FINANCIJSKA AGENCIJA, RC SPLIT</item>
    </derivirana_varijabla>
  </DomainObject.Predmet.SudioniciListNaziv>
  <DomainObject.Predmet.SudioniciListAdressOIB>
    <izvorni_sadrzaj>
      <item>MAVORS, društvo s ograničenom odgovornošću za trgovanje, posredovanje i zastupanje na tržištu energijom, OIB 52820555848, Ribarska 16,21220 Trogir</item>
      <item>FINANCIJSKA AGENCIJA, RC SPLIT, OIB 85821130368, Mažuranićevo šetalište 24 b,21000 Split</item>
    </izvorni_sadrzaj>
    <derivirana_varijabla naziv="DomainObject.Predmet.SudioniciListAdressOIB_1">
      <item>MAVORS, društvo s ograničenom odgovornošću za trgovanje, posredovanje i zastupanje na tržištu energijom, OIB 52820555848, Ribarska 16,21220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52820555848</item>
      <item>, OIB 85821130368</item>
    </izvorni_sadrzaj>
    <derivirana_varijabla naziv="DomainObject.Predmet.SudioniciListNazivOIB_1">
      <item>, OIB 52820555848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9E108-F24F-4E20-A8D6-2D688603F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1955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2016-01-26T12:24:00Z</dcterms:created>
  <dc:creator>nmarkovic</dc:creator>
  <cp:lastModifiedBy>Ana Golub Gruić</cp:lastModifiedBy>
  <cp:lastPrinted>2016-01-26T12:24:00Z</cp:lastPrinted>
  <dcterms:modified xmlns:xsi="http://www.w3.org/2001/XMLSchema-instance" xsi:type="dcterms:W3CDTF">2016-01-27T07:00:00Z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