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988ab" w14:paraId="2a988ab" w:rsidRDefault="004E55B0" w:rsidR="004E55B0" w:rsidRPr="001D3FF9">
      <w:pPr>
        <w15:collapsed w:val="false"/>
        <w:rPr>
          <w:bCs/>
        </w:rPr>
      </w:pPr>
      <w:bookmarkStart w:name="_GoBack" w:id="0"/>
      <w:bookmarkEnd w:id="0"/>
    </w:p>
    <w:p w:rsidRDefault="004E55B0" w:rsidR="004E55B0" w:rsidRPr="001D3FF9">
      <w:pPr>
        <w:rPr>
          <w:bCs/>
        </w:rPr>
      </w:pPr>
    </w:p>
    <w:p w:rsidRDefault="00B61584" w:rsidR="004E55B0" w:rsidRPr="001D3FF9">
      <w:pPr>
        <w:rPr>
          <w:bCs/>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4E55B0" w:rsidR="004E55B0" w:rsidRPr="001D3FF9">
      <w:pPr>
        <w:pStyle w:val="Naslov1"/>
        <w:rPr>
          <w:rFonts w:cs="Times New Roman" w:hAnsi="Times New Roman" w:ascii="Times New Roman"/>
          <w:b w:val="false"/>
        </w:rPr>
      </w:pPr>
      <w:r w:rsidRPr="001D3FF9">
        <w:rPr>
          <w:rFonts w:cs="Times New Roman" w:hAnsi="Times New Roman" w:ascii="Times New Roman"/>
          <w:b w:val="false"/>
        </w:rPr>
        <w:t xml:space="preserve">    REPUBLIKA HRVATSKA </w:t>
      </w:r>
    </w:p>
    <w:p w:rsidRDefault="004E55B0" w:rsidR="00B61584">
      <w:pPr>
        <w:rPr>
          <w:bCs/>
        </w:rPr>
      </w:pPr>
      <w:r w:rsidRPr="001D3FF9">
        <w:rPr>
          <w:bCs/>
        </w:rPr>
        <w:t>TRGOVAČKI</w:t>
      </w:r>
      <w:r w:rsidR="00757414" w:rsidRPr="001D3FF9">
        <w:rPr>
          <w:bCs/>
        </w:rPr>
        <w:t xml:space="preserve"> SUD U ZAGREBU</w:t>
      </w:r>
    </w:p>
    <w:p w:rsidRDefault="00B61584" w:rsidR="004E55B0" w:rsidRPr="001D3FF9">
      <w:pPr>
        <w:rPr>
          <w:bCs/>
        </w:rPr>
      </w:pPr>
      <w:r>
        <w:rPr>
          <w:bCs/>
        </w:rPr>
        <w:t>Zagreb, Amruševa 2/II</w:t>
      </w:r>
      <w:r>
        <w:rPr>
          <w:bCs/>
        </w:rPr>
        <w:tab/>
      </w:r>
      <w:r>
        <w:rPr>
          <w:bCs/>
        </w:rPr>
        <w:tab/>
      </w:r>
      <w:r w:rsidR="00757414" w:rsidRPr="001D3FF9">
        <w:rPr>
          <w:bCs/>
        </w:rPr>
        <w:tab/>
      </w:r>
      <w:r w:rsidR="00757414" w:rsidRPr="001D3FF9">
        <w:rPr>
          <w:bCs/>
        </w:rPr>
        <w:tab/>
      </w:r>
      <w:r w:rsidR="00757414" w:rsidRPr="001D3FF9">
        <w:rPr>
          <w:bCs/>
        </w:rPr>
        <w:tab/>
      </w:r>
      <w:r>
        <w:rPr>
          <w:bCs/>
        </w:rPr>
        <w:t>31-ST-</w:t>
      </w:r>
      <w:r w:rsidR="000928D9">
        <w:rPr>
          <w:bCs/>
        </w:rPr>
        <w:t>1060/14-71</w:t>
      </w:r>
    </w:p>
    <w:p w:rsidRDefault="004E55B0" w:rsidR="004E55B0" w:rsidRPr="001D3FF9">
      <w:pPr>
        <w:rPr>
          <w:bCs/>
        </w:rPr>
      </w:pPr>
    </w:p>
    <w:p w:rsidRDefault="004E55B0" w:rsidR="004E55B0" w:rsidRPr="001D3FF9">
      <w:pPr>
        <w:rPr>
          <w:bCs/>
        </w:rPr>
      </w:pPr>
    </w:p>
    <w:p w:rsidRDefault="000D7884" w:rsidP="000D7884" w:rsidR="000D7884">
      <w:pPr>
        <w:rPr>
          <w:bCs/>
        </w:rPr>
      </w:pPr>
    </w:p>
    <w:p w:rsidRDefault="000D7884" w:rsidP="000D7884" w:rsidR="000D7884">
      <w:pPr>
        <w:rPr>
          <w:bCs/>
        </w:rPr>
      </w:pPr>
    </w:p>
    <w:p w:rsidRDefault="000D7884" w:rsidP="000D7884" w:rsidR="000D7884">
      <w:pPr>
        <w:rPr>
          <w:bCs/>
        </w:rPr>
      </w:pPr>
    </w:p>
    <w:p w:rsidRDefault="004E55B0" w:rsidP="000D7884" w:rsidR="000D7884">
      <w:r w:rsidRPr="001D3FF9">
        <w:t xml:space="preserve"> STEČAJNI DU</w:t>
      </w:r>
      <w:r w:rsidR="00B61584">
        <w:t>ŽN</w:t>
      </w:r>
      <w:r w:rsidR="00B61584" w:rsidRPr="00B61584">
        <w:t xml:space="preserve">IK :  </w:t>
      </w:r>
      <w:r w:rsidR="000D7884" w:rsidRPr="00826762">
        <w:t xml:space="preserve">KAPITAL d.o.o. </w:t>
      </w:r>
      <w:r w:rsidR="000D7884">
        <w:t xml:space="preserve">– u stečaju, </w:t>
      </w:r>
      <w:r w:rsidR="000D7884" w:rsidRPr="00826762">
        <w:t xml:space="preserve">Zagreb, Savska cesta 41, MBS: </w:t>
      </w:r>
    </w:p>
    <w:p w:rsidRDefault="000D7884" w:rsidP="000D7884" w:rsidR="004E55B0">
      <w:r w:rsidRPr="00826762">
        <w:t>080139717, OIB: 50264134361</w:t>
      </w:r>
    </w:p>
    <w:p w:rsidRDefault="000D7884" w:rsidP="000D7884" w:rsidR="000D7884" w:rsidRPr="001D3FF9"/>
    <w:p w:rsidRDefault="004E55B0" w:rsidR="004E55B0" w:rsidRPr="001D3FF9">
      <w:r w:rsidRPr="001D3FF9">
        <w:tab/>
        <w:t xml:space="preserve">Stečajni upravitelj podnio je prijedlog za </w:t>
      </w:r>
      <w:r w:rsidR="00EF4A6F">
        <w:t xml:space="preserve">prvu </w:t>
      </w:r>
      <w:r w:rsidRPr="001D3FF9">
        <w:t>djelomičnu diobu prema kojem prijedlogu će se vjerovnic</w:t>
      </w:r>
      <w:r w:rsidR="00757414" w:rsidRPr="001D3FF9">
        <w:t>i</w:t>
      </w:r>
      <w:r w:rsidR="00323B35" w:rsidRPr="001D3FF9">
        <w:t>ma</w:t>
      </w:r>
      <w:r w:rsidR="00757414" w:rsidRPr="001D3FF9">
        <w:t xml:space="preserve"> I </w:t>
      </w:r>
      <w:r w:rsidR="000D7884">
        <w:t xml:space="preserve">višeg </w:t>
      </w:r>
      <w:r w:rsidR="00757414" w:rsidRPr="001D3FF9">
        <w:t xml:space="preserve">isplatnog reda </w:t>
      </w:r>
      <w:r w:rsidR="00323B35" w:rsidRPr="001D3FF9">
        <w:t xml:space="preserve">od utvrđenih tražbina u iznosu od </w:t>
      </w:r>
      <w:r w:rsidR="000D7884">
        <w:t xml:space="preserve">292.167,67 </w:t>
      </w:r>
      <w:r w:rsidR="00EF4A6F">
        <w:t xml:space="preserve">  kuna</w:t>
      </w:r>
      <w:r w:rsidR="00323B35" w:rsidRPr="001D3FF9">
        <w:t xml:space="preserve"> isplatiti </w:t>
      </w:r>
      <w:r w:rsidR="00B61584">
        <w:t xml:space="preserve">u </w:t>
      </w:r>
      <w:r w:rsidR="00EF4A6F">
        <w:t>100</w:t>
      </w:r>
      <w:r w:rsidR="00B61584">
        <w:t xml:space="preserve">%  </w:t>
      </w:r>
      <w:r w:rsidR="001C0AC1" w:rsidRPr="001D3FF9">
        <w:t>iznosa</w:t>
      </w:r>
      <w:r w:rsidR="000D7884">
        <w:t>, a vjerovnicima II višeg isplatnog reda od utvrđenih tražbina u iznosu od 8.847.797,32 kuna isplatiti 24,95% što čini iznos od 2.207.832,45 kuna</w:t>
      </w:r>
    </w:p>
    <w:p w:rsidRDefault="004E55B0" w:rsidR="004E55B0" w:rsidRPr="001D3FF9">
      <w:r w:rsidRPr="001D3FF9">
        <w:tab/>
        <w:t xml:space="preserve">Na prijedlog  diobe stečajni sudac daje </w:t>
      </w:r>
    </w:p>
    <w:p w:rsidRDefault="004E55B0" w:rsidR="004E55B0" w:rsidRPr="001D3FF9"/>
    <w:p w:rsidRDefault="004E55B0" w:rsidR="004E55B0" w:rsidRPr="001D3FF9">
      <w:pPr>
        <w:pStyle w:val="Naslov2"/>
        <w:rPr>
          <w:rFonts w:cs="Times New Roman" w:hAnsi="Times New Roman" w:ascii="Times New Roman"/>
          <w:b w:val="false"/>
        </w:rPr>
      </w:pPr>
      <w:r w:rsidRPr="001D3FF9">
        <w:rPr>
          <w:rFonts w:cs="Times New Roman" w:hAnsi="Times New Roman" w:ascii="Times New Roman"/>
          <w:b w:val="false"/>
        </w:rPr>
        <w:t xml:space="preserve">S U G L A S N O S T </w:t>
      </w:r>
    </w:p>
    <w:p w:rsidRDefault="004E55B0" w:rsidR="004E55B0" w:rsidRPr="001D3FF9">
      <w:r w:rsidRPr="001D3FF9">
        <w:tab/>
      </w:r>
    </w:p>
    <w:p w:rsidRDefault="004E55B0" w:rsidR="004E55B0" w:rsidRPr="001D3FF9">
      <w:r w:rsidRPr="001D3FF9">
        <w:t xml:space="preserve"> temeljem čl. 183 st. 3  Stečajnog zakona</w:t>
      </w:r>
      <w:r w:rsidR="001C0AC1" w:rsidRPr="001D3FF9">
        <w:t xml:space="preserve"> na predloženu djelomičnu diobu utvrđenih tražbina vjerovnicima I</w:t>
      </w:r>
      <w:r w:rsidR="000D7884">
        <w:t xml:space="preserve"> višeg</w:t>
      </w:r>
      <w:r w:rsidR="001C0AC1" w:rsidRPr="001D3FF9">
        <w:t xml:space="preserve"> isplatnog reda</w:t>
      </w:r>
      <w:r w:rsidR="000D7884">
        <w:t xml:space="preserve"> od 292.167,67 kuna </w:t>
      </w:r>
      <w:r w:rsidR="001C0AC1" w:rsidRPr="001D3FF9">
        <w:t xml:space="preserve"> čime se vjerovnici I</w:t>
      </w:r>
      <w:r w:rsidR="000D7884">
        <w:t xml:space="preserve"> višeg isplatnog reda namiruju sa</w:t>
      </w:r>
      <w:r w:rsidR="001C0AC1" w:rsidRPr="001D3FF9">
        <w:t xml:space="preserve"> </w:t>
      </w:r>
      <w:r w:rsidR="00EF4A6F">
        <w:t>100</w:t>
      </w:r>
      <w:r w:rsidR="00B61584">
        <w:t>% iznosa</w:t>
      </w:r>
      <w:r w:rsidR="000D7884">
        <w:t xml:space="preserve"> utvrđenih tražbina, vjerovnicima II višeg isplatnog reda od 2.207.832,45 kuna čime se vjerovnici II višeg isplatnog reda namiruju sa 24,95% utvrđenih tražbina.</w:t>
      </w:r>
    </w:p>
    <w:p w:rsidRDefault="004E55B0" w:rsidR="004E55B0" w:rsidRPr="001D3FF9"/>
    <w:p w:rsidRDefault="004E55B0" w:rsidR="004E55B0" w:rsidRPr="001D3FF9"/>
    <w:p w:rsidRDefault="000E7186" w:rsidR="004E55B0" w:rsidRPr="001D3FF9">
      <w:r w:rsidRPr="001D3FF9">
        <w:tab/>
        <w:t xml:space="preserve">U Zagrebu, </w:t>
      </w:r>
      <w:r w:rsidR="000D7884">
        <w:t xml:space="preserve">20. travnja 2016. </w:t>
      </w:r>
      <w:r w:rsidR="00EF4A6F">
        <w:t xml:space="preserve"> </w:t>
      </w:r>
      <w:r w:rsidR="00B61584">
        <w:t xml:space="preserve"> </w:t>
      </w:r>
    </w:p>
    <w:p w:rsidRDefault="004E55B0" w:rsidR="004E55B0" w:rsidRPr="001D3FF9"/>
    <w:p w:rsidRDefault="004E55B0" w:rsidR="004E55B0" w:rsidRPr="001D3FF9"/>
    <w:p w:rsidRDefault="004E55B0" w:rsidR="004E55B0" w:rsidRPr="001D3FF9">
      <w:r w:rsidRPr="001D3FF9">
        <w:tab/>
      </w:r>
      <w:r w:rsidRPr="001D3FF9">
        <w:tab/>
      </w:r>
      <w:r w:rsidRPr="001D3FF9">
        <w:tab/>
      </w:r>
      <w:r w:rsidRPr="001D3FF9">
        <w:tab/>
      </w:r>
      <w:r w:rsidRPr="001D3FF9">
        <w:tab/>
      </w:r>
      <w:r w:rsidRPr="001D3FF9">
        <w:tab/>
      </w:r>
      <w:r w:rsidRPr="001D3FF9">
        <w:tab/>
      </w:r>
      <w:r w:rsidRPr="001D3FF9">
        <w:tab/>
      </w:r>
      <w:r w:rsidRPr="001D3FF9">
        <w:tab/>
        <w:t xml:space="preserve">STEČAJNI SUDAC </w:t>
      </w:r>
    </w:p>
    <w:p w:rsidRDefault="00400D21" w:rsidR="00B61584">
      <w:r>
        <w:tab/>
      </w:r>
      <w:r>
        <w:tab/>
      </w:r>
      <w:r>
        <w:tab/>
      </w:r>
      <w:r>
        <w:tab/>
      </w:r>
      <w:r>
        <w:tab/>
      </w:r>
      <w:r>
        <w:tab/>
      </w:r>
      <w:r>
        <w:tab/>
      </w:r>
      <w:r>
        <w:tab/>
      </w:r>
      <w:r>
        <w:tab/>
        <w:t>Nada Kraljić,v.r.</w:t>
      </w:r>
    </w:p>
    <w:p w:rsidRDefault="00B61584" w:rsidR="00B61584"/>
    <w:p w:rsidRDefault="00400D21" w:rsidR="00400D21">
      <w:r>
        <w:tab/>
      </w:r>
      <w:r>
        <w:tab/>
      </w:r>
      <w:r>
        <w:tab/>
      </w:r>
      <w:r>
        <w:tab/>
      </w:r>
      <w:r>
        <w:tab/>
      </w:r>
      <w:r>
        <w:tab/>
      </w:r>
      <w:r>
        <w:tab/>
        <w:t>Za točnost otpravka-ovl.službenik</w:t>
      </w:r>
    </w:p>
    <w:p w:rsidRDefault="00400D21" w:rsidP="00400D21" w:rsidR="00400D21">
      <w:pPr>
        <w:ind w:firstLine="708" w:left="4956"/>
      </w:pPr>
      <w:r>
        <w:t>Vinka Mihalinčić</w:t>
      </w:r>
    </w:p>
    <w:p w:rsidRDefault="004E55B0" w:rsidR="004E55B0" w:rsidRPr="001D3FF9"/>
    <w:sectPr w:rsidR="004E55B0" w:rsidRPr="001D3FF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7186"/>
    <w:rsid w:val="000928D9"/>
    <w:rsid w:val="000D7884"/>
    <w:rsid w:val="000E7186"/>
    <w:rsid w:val="001C0AC1"/>
    <w:rsid w:val="001D3FF9"/>
    <w:rsid w:val="00323B35"/>
    <w:rsid w:val="00400D21"/>
    <w:rsid w:val="004E55B0"/>
    <w:rsid w:val="00757414"/>
    <w:rsid w:val="00B61584"/>
    <w:rsid w:val="00E3003F"/>
    <w:rsid w:val="00EF4A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nhideWhenUsed="false" w:semiHidden="fals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rFonts w:cs="Courier New" w:hAnsi="Courier New" w:ascii="Courier New"/>
      <w:b/>
      <w:bCs/>
    </w:rPr>
  </w:style>
  <w:style w:styleId="Naslov2" w:type="paragraph">
    <w:name w:val="heading 2"/>
    <w:basedOn w:val="Normal"/>
    <w:next w:val="Normal"/>
    <w:qFormat/>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6158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1584"/>
    <w:rPr>
      <w:rFonts w:cs="Tahoma" w:hAnsi="Tahoma" w:ascii="Tahoma"/>
      <w:sz w:val="16"/>
      <w:szCs w:val="16"/>
    </w:rPr>
  </w:style>
  <w:style w:styleId="Tekstrezerviranogmjesta" w:type="character">
    <w:name w:val="Placeholder Text"/>
    <w:basedOn w:val="Zadanifontodlomka"/>
    <w:uiPriority w:val="99"/>
    <w:semiHidden/>
    <w:rsid w:val="00400D21"/>
    <w:rPr>
      <w:color w:val="808080"/>
      <w:bdr w:space="0" w:sz="0" w:color="auto" w:val="none"/>
      <w:shd w:fill="auto" w:color="auto" w:val="clear"/>
    </w:rPr>
  </w:style>
  <w:style w:customStyle="true" w:styleId="eSPISCCParagraphDefaultFont" w:type="character">
    <w:name w:val="eSPIS_CC_Paragraph Default Font"/>
    <w:basedOn w:val="Zadanifontodlomka"/>
    <w:rsid w:val="00400D21"/>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400D21"/>
    <w:rPr>
      <w:bCs/>
      <w:bdr w:space="0" w:sz="0" w:color="auto" w:val="none"/>
      <w:shd w:fill="FFFFCC" w:color="auto" w:val="clear"/>
      <w:lang w:val="hr-HR"/>
    </w:rPr>
  </w:style>
  <w:style w:customStyle="true" w:styleId="PozadinaSvijetloCrvena" w:type="character">
    <w:name w:val="Pozadina_SvijetloCrvena"/>
    <w:basedOn w:val="eSPISCCParagraphDefaultFont"/>
    <w:rsid w:val="00400D21"/>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00D21"/>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outlineLvl w:val="0"/>
    </w:pPr>
    <w:rPr>
      <w:rFonts w:ascii="Courier New" w:cs="Courier New" w:hAnsi="Courier New"/>
      <w:b/>
      <w:bCs/>
    </w:rPr>
  </w:style>
  <w:style w:styleId="Naslov2" w:type="paragraph">
    <w:name w:val="heading 2"/>
    <w:basedOn w:val="Normal"/>
    <w:next w:val="Normal"/>
    <w:qFormat/>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61584"/>
    <w:rPr>
      <w:rFonts w:ascii="Tahoma" w:cs="Tahoma" w:hAnsi="Tahoma"/>
      <w:sz w:val="16"/>
      <w:szCs w:val="16"/>
    </w:rPr>
  </w:style>
  <w:style w:customStyle="1" w:styleId="TekstbaloniaChar" w:type="character">
    <w:name w:val="Tekst balončića Char"/>
    <w:basedOn w:val="Zadanifontodlomka"/>
    <w:link w:val="Tekstbalonia"/>
    <w:uiPriority w:val="99"/>
    <w:semiHidden/>
    <w:rsid w:val="00B61584"/>
    <w:rPr>
      <w:rFonts w:ascii="Tahoma" w:cs="Tahoma" w:hAnsi="Tahoma"/>
      <w:sz w:val="16"/>
      <w:szCs w:val="16"/>
    </w:rPr>
  </w:style>
  <w:style w:styleId="Tekstrezerviranogmjesta" w:type="character">
    <w:name w:val="Placeholder Text"/>
    <w:basedOn w:val="Zadanifontodlomka"/>
    <w:uiPriority w:val="99"/>
    <w:semiHidden/>
    <w:rsid w:val="00400D21"/>
    <w:rPr>
      <w:color w:val="808080"/>
      <w:bdr w:color="auto" w:space="0" w:sz="0" w:val="none"/>
      <w:shd w:color="auto" w:fill="auto" w:val="clear"/>
    </w:rPr>
  </w:style>
  <w:style w:customStyle="1" w:styleId="eSPISCCParagraphDefaultFont" w:type="character">
    <w:name w:val="eSPIS_CC_Paragraph Default Font"/>
    <w:basedOn w:val="Zadanifontodlomka"/>
    <w:rsid w:val="00400D21"/>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400D21"/>
    <w:rPr>
      <w:bCs/>
      <w:bdr w:color="auto" w:space="0" w:sz="0" w:val="none"/>
      <w:shd w:color="auto" w:fill="FFFFCC" w:val="clear"/>
      <w:lang w:val="hr-HR"/>
    </w:rPr>
  </w:style>
  <w:style w:customStyle="1" w:styleId="PozadinaSvijetloCrvena" w:type="character">
    <w:name w:val="Pozadina_SvijetloCrvena"/>
    <w:basedOn w:val="eSPISCCParagraphDefaultFont"/>
    <w:rsid w:val="00400D21"/>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400D21"/>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2016.</izvorni_sadrzaj>
    <derivirana_varijabla naziv="DomainObject.DatumDonosenjaOdluke_1">20.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1060</izvorni_sadrzaj>
    <derivirana_varijabla naziv="DomainObject.Predmet.Broj_1">1060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2014.</izvorni_sadrzaj>
    <derivirana_varijabla naziv="DomainObject.Predmet.DatumOsnivanja_1">8.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St-1060/2014</izvorni_sadrzaj>
    <derivirana_varijabla naziv="DomainObject.Predmet.OznakaBroj_1">St-1060/2014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KAPITAL društvo s ograničenom odgovornošću za promet nekretninama, izdavačku djelatnost i trgovinu</izvorni_sadrzaj>
    <derivirana_varijabla naziv="DomainObject.Predmet.ProtustrankaFormated_1">  KAPITAL društvo s ograničenom odgovornošću za promet nekretninama, izdavačku djelatnost i trgovinu</derivirana_varijabla>
  </DomainObject.Predmet.ProtustrankaFormated>
  <DomainObject.Predmet.ProtustrankaFormatedOIB>
    <izvorni_sadrzaj>  KAPITAL društvo s ograničenom odgovornošću za promet nekretninama, izdavačku djelatnost i trgovinu, OIB 50264134361</izvorni_sadrzaj>
    <derivirana_varijabla naziv="DomainObject.Predmet.ProtustrankaFormatedOIB_1">  KAPITAL društvo s ograničenom odgovornošću za promet nekretninama, izdavačku djelatnost i trgovinu, OIB 50264134361</derivirana_varijabla>
  </DomainObject.Predmet.ProtustrankaFormatedOIB>
  <DomainObject.Predmet.ProtustrankaFormatedWithAdress>
    <izvorni_sadrzaj> KAPITAL društvo s ograničenom odgovornošću za promet nekretninama, izdavačku djelatnost i trgovinu, Trg hrvatskih velikana 4, Zagreb</izvorni_sadrzaj>
    <derivirana_varijabla naziv="DomainObject.Predmet.ProtustrankaFormatedWithAdress_1"> KAPITAL društvo s ograničenom odgovornošću za promet nekretninama, izdavačku djelatnost i trgovinu, Trg hrvatskih velikana 4, Zagreb</derivirana_varijabla>
  </DomainObject.Predmet.ProtustrankaFormatedWithAdress>
  <DomainObject.Predmet.ProtustrankaFormatedWithAdressOIB>
    <izvorni_sadrzaj> KAPITAL društvo s ograničenom odgovornošću za promet nekretninama, izdavačku djelatnost i trgovinu, OIB 50264134361, Trg hrvatskih velikana 4, Zagreb</izvorni_sadrzaj>
    <derivirana_varijabla naziv="DomainObject.Predmet.ProtustrankaFormatedWithAdressOIB_1"> KAPITAL društvo s ograničenom odgovornošću za promet nekretninama, izdavačku djelatnost i trgovinu, OIB 50264134361, Trg hrvatskih velikana 4, Zagreb</derivirana_varijabla>
  </DomainObject.Predmet.ProtustrankaFormatedWithAdressOIB>
  <DomainObject.Predmet.ProtustrankaWithAdress>
    <izvorni_sadrzaj>KAPITAL društvo s ograničenom odgovornošću za promet nekretninama, izdavačku djelatnost i trgovinu Trg hrvatskih velikana 4, Zagreb</izvorni_sadrzaj>
    <derivirana_varijabla naziv="DomainObject.Predmet.ProtustrankaWithAdress_1">KAPITAL društvo s ograničenom odgovornošću za promet nekretninama, izdavačku djelatnost i trgovinu Trg hrvatskih velikana 4, Zagreb</derivirana_varijabla>
  </DomainObject.Predmet.ProtustrankaWithAdress>
  <DomainObject.Predmet.ProtustrankaWithAdressOIB>
    <izvorni_sadrzaj>KAPITAL društvo s ograničenom odgovornošću za promet nekretninama, izdavačku djelatnost i trgovinu, OIB 50264134361, Trg hrvatskih velikana 4, Zagreb</izvorni_sadrzaj>
    <derivirana_varijabla naziv="DomainObject.Predmet.ProtustrankaWithAdressOIB_1">KAPITAL društvo s ograničenom odgovornošću za promet nekretninama, izdavačku djelatnost i trgovinu, OIB 50264134361, Trg hrvatskih velikana 4, Zagreb</derivirana_varijabla>
  </DomainObject.Predmet.ProtustrankaWithAdressOIB>
  <DomainObject.Predmet.ProtustrankaNazivFormated>
    <izvorni_sadrzaj>KAPITAL društvo s ograničenom odgovornošću za promet nekretninama, izdavačku djelatnost i trgovinu</izvorni_sadrzaj>
    <derivirana_varijabla naziv="DomainObject.Predmet.ProtustrankaNazivFormated_1">KAPITAL društvo s ograničenom odgovornošću za promet nekretninama, izdavačku djelatnost i trgovinu</derivirana_varijabla>
  </DomainObject.Predmet.ProtustrankaNazivFormated>
  <DomainObject.Predmet.ProtustrankaNazivFormatedOIB>
    <izvorni_sadrzaj>KAPITAL društvo s ograničenom odgovornošću za promet nekretninama, izdavačku djelatnost i trgovinu, OIB 50264134361</izvorni_sadrzaj>
    <derivirana_varijabla naziv="DomainObject.Predmet.ProtustrankaNazivFormatedOIB_1">KAPITAL društvo s ograničenom odgovornošću za promet nekretninama, izdavačku djelatnost i trgovinu, OIB 50264134361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CROATIA osiguranje d.d. zastupanog po punomoćniku Odvjetničko društvo Matijević, Jakirčević o Malkoč j.t.d.; REPUBLIKA HRVATSKA zastupanog po punomoćniku Odvjetničko društvo Matijević, Jakirčević o Malkoč j.t.d.; INA-INDUSTRIJA NAFTE, d.d. zastupanog po punomoćniku Odvjetničko društvo Matijević, Jakirčević o Malkoč j.t.d.; Croatia Airlines d.d. zastupanog po punomoćniku Odvjetničko društvo Matijević, Jakirčević o Malkoč j.t.d.; HRVATSKA ELEKTROPRIVREDA s.s. zastupanog po punomoćniku Odvjetničko društvo Matijević, Jakirčević o Malkoč j.t.d.; HRVATSKE ŠUME d.o.o. zastupanog po punomoćniku Odvjetničko društvo Matijević, Jakirčević o Malkoč j.t.d.; PETROKEMIJA, d.d. zastupanog po punomoćniku Odvjetničko društvo Matijević, Jakirčević o Malkoč j.t.d.; Đuro Đaković Holding D.O.O. zastupanog po punomoćniku Odvjetničko društvo Matijević, Jakirčević o Malkoč j.t.d.; ENERGOINVEST d.o.o. zastupanog po punomoćniku Odvjetničko društvo Matijević, Jakirčević o Malkoč j.t.d.; TELENERG d.o.o. zastupanog po punomoćniku Odvjetničko društvo Matijević, Jakirčević o Malkoč j.t.d.; ENERGOCONTROL  d.o.o. zastupanog po punomoćniku Odvjetničko društvo Matijević, Jakirčević o Malkoč j.t.d.; ZAGREPČANKA-POSLOVNI OBJEKTI D.d.d. zastupanog po punomoćniku Odvjetničko društvo Matijević, Jakirčević o Malkoč j.t.d.; BRODOGRADILIŠTE VIKTOR LENAC d.d. zastupanog po punomoćniku Odvjetničko društvo Matijević, Jakirčević o Malkoč j.t.d.; INOVINE d.d. zastupanog po punomoćniku Odvjetničko društvo Matijević, Jakirčević o Malkoč j.t.d.; irena štefanac zastupanog po punomoćniku Odvjetničko društvo Matijević, Jakirčević o Malkoč j.t.d.; Biserka Cvrtila zastupanog po punomoćniku Odvjetničko društvo Matijević, Jakirčević o Malkoč j.t.d.; Milan Štefanac zastupanog po punomoćniku Odvjetničko društvo Matijević, Jakirčević o Malkoč j.t.d.; Zrinka Nikolić zastupanog po punomoćniku Odvjetničko društvo Matijević, Jakirčević o Malkoč j.t.d.; Ierena Omrčen zastupanog po punomoćniku Odvjetničko društvo Matijević, Jakirčević o Malkoč j.t.d.; Ivan Omrčen zastupanog po punomoćniku Odvjetničko društvo Matijević, Jakirčević o Malkoč j.t.d.; MARAT INŽENJERING d.o.o. zastupanog po punomoćniku Odvjetničko društvo Matijević, Jakirčević o Malkoč j.t.d.; GOYA - COMPANY d.o.o. zastupanog po punomoćniku Odvjetničko društvo Matijević, Jakirčević o Malkoč j.t.d.; NAUTIKA KUFNER d.o.o. zastupanog po punomoćniku Odvjetničko društvo Matijević, Jakirčević o Malkoč j.t.d.; R.S. KABEL d.o.o. zastupanog po punomoćniku Odvjetničko društvo Matijević, Jakirčević o Malkoč j.t.d.; Dražen Mađerić zastupanog po punomoćniku Odvjetničko društvo Matijević, Jakirčević o Malkoč j.t.d.</izvorni_sadrzaj>
    <derivirana_varijabla naziv="DomainObject.Predmet.StrankaFormated_1">  CROATIA osiguranje d.d. zastupanog po punomoćniku Odvjetničko društvo Matijević, Jakirčević o Malkoč j.t.d.; REPUBLIKA HRVATSKA zastupanog po punomoćniku Odvjetničko društvo Matijević, Jakirčević o Malkoč j.t.d.; INA-INDUSTRIJA NAFTE, d.d. zastupanog po punomoćniku Odvjetničko društvo Matijević, Jakirčević o Malkoč j.t.d.; Croatia Airlines d.d. zastupanog po punomoćniku Odvjetničko društvo Matijević, Jakirčević o Malkoč j.t.d.; HRVATSKA ELEKTROPRIVREDA s.s. zastupanog po punomoćniku Odvjetničko društvo Matijević, Jakirčević o Malkoč j.t.d.; HRVATSKE ŠUME d.o.o. zastupanog po punomoćniku Odvjetničko društvo Matijević, Jakirčević o Malkoč j.t.d.; PETROKEMIJA, d.d. zastupanog po punomoćniku Odvjetničko društvo Matijević, Jakirčević o Malkoč j.t.d.; Đuro Đaković Holding D.O.O. zastupanog po punomoćniku Odvjetničko društvo Matijević, Jakirčević o Malkoč j.t.d.; ENERGOINVEST d.o.o. zastupanog po punomoćniku Odvjetničko društvo Matijević, Jakirčević o Malkoč j.t.d.; TELENERG d.o.o. zastupanog po punomoćniku Odvjetničko društvo Matijević, Jakirčević o Malkoč j.t.d.; ENERGOCONTROL  d.o.o. zastupanog po punomoćniku Odvjetničko društvo Matijević, Jakirčević o Malkoč j.t.d.; ZAGREPČANKA-POSLOVNI OBJEKTI D.d.d. zastupanog po punomoćniku Odvjetničko društvo Matijević, Jakirčević o Malkoč j.t.d.; BRODOGRADILIŠTE VIKTOR LENAC d.d. zastupanog po punomoćniku Odvjetničko društvo Matijević, Jakirčević o Malkoč j.t.d.; INOVINE d.d. zastupanog po punomoćniku Odvjetničko društvo Matijević, Jakirčević o Malkoč j.t.d.; irena štefanac zastupanog po punomoćniku Odvjetničko društvo Matijević, Jakirčević o Malkoč j.t.d.; Biserka Cvrtila zastupanog po punomoćniku Odvjetničko društvo Matijević, Jakirčević o Malkoč j.t.d.; Milan Štefanac zastupanog po punomoćniku Odvjetničko društvo Matijević, Jakirčević o Malkoč j.t.d.; Zrinka Nikolić zastupanog po punomoćniku Odvjetničko društvo Matijević, Jakirčević o Malkoč j.t.d.; Ierena Omrčen zastupanog po punomoćniku Odvjetničko društvo Matijević, Jakirčević o Malkoč j.t.d.; Ivan Omrčen zastupanog po punomoćniku Odvjetničko društvo Matijević, Jakirčević o Malkoč j.t.d.; MARAT INŽENJERING d.o.o. zastupanog po punomoćniku Odvjetničko društvo Matijević, Jakirčević o Malkoč j.t.d.; GOYA - COMPANY d.o.o. zastupanog po punomoćniku Odvjetničko društvo Matijević, Jakirčević o Malkoč j.t.d.; NAUTIKA KUFNER d.o.o. zastupanog po punomoćniku Odvjetničko društvo Matijević, Jakirčević o Malkoč j.t.d.; R.S. KABEL d.o.o. zastupanog po punomoćniku Odvjetničko društvo Matijević, Jakirčević o Malkoč j.t.d.; Dražen Mađerić zastupanog po punomoćniku Odvjetničko društvo Matijević, Jakirčević o Malkoč j.t.d.</derivirana_varijabla>
  </DomainObject.Predmet.StrankaFormated>
  <DomainObject.Predmet.StrankaFormatedOIB>
    <izvorni_sadrzaj>  CROATIA osiguranje d.d., OIB 26187994862 zastupanog po punomoćniku Odvjetničko društvo Matijević, Jakirčević o Malkoč j.t.d.; REPUBLIKA HRVATSKA, OIB 52634238587 zastupanog po punomoćniku Odvjetničko društvo Matijević, Jakirčević o Malkoč j.t.d.; INA-INDUSTRIJA NAFTE, d.d., OIB 27759560625 zastupanog po punomoćniku Odvjetničko društvo Matijević, Jakirčević o Malkoč j.t.d.; Croatia Airlines d.d., OIB 24640993045 zastupanog po punomoćniku Odvjetničko društvo Matijević, Jakirčević o Malkoč j.t.d.; HRVATSKA ELEKTROPRIVREDA s.s., OIB 28921978587 zastupanog po punomoćniku Odvjetničko društvo Matijević, Jakirčević o Malkoč j.t.d.; HRVATSKE ŠUME d.o.o., OIB 69693144506 zastupanog po punomoćniku Odvjetničko društvo Matijević, Jakirčević o Malkoč j.t.d.; PETROKEMIJA, d.d., OIB 24503685008 zastupanog po punomoćniku Odvjetničko društvo Matijević, Jakirčević o Malkoč j.t.d.; Đuro Đaković Holding D.O.O., OIB 58828286397 zastupanog po punomoćniku Odvjetničko društvo Matijević, Jakirčević o Malkoč j.t.d.; ENERGOINVEST d.o.o., OIB 28251174341 zastupanog po punomoćniku Odvjetničko društvo Matijević, Jakirčević o Malkoč j.t.d.; TELENERG d.o.o., OIB 27181239184 zastupanog po punomoćniku Odvjetničko društvo Matijević, Jakirčević o Malkoč j.t.d.; ENERGOCONTROL  d.o.o., OIB 76830041477 zastupanog po punomoćniku Odvjetničko društvo Matijević, Jakirčević o Malkoč j.t.d.; ZAGREPČANKA-POSLOVNI OBJEKTI D.d.d., OIB 38911589285 zastupanog po punomoćniku Odvjetničko društvo Matijević, Jakirčević o Malkoč j.t.d.; BRODOGRADILIŠTE VIKTOR LENAC d.d., OIB 27531244647 zastupanog po punomoćniku Odvjetničko društvo Matijević, Jakirčević o Malkoč j.t.d.; INOVINE d.d., OIB 85031837779 zastupanog po punomoćniku Odvjetničko društvo Matijević, Jakirčević o Malkoč j.t.d.; irena štefanac zastupanog po punomoćniku Odvjetničko društvo Matijević, Jakirčević o Malkoč j.t.d.; Biserka Cvrtila, OIB 63810477290 zastupanog po punomoćniku Odvjetničko društvo Matijević, Jakirčević o Malkoč j.t.d.; Milan Štefanac zastupanog po punomoćniku Odvjetničko društvo Matijević, Jakirčević o Malkoč j.t.d.; Zrinka Nikolić, OIB 80436469990 zastupanog po punomoćniku Odvjetničko društvo Matijević, Jakirčević o Malkoč j.t.d.; Ierena Omrčen zastupanog po punomoćniku Odvjetničko društvo Matijević, Jakirčević o Malkoč j.t.d.; Ivan Omrčen zastupanog po punomoćniku Odvjetničko društvo Matijević, Jakirčević o Malkoč j.t.d.; MARAT INŽENJERING d.o.o., OIB 59310208716 zastupanog po punomoćniku Odvjetničko društvo Matijević, Jakirčević o Malkoč j.t.d.; GOYA - COMPANY d.o.o., OIB 82723108401 zastupanog po punomoćniku Odvjetničko društvo Matijević, Jakirčević o Malkoč j.t.d.; NAUTIKA KUFNER d.o.o., OIB 38302424150 zastupanog po punomoćniku Odvjetničko društvo Matijević, Jakirčević o Malkoč j.t.d.; R.S. KABEL d.o.o., OIB 30460731848 zastupanog po punomoćniku Odvjetničko društvo Matijević, Jakirčević o Malkoč j.t.d.; Dražen Mađerić, OIB 25640287114 zastupanog po punomoćniku Odvjetničko društvo Matijević, Jakirčević o Malkoč j.t.d.</izvorni_sadrzaj>
    <derivirana_varijabla naziv="DomainObject.Predmet.StrankaFormatedOIB_1">  CROATIA osiguranje d.d., OIB 26187994862 zastupanog po punomoćniku Odvjetničko društvo Matijević, Jakirčević o Malkoč j.t.d.; REPUBLIKA HRVATSKA, OIB 52634238587 zastupanog po punomoćniku Odvjetničko društvo Matijević, Jakirčević o Malkoč j.t.d.; INA-INDUSTRIJA NAFTE, d.d., OIB 27759560625 zastupanog po punomoćniku Odvjetničko društvo Matijević, Jakirčević o Malkoč j.t.d.; Croatia Airlines d.d., OIB 24640993045 zastupanog po punomoćniku Odvjetničko društvo Matijević, Jakirčević o Malkoč j.t.d.; HRVATSKA ELEKTROPRIVREDA s.s., OIB 28921978587 zastupanog po punomoćniku Odvjetničko društvo Matijević, Jakirčević o Malkoč j.t.d.; HRVATSKE ŠUME d.o.o., OIB 69693144506 zastupanog po punomoćniku Odvjetničko društvo Matijević, Jakirčević o Malkoč j.t.d.; PETROKEMIJA, d.d., OIB 24503685008 zastupanog po punomoćniku Odvjetničko društvo Matijević, Jakirčević o Malkoč j.t.d.; Đuro Đaković Holding D.O.O., OIB 58828286397 zastupanog po punomoćniku Odvjetničko društvo Matijević, Jakirčević o Malkoč j.t.d.; ENERGOINVEST d.o.o., OIB 28251174341 zastupanog po punomoćniku Odvjetničko društvo Matijević, Jakirčević o Malkoč j.t.d.; TELENERG d.o.o., OIB 27181239184 zastupanog po punomoćniku Odvjetničko društvo Matijević, Jakirčević o Malkoč j.t.d.; ENERGOCONTROL  d.o.o., OIB 76830041477 zastupanog po punomoćniku Odvjetničko društvo Matijević, Jakirčević o Malkoč j.t.d.; ZAGREPČANKA-POSLOVNI OBJEKTI D.d.d., OIB 38911589285 zastupanog po punomoćniku Odvjetničko društvo Matijević, Jakirčević o Malkoč j.t.d.; BRODOGRADILIŠTE VIKTOR LENAC d.d., OIB 27531244647 zastupanog po punomoćniku Odvjetničko društvo Matijević, Jakirčević o Malkoč j.t.d.; INOVINE d.d., OIB 85031837779 zastupanog po punomoćniku Odvjetničko društvo Matijević, Jakirčević o Malkoč j.t.d.; irena štefanac zastupanog po punomoćniku Odvjetničko društvo Matijević, Jakirčević o Malkoč j.t.d.; Biserka Cvrtila, OIB 63810477290 zastupanog po punomoćniku Odvjetničko društvo Matijević, Jakirčević o Malkoč j.t.d.; Milan Štefanac zastupanog po punomoćniku Odvjetničko društvo Matijević, Jakirčević o Malkoč j.t.d.; Zrinka Nikolić, OIB 80436469990 zastupanog po punomoćniku Odvjetničko društvo Matijević, Jakirčević o Malkoč j.t.d.; Ierena Omrčen zastupanog po punomoćniku Odvjetničko društvo Matijević, Jakirčević o Malkoč j.t.d.; Ivan Omrčen zastupanog po punomoćniku Odvjetničko društvo Matijević, Jakirčević o Malkoč j.t.d.; MARAT INŽENJERING d.o.o., OIB 59310208716 zastupanog po punomoćniku Odvjetničko društvo Matijević, Jakirčević o Malkoč j.t.d.; GOYA - COMPANY d.o.o., OIB 82723108401 zastupanog po punomoćniku Odvjetničko društvo Matijević, Jakirčević o Malkoč j.t.d.; NAUTIKA KUFNER d.o.o., OIB 38302424150 zastupanog po punomoćniku Odvjetničko društvo Matijević, Jakirčević o Malkoč j.t.d.; R.S. KABEL d.o.o., OIB 30460731848 zastupanog po punomoćniku Odvjetničko društvo Matijević, Jakirčević o Malkoč j.t.d.; Dražen Mađerić, OIB 25640287114 zastupanog po punomoćniku Odvjetničko društvo Matijević, Jakirčević o Malkoč j.t.d.</derivirana_varijabla>
  </DomainObject.Predmet.StrankaFormatedOIB>
  <DomainObject.Predmet.StrankaFormatedWithAdress>
    <izvorni_sadrzaj> CROATIA osiguranje d.d., Miramarska 22, 10000 Zagreb zastupanog po punomoćniku Odvjetničko društvo Matijević, Jakirčević o Malkoč j.t.d.; REPUBLIKA HRVATSKA zastupanog po punomoćniku Odvjetničko društvo Matijević, Jakirčević o Malkoč j.t.d.; INA-INDUSTRIJA NAFTE, d.d., Avenija V. Holjevca 10, Zagreb zastupanog po punomoćniku Odvjetničko društvo Matijević, Jakirčević o Malkoč j.t.d.; Croatia Airlines d.d., Bani 75/B, 10010 Buzin zastupanog po punomoćniku Odvjetničko društvo Matijević, Jakirčević o Malkoč j.t.d.; HRVATSKA ELEKTROPRIVREDA s.s., Grada Vukovara 37, 10000 Zagreb zastupanog po punomoćniku Odvjetničko društvo Matijević, Jakirčević o Malkoč j.t.d.; HRVATSKE ŠUME d.o.o., Ul.Ljudevita Farkaša Vukotinovića 2, 10000 Zagreb zastupanog po punomoćniku Odvjetničko društvo Matijević, Jakirčević o Malkoč j.t.d.; PETROKEMIJA, d.d., Aleja Vukovar 4, 44320 Kutina zastupanog po punomoćniku Odvjetničko društvo Matijević, Jakirčević o Malkoč j.t.d.; Đuro Đaković Holding D.O.O., Dr. Mile Budaka 1, 35000 Slavonski Brod zastupanog po punomoćniku Odvjetničko društvo Matijević, Jakirčević o Malkoč j.t.d.; ENERGOINVEST d.o.o., Glavna 12, 31309 Kneževi Vinogradi zastupanog po punomoćniku Odvjetničko društvo Matijević, Jakirčević o Malkoč j.t.d.; TELENERG d.o.o., Savska Cesta 41/V, 10000 Zagreb zastupanog po punomoćniku Odvjetničko društvo Matijević, Jakirčević o Malkoč j.t.d.; ENERGOCONTROL  d.o.o., Savska c. 41, 10000 Zagreb zastupanog po punomoćniku Odvjetničko društvo Matijević, Jakirčević o Malkoč j.t.d.; ZAGREPČANKA-POSLOVNI OBJEKTI D.d.d., Savska Cesta 41/XI, 10000 Zagreb zastupanog po punomoćniku Odvjetničko društvo Matijević, Jakirčević o Malkoč j.t.d.; BRODOGRADILIŠTE VIKTOR LENAC d.d., Martinšćica/bb, 51000 Rijeka zastupanog po punomoćniku Odvjetničko društvo Matijević, Jakirčević o Malkoč j.t.d.; INOVINE d.d., Draškovićeva 27, 10000 Zagreb zastupanog po punomoćniku Odvjetničko društvo Matijević, Jakirčević o Malkoč j.t.d.; irena štefanac, Strmec, Slavonska cesta 2c, 10430 Samobor zastupanog po punomoćniku Odvjetničko društvo Matijević, Jakirčević o Malkoč j.t.d.; Biserka Cvrtila, Cvijete Zuzorić 43, 10000 Zagreb zastupanog po punomoćniku Odvjetničko društvo Matijević, Jakirčević o Malkoč j.t.d.; Milan Štefanac, Miramarska 13a, 10000 Zagreb zastupanog po punomoćniku Odvjetničko društvo Matijević, Jakirčević o Malkoč j.t.d.; Zrinka Nikolić, Savska cesta 41, 10000 Zagreb zastupanog po punomoćniku Odvjetničko društvo Matijević, Jakirčević o Malkoč j.t.d.; Ierena Omrčen, Miramarska 111, 10000 Zagreb zastupanog po punomoćniku Odvjetničko društvo Matijević, Jakirčević o Malkoč j.t.d.; Ivan Omrčen, Maksimirska 111, 10000 Zagreb zastupanog po punomoćniku Odvjetničko društvo Matijević, Jakirčević o Malkoč j.t.d.; MARAT INŽENJERING d.o.o., Savska c. 41, 10000 Zagreb zastupanog po punomoćniku Odvjetničko društvo Matijević, Jakirčević o Malkoč j.t.d.; GOYA - COMPANY d.o.o., Savska cesta 41, 10000 Zagreb zastupanog po punomoćniku Odvjetničko društvo Matijević, Jakirčević o Malkoč j.t.d.; NAUTIKA KUFNER d.o.o., Stjepana Gradića 13, 10000 Zagreb zastupanog po punomoćniku Odvjetničko društvo Matijević, Jakirčević o Malkoč j.t.d.; R.S. KABEL d.o.o., Savska cesta 41/VI, 10000 Zagreb zastupanog po punomoćniku Odvjetničko društvo Matijević, Jakirčević o Malkoč j.t.d.; Dražen Mađerić, Čerinina 3, 10000 Zagreb zastupanog po punomoćniku Odvjetničko društvo Matijević, Jakirčević o Malkoč j.t.d.</izvorni_sadrzaj>
    <derivirana_varijabla naziv="DomainObject.Predmet.StrankaFormatedWithAdress_1"> CROATIA osiguranje d.d., Miramarska 22, 10000 Zagreb zastupanog po punomoćniku Odvjetničko društvo Matijević, Jakirčević o Malkoč j.t.d.; REPUBLIKA HRVATSKA zastupanog po punomoćniku Odvjetničko društvo Matijević, Jakirčević o Malkoč j.t.d.; INA-INDUSTRIJA NAFTE, d.d., Avenija V. Holjevca 10, Zagreb zastupanog po punomoćniku Odvjetničko društvo Matijević, Jakirčević o Malkoč j.t.d.; Croatia Airlines d.d., Bani 75/B, 10010 Buzin zastupanog po punomoćniku Odvjetničko društvo Matijević, Jakirčević o Malkoč j.t.d.; HRVATSKA ELEKTROPRIVREDA s.s., Grada Vukovara 37, 10000 Zagreb zastupanog po punomoćniku Odvjetničko društvo Matijević, Jakirčević o Malkoč j.t.d.; HRVATSKE ŠUME d.o.o., Ul.Ljudevita Farkaša Vukotinovića 2, 10000 Zagreb zastupanog po punomoćniku Odvjetničko društvo Matijević, Jakirčević o Malkoč j.t.d.; PETROKEMIJA, d.d., Aleja Vukovar 4, 44320 Kutina zastupanog po punomoćniku Odvjetničko društvo Matijević, Jakirčević o Malkoč j.t.d.; Đuro Đaković Holding D.O.O., Dr. Mile Budaka 1, 35000 Slavonski Brod zastupanog po punomoćniku Odvjetničko društvo Matijević, Jakirčević o Malkoč j.t.d.; ENERGOINVEST d.o.o., Glavna 12, 31309 Kneževi Vinogradi zastupanog po punomoćniku Odvjetničko društvo Matijević, Jakirčević o Malkoč j.t.d.; TELENERG d.o.o., Savska Cesta 41/V, 10000 Zagreb zastupanog po punomoćniku Odvjetničko društvo Matijević, Jakirčević o Malkoč j.t.d.; ENERGOCONTROL  d.o.o., Savska c. 41, 10000 Zagreb zastupanog po punomoćniku Odvjetničko društvo Matijević, Jakirčević o Malkoč j.t.d.; ZAGREPČANKA-POSLOVNI OBJEKTI D.d.d., Savska Cesta 41/XI, 10000 Zagreb zastupanog po punomoćniku Odvjetničko društvo Matijević, Jakirčević o Malkoč j.t.d.; BRODOGRADILIŠTE VIKTOR LENAC d.d., Martinšćica/bb, 51000 Rijeka zastupanog po punomoćniku Odvjetničko društvo Matijević, Jakirčević o Malkoč j.t.d.; INOVINE d.d., Draškovićeva 27, 10000 Zagreb zastupanog po punomoćniku Odvjetničko društvo Matijević, Jakirčević o Malkoč j.t.d.; irena štefanac, Strmec, Slavonska cesta 2c, 10430 Samobor zastupanog po punomoćniku Odvjetničko društvo Matijević, Jakirčević o Malkoč j.t.d.; Biserka Cvrtila, Cvijete Zuzorić 43, 10000 Zagreb zastupanog po punomoćniku Odvjetničko društvo Matijević, Jakirčević o Malkoč j.t.d.; Milan Štefanac, Miramarska 13a, 10000 Zagreb zastupanog po punomoćniku Odvjetničko društvo Matijević, Jakirčević o Malkoč j.t.d.; Zrinka Nikolić, Savska cesta 41, 10000 Zagreb zastupanog po punomoćniku Odvjetničko društvo Matijević, Jakirčević o Malkoč j.t.d.; Ierena Omrčen, Miramarska 111, 10000 Zagreb zastupanog po punomoćniku Odvjetničko društvo Matijević, Jakirčević o Malkoč j.t.d.; Ivan Omrčen, Maksimirska 111, 10000 Zagreb zastupanog po punomoćniku Odvjetničko društvo Matijević, Jakirčević o Malkoč j.t.d.; MARAT INŽENJERING d.o.o., Savska c. 41, 10000 Zagreb zastupanog po punomoćniku Odvjetničko društvo Matijević, Jakirčević o Malkoč j.t.d.; GOYA - COMPANY d.o.o., Savska cesta 41, 10000 Zagreb zastupanog po punomoćniku Odvjetničko društvo Matijević, Jakirčević o Malkoč j.t.d.; NAUTIKA KUFNER d.o.o., Stjepana Gradića 13, 10000 Zagreb zastupanog po punomoćniku Odvjetničko društvo Matijević, Jakirčević o Malkoč j.t.d.; R.S. KABEL d.o.o., Savska cesta 41/VI, 10000 Zagreb zastupanog po punomoćniku Odvjetničko društvo Matijević, Jakirčević o Malkoč j.t.d.; Dražen Mađerić, Čerinina 3, 10000 Zagreb zastupanog po punomoćniku Odvjetničko društvo Matijević, Jakirčević o Malkoč j.t.d.</derivirana_varijabla>
  </DomainObject.Predmet.StrankaFormatedWithAdress>
  <DomainObject.Predmet.StrankaFormatedWithAdressOIB>
    <izvorni_sadrzaj> CROATIA osiguranje d.d., OIB 26187994862, Miramarska 22, 10000 Zagreb zastupanog po punomoćniku Odvjetničko društvo Matijević, Jakirčević o Malkoč j.t.d.; REPUBLIKA HRVATSKA, OIB 52634238587 zastupanog po punomoćniku Odvjetničko društvo Matijević, Jakirčević o Malkoč j.t.d.; INA-INDUSTRIJA NAFTE, d.d., OIB 27759560625, Avenija V. Holjevca 10, Zagreb zastupanog po punomoćniku Odvjetničko društvo Matijević, Jakirčević o Malkoč j.t.d.; Croatia Airlines d.d., OIB 24640993045, Bani 75/B, 10010 Buzin zastupanog po punomoćniku Odvjetničko društvo Matijević, Jakirčević o Malkoč j.t.d.; HRVATSKA ELEKTROPRIVREDA s.s., OIB 28921978587, Grada Vukovara 37, 10000 Zagreb zastupanog po punomoćniku Odvjetničko društvo Matijević, Jakirčević o Malkoč j.t.d.; HRVATSKE ŠUME d.o.o., OIB 69693144506, Ul.Ljudevita Farkaša Vukotinovića 2, 10000 Zagreb zastupanog po punomoćniku Odvjetničko društvo Matijević, Jakirčević o Malkoč j.t.d.; PETROKEMIJA, d.d., OIB 24503685008, Aleja Vukovar 4, 44320 Kutina zastupanog po punomoćniku Odvjetničko društvo Matijević, Jakirčević o Malkoč j.t.d.; Đuro Đaković Holding D.O.O., OIB 58828286397, Dr. Mile Budaka 1, 35000 Slavonski Brod zastupanog po punomoćniku Odvjetničko društvo Matijević, Jakirčević o Malkoč j.t.d.; ENERGOINVEST d.o.o., OIB 28251174341, Glavna 12, 31309 Kneževi Vinogradi zastupanog po punomoćniku Odvjetničko društvo Matijević, Jakirčević o Malkoč j.t.d.; TELENERG d.o.o., OIB 27181239184, Savska Cesta 41/V, 10000 Zagreb zastupanog po punomoćniku Odvjetničko društvo Matijević, Jakirčević o Malkoč j.t.d.; ENERGOCONTROL  d.o.o., OIB 76830041477, Savska c. 41, 10000 Zagreb zastupanog po punomoćniku Odvjetničko društvo Matijević, Jakirčević o Malkoč j.t.d.; ZAGREPČANKA-POSLOVNI OBJEKTI D.d.d., OIB 38911589285, Savska Cesta 41/XI, 10000 Zagreb zastupanog po punomoćniku Odvjetničko društvo Matijević, Jakirčević o Malkoč j.t.d.; BRODOGRADILIŠTE VIKTOR LENAC d.d., OIB 27531244647, Martinšćica/bb, 51000 Rijeka zastupanog po punomoćniku Odvjetničko društvo Matijević, Jakirčević o Malkoč j.t.d.; INOVINE d.d., OIB 85031837779, Draškovićeva 27, 10000 Zagreb zastupanog po punomoćniku Odvjetničko društvo Matijević, Jakirčević o Malkoč j.t.d.; irena štefanac, Strmec, Slavonska cesta 2c, 10430 Samobor zastupanog po punomoćniku Odvjetničko društvo Matijević, Jakirčević o Malkoč j.t.d.; Biserka Cvrtila, OIB 63810477290, Cvijete Zuzorić 43, 10000 Zagreb zastupanog po punomoćniku Odvjetničko društvo Matijević, Jakirčević o Malkoč j.t.d.; Milan Štefanac, Miramarska 13a, 10000 Zagreb zastupanog po punomoćniku Odvjetničko društvo Matijević, Jakirčević o Malkoč j.t.d.; Zrinka Nikolić, OIB 80436469990, Savska cesta 41, 10000 Zagreb zastupanog po punomoćniku Odvjetničko društvo Matijević, Jakirčević o Malkoč j.t.d.; Ierena Omrčen, Miramarska 111, 10000 Zagreb zastupanog po punomoćniku Odvjetničko društvo Matijević, Jakirčević o Malkoč j.t.d.; Ivan Omrčen, Maksimirska 111, 10000 Zagreb zastupanog po punomoćniku Odvjetničko društvo Matijević, Jakirčević o Malkoč j.t.d.; MARAT INŽENJERING d.o.o., OIB 59310208716, Savska c. 41, 10000 Zagreb zastupanog po punomoćniku Odvjetničko društvo Matijević, Jakirčević o Malkoč j.t.d.; GOYA - COMPANY d.o.o., OIB 82723108401, Savska cesta 41, 10000 Zagreb zastupanog po punomoćniku Odvjetničko društvo Matijević, Jakirčević o Malkoč j.t.d.; NAUTIKA KUFNER d.o.o., OIB 38302424150, Stjepana Gradića 13, 10000 Zagreb zastupanog po punomoćniku Odvjetničko društvo Matijević, Jakirčević o Malkoč j.t.d.; R.S. KABEL d.o.o., OIB 30460731848, Savska cesta 41/VI, 10000 Zagreb zastupanog po punomoćniku Odvjetničko društvo Matijević, Jakirčević o Malkoč j.t.d.; Dražen Mađerić, OIB 25640287114, Čerinina 3, 10000 Zagreb zastupanog po punomoćniku Odvjetničko društvo Matijević, Jakirčević o Malkoč j.t.d.</izvorni_sadrzaj>
    <derivirana_varijabla naziv="DomainObject.Predmet.StrankaFormatedWithAdressOIB_1"> CROATIA osiguranje d.d., OIB 26187994862, Miramarska 22, 10000 Zagreb zastupanog po punomoćniku Odvjetničko društvo Matijević, Jakirčević o Malkoč j.t.d.; REPUBLIKA HRVATSKA, OIB 52634238587 zastupanog po punomoćniku Odvjetničko društvo Matijević, Jakirčević o Malkoč j.t.d.; INA-INDUSTRIJA NAFTE, d.d., OIB 27759560625, Avenija V. Holjevca 10, Zagreb zastupanog po punomoćniku Odvjetničko društvo Matijević, Jakirčević o Malkoč j.t.d.; Croatia Airlines d.d., OIB 24640993045, Bani 75/B, 10010 Buzin zastupanog po punomoćniku Odvjetničko društvo Matijević, Jakirčević o Malkoč j.t.d.; HRVATSKA ELEKTROPRIVREDA s.s., OIB 28921978587, Grada Vukovara 37, 10000 Zagreb zastupanog po punomoćniku Odvjetničko društvo Matijević, Jakirčević o Malkoč j.t.d.; HRVATSKE ŠUME d.o.o., OIB 69693144506, Ul.Ljudevita Farkaša Vukotinovića 2, 10000 Zagreb zastupanog po punomoćniku Odvjetničko društvo Matijević, Jakirčević o Malkoč j.t.d.; PETROKEMIJA, d.d., OIB 24503685008, Aleja Vukovar 4, 44320 Kutina zastupanog po punomoćniku Odvjetničko društvo Matijević, Jakirčević o Malkoč j.t.d.; Đuro Đaković Holding D.O.O., OIB 58828286397, Dr. Mile Budaka 1, 35000 Slavonski Brod zastupanog po punomoćniku Odvjetničko društvo Matijević, Jakirčević o Malkoč j.t.d.; ENERGOINVEST d.o.o., OIB 28251174341, Glavna 12, 31309 Kneževi Vinogradi zastupanog po punomoćniku Odvjetničko društvo Matijević, Jakirčević o Malkoč j.t.d.; TELENERG d.o.o., OIB 27181239184, Savska Cesta 41/V, 10000 Zagreb zastupanog po punomoćniku Odvjetničko društvo Matijević, Jakirčević o Malkoč j.t.d.; ENERGOCONTROL  d.o.o., OIB 76830041477, Savska c. 41, 10000 Zagreb zastupanog po punomoćniku Odvjetničko društvo Matijević, Jakirčević o Malkoč j.t.d.; ZAGREPČANKA-POSLOVNI OBJEKTI D.d.d., OIB 38911589285, Savska Cesta 41/XI, 10000 Zagreb zastupanog po punomoćniku Odvjetničko društvo Matijević, Jakirčević o Malkoč j.t.d.; BRODOGRADILIŠTE VIKTOR LENAC d.d., OIB 27531244647, Martinšćica/bb, 51000 Rijeka zastupanog po punomoćniku Odvjetničko društvo Matijević, Jakirčević o Malkoč j.t.d.; INOVINE d.d., OIB 85031837779, Draškovićeva 27, 10000 Zagreb zastupanog po punomoćniku Odvjetničko društvo Matijević, Jakirčević o Malkoč j.t.d.; irena štefanac, Strmec, Slavonska cesta 2c, 10430 Samobor zastupanog po punomoćniku Odvjetničko društvo Matijević, Jakirčević o Malkoč j.t.d.; Biserka Cvrtila, OIB 63810477290, Cvijete Zuzorić 43, 10000 Zagreb zastupanog po punomoćniku Odvjetničko društvo Matijević, Jakirčević o Malkoč j.t.d.; Milan Štefanac, Miramarska 13a, 10000 Zagreb zastupanog po punomoćniku Odvjetničko društvo Matijević, Jakirčević o Malkoč j.t.d.; Zrinka Nikolić, OIB 80436469990, Savska cesta 41, 10000 Zagreb zastupanog po punomoćniku Odvjetničko društvo Matijević, Jakirčević o Malkoč j.t.d.; Ierena Omrčen, Miramarska 111, 10000 Zagreb zastupanog po punomoćniku Odvjetničko društvo Matijević, Jakirčević o Malkoč j.t.d.; Ivan Omrčen, Maksimirska 111, 10000 Zagreb zastupanog po punomoćniku Odvjetničko društvo Matijević, Jakirčević o Malkoč j.t.d.; MARAT INŽENJERING d.o.o., OIB 59310208716, Savska c. 41, 10000 Zagreb zastupanog po punomoćniku Odvjetničko društvo Matijević, Jakirčević o Malkoč j.t.d.; GOYA - COMPANY d.o.o., OIB 82723108401, Savska cesta 41, 10000 Zagreb zastupanog po punomoćniku Odvjetničko društvo Matijević, Jakirčević o Malkoč j.t.d.; NAUTIKA KUFNER d.o.o., OIB 38302424150, Stjepana Gradića 13, 10000 Zagreb zastupanog po punomoćniku Odvjetničko društvo Matijević, Jakirčević o Malkoč j.t.d.; R.S. KABEL d.o.o., OIB 30460731848, Savska cesta 41/VI, 10000 Zagreb zastupanog po punomoćniku Odvjetničko društvo Matijević, Jakirčević o Malkoč j.t.d.; Dražen Mađerić, OIB 25640287114, Čerinina 3, 10000 Zagreb zastupanog po punomoćniku Odvjetničko društvo Matijević, Jakirčević o Malkoč j.t.d.</derivirana_varijabla>
  </DomainObject.Predmet.StrankaFormatedWithAdressOIB>
  <DomainObject.Predmet.StrankaWithAdress>
    <izvorni_sadrzaj>CROATIA osiguranje d.d. Miramarska 22,10000 Zagreb,REPUBLIKA HRVATSKA ,INA-INDUSTRIJA NAFTE, d.d. Avenija V. Holjevca 10,Zagreb,Croatia Airlines d.d. Bani 75/B,10010 Buzin,HRVATSKA ELEKTROPRIVREDA s.s. Grada Vukovara 37,10000 Zagreb,HRVATSKE ŠUME d.o.o. Ul.Ljudevita Farkaša Vukotinovića 2,10000 Zagreb,PETROKEMIJA, d.d. Aleja Vukovar 4,44320 Kutina,Đuro Đaković Holding D.O.O. Dr. Mile Budaka 1,35000 Slavonski Brod,ENERGOINVEST d.o.o. Glavna 12,31309 Kneževi Vinogradi,TELENERG d.o.o. Savska Cesta 41/V,10000 Zagreb,ENERGOCONTROL  d.o.o. Savska c. 41,10000 Zagreb,ZAGREPČANKA-POSLOVNI OBJEKTI D.d.d. Savska Cesta 41/XI,10000 Zagreb,BRODOGRADILIŠTE VIKTOR LENAC d.d. Martinšćica/bb,51000 Rijeka,INOVINE d.d. Draškovićeva 27,10000 Zagreb,irena štefanac Strmec, Slavonska cesta 2c,10430 Samobor,Biserka Cvrtila Cvijete Zuzorić 43,10000 Zagreb,Milan Štefanac Miramarska 13a,10000 Zagreb,Zrinka Nikolić Savska cesta 41,10000 Zagreb,Ierena Omrčen Miramarska 111,10000 Zagreb,Ivan Omrčen Maksimirska 111,10000 Zagreb,MARAT INŽENJERING d.o.o. Savska c. 41,10000 Zagreb,GOYA - COMPANY d.o.o. Savska cesta 41,10000 Zagreb,NAUTIKA KUFNER d.o.o. Stjepana Gradića 13,10000 Zagreb,R.S. KABEL d.o.o. Savska cesta 41/VI,10000 Zagreb,Dražen Mađerić Čerinina 3,10000 Zagreb</izvorni_sadrzaj>
    <derivirana_varijabla naziv="DomainObject.Predmet.StrankaWithAdress_1">CROATIA osiguranje d.d. Miramarska 22,10000 Zagreb,REPUBLIKA HRVATSKA ,INA-INDUSTRIJA NAFTE, d.d. Avenija V. Holjevca 10,Zagreb,Croatia Airlines d.d. Bani 75/B,10010 Buzin,HRVATSKA ELEKTROPRIVREDA s.s. Grada Vukovara 37,10000 Zagreb,HRVATSKE ŠUME d.o.o. Ul.Ljudevita Farkaša Vukotinovića 2,10000 Zagreb,PETROKEMIJA, d.d. Aleja Vukovar 4,44320 Kutina,Đuro Đaković Holding D.O.O. Dr. Mile Budaka 1,35000 Slavonski Brod,ENERGOINVEST d.o.o. Glavna 12,31309 Kneževi Vinogradi,TELENERG d.o.o. Savska Cesta 41/V,10000 Zagreb,ENERGOCONTROL  d.o.o. Savska c. 41,10000 Zagreb,ZAGREPČANKA-POSLOVNI OBJEKTI D.d.d. Savska Cesta 41/XI,10000 Zagreb,BRODOGRADILIŠTE VIKTOR LENAC d.d. Martinšćica/bb,51000 Rijeka,INOVINE d.d. Draškovićeva 27,10000 Zagreb,irena štefanac Strmec, Slavonska cesta 2c,10430 Samobor,Biserka Cvrtila Cvijete Zuzorić 43,10000 Zagreb,Milan Štefanac Miramarska 13a,10000 Zagreb,Zrinka Nikolić Savska cesta 41,10000 Zagreb,Ierena Omrčen Miramarska 111,10000 Zagreb,Ivan Omrčen Maksimirska 111,10000 Zagreb,MARAT INŽENJERING d.o.o. Savska c. 41,10000 Zagreb,GOYA - COMPANY d.o.o. Savska cesta 41,10000 Zagreb,NAUTIKA KUFNER d.o.o. Stjepana Gradića 13,10000 Zagreb,R.S. KABEL d.o.o. Savska cesta 41/VI,10000 Zagreb,Dražen Mađerić Čerinina 3,10000 Zagreb</derivirana_varijabla>
  </DomainObject.Predmet.StrankaWithAdress>
  <DomainObject.Predmet.StrankaWithAdressOIB>
    <izvorni_sadrzaj>CROATIA osiguranje d.d., OIB 26187994862, Miramarska 22,10000 Zagreb,REPUBLIKA HRVATSKA, OIB 52634238587,INA-INDUSTRIJA NAFTE, d.d., OIB 27759560625, Avenija V. Holjevca 10,Zagreb,Croatia Airlines d.d., OIB 24640993045, Bani 75/B,10010 Buzin,HRVATSKA ELEKTROPRIVREDA s.s., OIB 28921978587, Grada Vukovara 37,10000 Zagreb,HRVATSKE ŠUME d.o.o., OIB 69693144506, Ul.Ljudevita Farkaša Vukotinovića 2,10000 Zagreb,PETROKEMIJA, d.d., OIB 24503685008, Aleja Vukovar 4,44320 Kutina,Đuro Đaković Holding D.O.O., OIB 58828286397, Dr. Mile Budaka 1,35000 Slavonski Brod,ENERGOINVEST d.o.o., OIB 28251174341, Glavna 12,31309 Kneževi Vinogradi,TELENERG d.o.o., OIB 27181239184, Savska Cesta 41/V,10000 Zagreb,ENERGOCONTROL  d.o.o., OIB 76830041477, Savska c. 41,10000 Zagreb,ZAGREPČANKA-POSLOVNI OBJEKTI D.d.d., OIB 38911589285, Savska Cesta 41/XI,10000 Zagreb,BRODOGRADILIŠTE VIKTOR LENAC d.d., OIB 27531244647, Martinšćica/bb,51000 Rijeka,INOVINE d.d., OIB 85031837779, Draškovićeva 27,10000 Zagreb,irena štefanac, Strmec, Slavonska cesta 2c,10430 Samobor,Biserka Cvrtila, OIB 63810477290, Cvijete Zuzorić 43,10000 Zagreb,Milan Štefanac, Miramarska 13a,10000 Zagreb,Zrinka Nikolić, OIB 80436469990, Savska cesta 41,10000 Zagreb,Ierena Omrčen, Miramarska 111,10000 Zagreb,Ivan Omrčen, Maksimirska 111,10000 Zagreb,MARAT INŽENJERING d.o.o., OIB 59310208716, Savska c. 41,10000 Zagreb,GOYA - COMPANY d.o.o., OIB 82723108401, Savska cesta 41,10000 Zagreb,NAUTIKA KUFNER d.o.o., OIB 38302424150, Stjepana Gradića 13,10000 Zagreb,R.S. KABEL d.o.o., OIB 30460731848, Savska cesta 41/VI,10000 Zagreb,Dražen Mađerić, OIB 25640287114, Čerinina 3,10000 Zagreb</izvorni_sadrzaj>
    <derivirana_varijabla naziv="DomainObject.Predmet.StrankaWithAdressOIB_1">CROATIA osiguranje d.d., OIB 26187994862, Miramarska 22,10000 Zagreb,REPUBLIKA HRVATSKA, OIB 52634238587,INA-INDUSTRIJA NAFTE, d.d., OIB 27759560625, Avenija V. Holjevca 10,Zagreb,Croatia Airlines d.d., OIB 24640993045, Bani 75/B,10010 Buzin,HRVATSKA ELEKTROPRIVREDA s.s., OIB 28921978587, Grada Vukovara 37,10000 Zagreb,HRVATSKE ŠUME d.o.o., OIB 69693144506, Ul.Ljudevita Farkaša Vukotinovića 2,10000 Zagreb,PETROKEMIJA, d.d., OIB 24503685008, Aleja Vukovar 4,44320 Kutina,Đuro Đaković Holding D.O.O., OIB 58828286397, Dr. Mile Budaka 1,35000 Slavonski Brod,ENERGOINVEST d.o.o., OIB 28251174341, Glavna 12,31309 Kneževi Vinogradi,TELENERG d.o.o., OIB 27181239184, Savska Cesta 41/V,10000 Zagreb,ENERGOCONTROL  d.o.o., OIB 76830041477, Savska c. 41,10000 Zagreb,ZAGREPČANKA-POSLOVNI OBJEKTI D.d.d., OIB 38911589285, Savska Cesta 41/XI,10000 Zagreb,BRODOGRADILIŠTE VIKTOR LENAC d.d., OIB 27531244647, Martinšćica/bb,51000 Rijeka,INOVINE d.d., OIB 85031837779, Draškovićeva 27,10000 Zagreb,irena štefanac, Strmec, Slavonska cesta 2c,10430 Samobor,Biserka Cvrtila, OIB 63810477290, Cvijete Zuzorić 43,10000 Zagreb,Milan Štefanac, Miramarska 13a,10000 Zagreb,Zrinka Nikolić, OIB 80436469990, Savska cesta 41,10000 Zagreb,Ierena Omrčen, Miramarska 111,10000 Zagreb,Ivan Omrčen, Maksimirska 111,10000 Zagreb,MARAT INŽENJERING d.o.o., OIB 59310208716, Savska c. 41,10000 Zagreb,GOYA - COMPANY d.o.o., OIB 82723108401, Savska cesta 41,10000 Zagreb,NAUTIKA KUFNER d.o.o., OIB 38302424150, Stjepana Gradića 13,10000 Zagreb,R.S. KABEL d.o.o., OIB 30460731848, Savska cesta 41/VI,10000 Zagreb,Dražen Mađerić, OIB 25640287114, Čerinina 3,10000 Zagreb</derivirana_varijabla>
  </DomainObject.Predmet.StrankaWithAdressOIB>
  <DomainObject.Predmet.StrankaNazivFormated>
    <izvorni_sadrzaj>CROATIA osiguranje d.d.,REPUBLIKA HRVATSKA,INA-INDUSTRIJA NAFTE, d.d.,Croatia Airlines d.d.,HRVATSKA ELEKTROPRIVREDA s.s.,HRVATSKE ŠUME d.o.o.,PETROKEMIJA, d.d.,Đuro Đaković Holding D.O.O.,ENERGOINVEST d.o.o.,TELENERG d.o.o.,ENERGOCONTROL  d.o.o.,ZAGREPČANKA-POSLOVNI OBJEKTI D.d.d.,BRODOGRADILIŠTE VIKTOR LENAC d.d.,INOVINE d.d.,irena štefanac,Biserka Cvrtila,Milan Štefanac,Zrinka Nikolić,Ierena Omrčen,Ivan Omrčen,MARAT INŽENJERING d.o.o.,GOYA - COMPANY d.o.o.,NAUTIKA KUFNER d.o.o.,R.S. KABEL d.o.o.,Dražen Mađerić</izvorni_sadrzaj>
    <derivirana_varijabla naziv="DomainObject.Predmet.StrankaNazivFormated_1">CROATIA osiguranje d.d.,REPUBLIKA HRVATSKA,INA-INDUSTRIJA NAFTE, d.d.,Croatia Airlines d.d.,HRVATSKA ELEKTROPRIVREDA s.s.,HRVATSKE ŠUME d.o.o.,PETROKEMIJA, d.d.,Đuro Đaković Holding D.O.O.,ENERGOINVEST d.o.o.,TELENERG d.o.o.,ENERGOCONTROL  d.o.o.,ZAGREPČANKA-POSLOVNI OBJEKTI D.d.d.,BRODOGRADILIŠTE VIKTOR LENAC d.d.,INOVINE d.d.,irena štefanac,Biserka Cvrtila,Milan Štefanac,Zrinka Nikolić,Ierena Omrčen,Ivan Omrčen,MARAT INŽENJERING d.o.o.,GOYA - COMPANY d.o.o.,NAUTIKA KUFNER d.o.o.,R.S. KABEL d.o.o.,Dražen Mađerić</derivirana_varijabla>
  </DomainObject.Predmet.StrankaNazivFormated>
  <DomainObject.Predmet.StrankaNazivFormatedOIB>
    <izvorni_sadrzaj>CROATIA osiguranje d.d., OIB 26187994862,REPUBLIKA HRVATSKA, OIB 52634238587,INA-INDUSTRIJA NAFTE, d.d., OIB 27759560625,Croatia Airlines d.d., OIB 24640993045,HRVATSKA ELEKTROPRIVREDA s.s., OIB 28921978587,HRVATSKE ŠUME d.o.o., OIB 69693144506,PETROKEMIJA, d.d., OIB 24503685008,Đuro Đaković Holding D.O.O., OIB 58828286397,ENERGOINVEST d.o.o., OIB 28251174341,TELENERG d.o.o., OIB 27181239184,ENERGOCONTROL  d.o.o., OIB 76830041477,ZAGREPČANKA-POSLOVNI OBJEKTI D.d.d., OIB 38911589285,BRODOGRADILIŠTE VIKTOR LENAC d.d., OIB 27531244647,INOVINE d.d., OIB 85031837779,irena štefanac,Biserka Cvrtila, OIB 63810477290,Milan Štefanac,Zrinka Nikolić, OIB 80436469990,Ierena Omrčen,Ivan Omrčen,MARAT INŽENJERING d.o.o., OIB 59310208716,GOYA - COMPANY d.o.o., OIB 82723108401,NAUTIKA KUFNER d.o.o., OIB 38302424150,R.S. KABEL d.o.o., OIB 30460731848,Dražen Mađerić, OIB 25640287114</izvorni_sadrzaj>
    <derivirana_varijabla naziv="DomainObject.Predmet.StrankaNazivFormatedOIB_1">CROATIA osiguranje d.d., OIB 26187994862,REPUBLIKA HRVATSKA, OIB 52634238587,INA-INDUSTRIJA NAFTE, d.d., OIB 27759560625,Croatia Airlines d.d., OIB 24640993045,HRVATSKA ELEKTROPRIVREDA s.s., OIB 28921978587,HRVATSKE ŠUME d.o.o., OIB 69693144506,PETROKEMIJA, d.d., OIB 24503685008,Đuro Đaković Holding D.O.O., OIB 58828286397,ENERGOINVEST d.o.o., OIB 28251174341,TELENERG d.o.o., OIB 27181239184,ENERGOCONTROL  d.o.o., OIB 76830041477,ZAGREPČANKA-POSLOVNI OBJEKTI D.d.d., OIB 38911589285,BRODOGRADILIŠTE VIKTOR LENAC d.d., OIB 27531244647,INOVINE d.d., OIB 85031837779,irena štefanac,Biserka Cvrtila, OIB 63810477290,Milan Štefanac,Zrinka Nikolić, OIB 80436469990,Ierena Omrčen,Ivan Omrčen,MARAT INŽENJERING d.o.o., OIB 59310208716,GOYA - COMPANY d.o.o., OIB 82723108401,NAUTIKA KUFNER d.o.o., OIB 38302424150,R.S. KABEL d.o.o., OIB 30460731848,Dražen Mađerić, OIB 25640287114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CROATIA osiguranje d.d. zastupanog po punomoćniku Odvjetničko društvo Matijević, Jakirčević o Malkoč j.t.d.</item>
      <item>REPUBLIKA HRVATSKA zastupanog po punomoćniku Odvjetničko društvo Matijević, Jakirčević o Malkoč j.t.d.</item>
      <item>INA-INDUSTRIJA NAFTE, d.d. zastupanog po punomoćniku Odvjetničko društvo Matijević, Jakirčević o Malkoč j.t.d.</item>
      <item>Croatia Airlines d.d. zastupanog po punomoćniku Odvjetničko društvo Matijević, Jakirčević o Malkoč j.t.d.</item>
      <item>HRVATSKA ELEKTROPRIVREDA s.s. zastupanog po punomoćniku Odvjetničko društvo Matijević, Jakirčević o Malkoč j.t.d.</item>
      <item>HRVATSKE ŠUME d.o.o. zastupanog po punomoćniku Odvjetničko društvo Matijević, Jakirčević o Malkoč j.t.d.</item>
      <item>PETROKEMIJA, d.d. zastupanog po punomoćniku Odvjetničko društvo Matijević, Jakirčević o Malkoč j.t.d.</item>
      <item>Đuro Đaković Holding D.O.O. zastupanog po punomoćniku Odvjetničko društvo Matijević, Jakirčević o Malkoč j.t.d.</item>
      <item>ENERGOINVEST d.o.o. zastupanog po punomoćniku Odvjetničko društvo Matijević, Jakirčević o Malkoč j.t.d.</item>
      <item>TELENERG d.o.o. zastupanog po punomoćniku Odvjetničko društvo Matijević, Jakirčević o Malkoč j.t.d.</item>
      <item>ENERGOCONTROL  d.o.o. zastupanog po punomoćniku Odvjetničko društvo Matijević, Jakirčević o Malkoč j.t.d.</item>
      <item>ZAGREPČANKA-POSLOVNI OBJEKTI D.d.d. zastupanog po punomoćniku Odvjetničko društvo Matijević, Jakirčević o Malkoč j.t.d.</item>
      <item>BRODOGRADILIŠTE VIKTOR LENAC d.d. zastupanog po punomoćniku Odvjetničko društvo Matijević, Jakirčević o Malkoč j.t.d.</item>
      <item>INOVINE d.d. zastupanog po punomoćniku Odvjetničko društvo Matijević, Jakirčević o Malkoč j.t.d.</item>
      <item>irena štefanac zastupanog po punomoćniku Odvjetničko društvo Matijević, Jakirčević o Malkoč j.t.d.</item>
      <item>Biserka Cvrtila zastupanog po punomoćniku Odvjetničko društvo Matijević, Jakirčević o Malkoč j.t.d.</item>
      <item>Milan Štefanac zastupanog po punomoćniku Odvjetničko društvo Matijević, Jakirčević o Malkoč j.t.d.</item>
      <item>Zrinka Nikolić zastupanog po punomoćniku Odvjetničko društvo Matijević, Jakirčević o Malkoč j.t.d.</item>
      <item>Ierena Omrčen zastupanog po punomoćniku Odvjetničko društvo Matijević, Jakirčević o Malkoč j.t.d.</item>
      <item>Ivan Omrčen zastupanog po punomoćniku Odvjetničko društvo Matijević, Jakirčević o Malkoč j.t.d.</item>
      <item>MARAT INŽENJERING d.o.o. zastupanog po punomoćniku Odvjetničko društvo Matijević, Jakirčević o Malkoč j.t.d.</item>
      <item>GOYA - COMPANY d.o.o. zastupanog po punomoćniku Odvjetničko društvo Matijević, Jakirčević o Malkoč j.t.d.</item>
      <item>NAUTIKA KUFNER d.o.o. zastupanog po punomoćniku Odvjetničko društvo Matijević, Jakirčević o Malkoč j.t.d.</item>
      <item>R.S. KABEL d.o.o. zastupanog po punomoćniku Odvjetničko društvo Matijević, Jakirčević o Malkoč j.t.d.</item>
      <item>Dražen Mađerić zastupanog po punomoćniku Odvjetničko društvo Matijević, Jakirčević o Malkoč j.t.d.</item>
    </izvorni_sadrzaj>
    <derivirana_varijabla naziv="DomainObject.Predmet.StrankaListFormated_1">
      <item>CROATIA osiguranje d.d. zastupanog po punomoćniku Odvjetničko društvo Matijević, Jakirčević o Malkoč j.t.d.</item>
      <item>REPUBLIKA HRVATSKA zastupanog po punomoćniku Odvjetničko društvo Matijević, Jakirčević o Malkoč j.t.d.</item>
      <item>INA-INDUSTRIJA NAFTE, d.d. zastupanog po punomoćniku Odvjetničko društvo Matijević, Jakirčević o Malkoč j.t.d.</item>
      <item>Croatia Airlines d.d. zastupanog po punomoćniku Odvjetničko društvo Matijević, Jakirčević o Malkoč j.t.d.</item>
      <item>HRVATSKA ELEKTROPRIVREDA s.s. zastupanog po punomoćniku Odvjetničko društvo Matijević, Jakirčević o Malkoč j.t.d.</item>
      <item>HRVATSKE ŠUME d.o.o. zastupanog po punomoćniku Odvjetničko društvo Matijević, Jakirčević o Malkoč j.t.d.</item>
      <item>PETROKEMIJA, d.d. zastupanog po punomoćniku Odvjetničko društvo Matijević, Jakirčević o Malkoč j.t.d.</item>
      <item>Đuro Đaković Holding D.O.O. zastupanog po punomoćniku Odvjetničko društvo Matijević, Jakirčević o Malkoč j.t.d.</item>
      <item>ENERGOINVEST d.o.o. zastupanog po punomoćniku Odvjetničko društvo Matijević, Jakirčević o Malkoč j.t.d.</item>
      <item>TELENERG d.o.o. zastupanog po punomoćniku Odvjetničko društvo Matijević, Jakirčević o Malkoč j.t.d.</item>
      <item>ENERGOCONTROL  d.o.o. zastupanog po punomoćniku Odvjetničko društvo Matijević, Jakirčević o Malkoč j.t.d.</item>
      <item>ZAGREPČANKA-POSLOVNI OBJEKTI D.d.d. zastupanog po punomoćniku Odvjetničko društvo Matijević, Jakirčević o Malkoč j.t.d.</item>
      <item>BRODOGRADILIŠTE VIKTOR LENAC d.d. zastupanog po punomoćniku Odvjetničko društvo Matijević, Jakirčević o Malkoč j.t.d.</item>
      <item>INOVINE d.d. zastupanog po punomoćniku Odvjetničko društvo Matijević, Jakirčević o Malkoč j.t.d.</item>
      <item>irena štefanac zastupanog po punomoćniku Odvjetničko društvo Matijević, Jakirčević o Malkoč j.t.d.</item>
      <item>Biserka Cvrtila zastupanog po punomoćniku Odvjetničko društvo Matijević, Jakirčević o Malkoč j.t.d.</item>
      <item>Milan Štefanac zastupanog po punomoćniku Odvjetničko društvo Matijević, Jakirčević o Malkoč j.t.d.</item>
      <item>Zrinka Nikolić zastupanog po punomoćniku Odvjetničko društvo Matijević, Jakirčević o Malkoč j.t.d.</item>
      <item>Ierena Omrčen zastupanog po punomoćniku Odvjetničko društvo Matijević, Jakirčević o Malkoč j.t.d.</item>
      <item>Ivan Omrčen zastupanog po punomoćniku Odvjetničko društvo Matijević, Jakirčević o Malkoč j.t.d.</item>
      <item>MARAT INŽENJERING d.o.o. zastupanog po punomoćniku Odvjetničko društvo Matijević, Jakirčević o Malkoč j.t.d.</item>
      <item>GOYA - COMPANY d.o.o. zastupanog po punomoćniku Odvjetničko društvo Matijević, Jakirčević o Malkoč j.t.d.</item>
      <item>NAUTIKA KUFNER d.o.o. zastupanog po punomoćniku Odvjetničko društvo Matijević, Jakirčević o Malkoč j.t.d.</item>
      <item>R.S. KABEL d.o.o. zastupanog po punomoćniku Odvjetničko društvo Matijević, Jakirčević o Malkoč j.t.d.</item>
      <item>Dražen Mađerić zastupanog po punomoćniku Odvjetničko društvo Matijević, Jakirčević o Malkoč j.t.d.</item>
    </derivirana_varijabla>
  </DomainObject.Predmet.StrankaListFormated>
  <DomainObject.Predmet.StrankaListFormatedOIB>
    <izvorni_sadrzaj>
      <item>CROATIA osiguranje d.d., OIB 26187994862 zastupanog po punomoćniku Odvjetničko društvo Matijević, Jakirčević o Malkoč j.t.d.</item>
      <item>REPUBLIKA HRVATSKA, OIB 52634238587 zastupanog po punomoćniku Odvjetničko društvo Matijević, Jakirčević o Malkoč j.t.d.</item>
      <item>INA-INDUSTRIJA NAFTE, d.d., OIB 27759560625 zastupanog po punomoćniku Odvjetničko društvo Matijević, Jakirčević o Malkoč j.t.d.</item>
      <item>Croatia Airlines d.d., OIB 24640993045 zastupanog po punomoćniku Odvjetničko društvo Matijević, Jakirčević o Malkoč j.t.d.</item>
      <item>HRVATSKA ELEKTROPRIVREDA s.s., OIB 28921978587 zastupanog po punomoćniku Odvjetničko društvo Matijević, Jakirčević o Malkoč j.t.d.</item>
      <item>HRVATSKE ŠUME d.o.o., OIB 69693144506 zastupanog po punomoćniku Odvjetničko društvo Matijević, Jakirčević o Malkoč j.t.d.</item>
      <item>PETROKEMIJA, d.d., OIB 24503685008 zastupanog po punomoćniku Odvjetničko društvo Matijević, Jakirčević o Malkoč j.t.d.</item>
      <item>Đuro Đaković Holding D.O.O., OIB 58828286397 zastupanog po punomoćniku Odvjetničko društvo Matijević, Jakirčević o Malkoč j.t.d.</item>
      <item>ENERGOINVEST d.o.o., OIB 28251174341 zastupanog po punomoćniku Odvjetničko društvo Matijević, Jakirčević o Malkoč j.t.d.</item>
      <item>TELENERG d.o.o., OIB 27181239184 zastupanog po punomoćniku Odvjetničko društvo Matijević, Jakirčević o Malkoč j.t.d.</item>
      <item>ENERGOCONTROL  d.o.o., OIB 76830041477 zastupanog po punomoćniku Odvjetničko društvo Matijević, Jakirčević o Malkoč j.t.d.</item>
      <item>ZAGREPČANKA-POSLOVNI OBJEKTI D.d.d., OIB 38911589285 zastupanog po punomoćniku Odvjetničko društvo Matijević, Jakirčević o Malkoč j.t.d.</item>
      <item>BRODOGRADILIŠTE VIKTOR LENAC d.d., OIB 27531244647 zastupanog po punomoćniku Odvjetničko društvo Matijević, Jakirčević o Malkoč j.t.d.</item>
      <item>INOVINE d.d., OIB 85031837779 zastupanog po punomoćniku Odvjetničko društvo Matijević, Jakirčević o Malkoč j.t.d.</item>
      <item>irena štefanac zastupanog po punomoćniku Odvjetničko društvo Matijević, Jakirčević o Malkoč j.t.d.</item>
      <item>Biserka Cvrtila, OIB 63810477290 zastupanog po punomoćniku Odvjetničko društvo Matijević, Jakirčević o Malkoč j.t.d.</item>
      <item>Milan Štefanac zastupanog po punomoćniku Odvjetničko društvo Matijević, Jakirčević o Malkoč j.t.d.</item>
      <item>Zrinka Nikolić, OIB 80436469990 zastupanog po punomoćniku Odvjetničko društvo Matijević, Jakirčević o Malkoč j.t.d.</item>
      <item>Ierena Omrčen zastupanog po punomoćniku Odvjetničko društvo Matijević, Jakirčević o Malkoč j.t.d.</item>
      <item>Ivan Omrčen zastupanog po punomoćniku Odvjetničko društvo Matijević, Jakirčević o Malkoč j.t.d.</item>
      <item>MARAT INŽENJERING d.o.o., OIB 59310208716 zastupanog po punomoćniku Odvjetničko društvo Matijević, Jakirčević o Malkoč j.t.d.</item>
      <item>GOYA - COMPANY d.o.o., OIB 82723108401 zastupanog po punomoćniku Odvjetničko društvo Matijević, Jakirčević o Malkoč j.t.d.</item>
      <item>NAUTIKA KUFNER d.o.o., OIB 38302424150 zastupanog po punomoćniku Odvjetničko društvo Matijević, Jakirčević o Malkoč j.t.d.</item>
      <item>R.S. KABEL d.o.o., OIB 30460731848 zastupanog po punomoćniku Odvjetničko društvo Matijević, Jakirčević o Malkoč j.t.d.</item>
      <item>Dražen Mađerić, OIB 25640287114 zastupanog po punomoćniku Odvjetničko društvo Matijević, Jakirčević o Malkoč j.t.d.</item>
    </izvorni_sadrzaj>
    <derivirana_varijabla naziv="DomainObject.Predmet.StrankaListFormatedOIB_1">
      <item>CROATIA osiguranje d.d., OIB 26187994862 zastupanog po punomoćniku Odvjetničko društvo Matijević, Jakirčević o Malkoč j.t.d.</item>
      <item>REPUBLIKA HRVATSKA, OIB 52634238587 zastupanog po punomoćniku Odvjetničko društvo Matijević, Jakirčević o Malkoč j.t.d.</item>
      <item>INA-INDUSTRIJA NAFTE, d.d., OIB 27759560625 zastupanog po punomoćniku Odvjetničko društvo Matijević, Jakirčević o Malkoč j.t.d.</item>
      <item>Croatia Airlines d.d., OIB 24640993045 zastupanog po punomoćniku Odvjetničko društvo Matijević, Jakirčević o Malkoč j.t.d.</item>
      <item>HRVATSKA ELEKTROPRIVREDA s.s., OIB 28921978587 zastupanog po punomoćniku Odvjetničko društvo Matijević, Jakirčević o Malkoč j.t.d.</item>
      <item>HRVATSKE ŠUME d.o.o., OIB 69693144506 zastupanog po punomoćniku Odvjetničko društvo Matijević, Jakirčević o Malkoč j.t.d.</item>
      <item>PETROKEMIJA, d.d., OIB 24503685008 zastupanog po punomoćniku Odvjetničko društvo Matijević, Jakirčević o Malkoč j.t.d.</item>
      <item>Đuro Đaković Holding D.O.O., OIB 58828286397 zastupanog po punomoćniku Odvjetničko društvo Matijević, Jakirčević o Malkoč j.t.d.</item>
      <item>ENERGOINVEST d.o.o., OIB 28251174341 zastupanog po punomoćniku Odvjetničko društvo Matijević, Jakirčević o Malkoč j.t.d.</item>
      <item>TELENERG d.o.o., OIB 27181239184 zastupanog po punomoćniku Odvjetničko društvo Matijević, Jakirčević o Malkoč j.t.d.</item>
      <item>ENERGOCONTROL  d.o.o., OIB 76830041477 zastupanog po punomoćniku Odvjetničko društvo Matijević, Jakirčević o Malkoč j.t.d.</item>
      <item>ZAGREPČANKA-POSLOVNI OBJEKTI D.d.d., OIB 38911589285 zastupanog po punomoćniku Odvjetničko društvo Matijević, Jakirčević o Malkoč j.t.d.</item>
      <item>BRODOGRADILIŠTE VIKTOR LENAC d.d., OIB 27531244647 zastupanog po punomoćniku Odvjetničko društvo Matijević, Jakirčević o Malkoč j.t.d.</item>
      <item>INOVINE d.d., OIB 85031837779 zastupanog po punomoćniku Odvjetničko društvo Matijević, Jakirčević o Malkoč j.t.d.</item>
      <item>irena štefanac zastupanog po punomoćniku Odvjetničko društvo Matijević, Jakirčević o Malkoč j.t.d.</item>
      <item>Biserka Cvrtila, OIB 63810477290 zastupanog po punomoćniku Odvjetničko društvo Matijević, Jakirčević o Malkoč j.t.d.</item>
      <item>Milan Štefanac zastupanog po punomoćniku Odvjetničko društvo Matijević, Jakirčević o Malkoč j.t.d.</item>
      <item>Zrinka Nikolić, OIB 80436469990 zastupanog po punomoćniku Odvjetničko društvo Matijević, Jakirčević o Malkoč j.t.d.</item>
      <item>Ierena Omrčen zastupanog po punomoćniku Odvjetničko društvo Matijević, Jakirčević o Malkoč j.t.d.</item>
      <item>Ivan Omrčen zastupanog po punomoćniku Odvjetničko društvo Matijević, Jakirčević o Malkoč j.t.d.</item>
      <item>MARAT INŽENJERING d.o.o., OIB 59310208716 zastupanog po punomoćniku Odvjetničko društvo Matijević, Jakirčević o Malkoč j.t.d.</item>
      <item>GOYA - COMPANY d.o.o., OIB 82723108401 zastupanog po punomoćniku Odvjetničko društvo Matijević, Jakirčević o Malkoč j.t.d.</item>
      <item>NAUTIKA KUFNER d.o.o., OIB 38302424150 zastupanog po punomoćniku Odvjetničko društvo Matijević, Jakirčević o Malkoč j.t.d.</item>
      <item>R.S. KABEL d.o.o., OIB 30460731848 zastupanog po punomoćniku Odvjetničko društvo Matijević, Jakirčević o Malkoč j.t.d.</item>
      <item>Dražen Mađerić, OIB 25640287114 zastupanog po punomoćniku Odvjetničko društvo Matijević, Jakirčević o Malkoč j.t.d.</item>
    </derivirana_varijabla>
  </DomainObject.Predmet.StrankaListFormatedOIB>
  <DomainObject.Predmet.StrankaListFormatedWithAdress>
    <izvorni_sadrzaj>
      <item>CROATIA osiguranje d.d., Miramarska 22, 10000 Zagreb zastupanog po punomoćniku Odvjetničko društvo Matijević, Jakirčević o Malkoč j.t.d.</item>
      <item>REPUBLIKA HRVATSKA zastupanog po punomoćniku Odvjetničko društvo Matijević, Jakirčević o Malkoč j.t.d.</item>
      <item>INA-INDUSTRIJA NAFTE, d.d., Avenija V. Holjevca 10, Zagreb zastupanog po punomoćniku Odvjetničko društvo Matijević, Jakirčević o Malkoč j.t.d.</item>
      <item>Croatia Airlines d.d., Bani 75/B, 10010 Buzin zastupanog po punomoćniku Odvjetničko društvo Matijević, Jakirčević o Malkoč j.t.d.</item>
      <item>HRVATSKA ELEKTROPRIVREDA s.s., Grada Vukovara 37, 10000 Zagreb zastupanog po punomoćniku Odvjetničko društvo Matijević, Jakirčević o Malkoč j.t.d.</item>
      <item>HRVATSKE ŠUME d.o.o., Ul.Ljudevita Farkaša Vukotinovića 2, 10000 Zagreb zastupanog po punomoćniku Odvjetničko društvo Matijević, Jakirčević o Malkoč j.t.d.</item>
      <item>PETROKEMIJA, d.d., Aleja Vukovar 4, 44320 Kutina zastupanog po punomoćniku Odvjetničko društvo Matijević, Jakirčević o Malkoč j.t.d.</item>
      <item>Đuro Đaković Holding D.O.O., Dr. Mile Budaka 1, 35000 Slavonski Brod zastupanog po punomoćniku Odvjetničko društvo Matijević, Jakirčević o Malkoč j.t.d.</item>
      <item>ENERGOINVEST d.o.o., Glavna 12, 31309 Kneževi Vinogradi zastupanog po punomoćniku Odvjetničko društvo Matijević, Jakirčević o Malkoč j.t.d.</item>
      <item>TELENERG d.o.o., Savska Cesta 41/V, 10000 Zagreb zastupanog po punomoćniku Odvjetničko društvo Matijević, Jakirčević o Malkoč j.t.d.</item>
      <item>ENERGOCONTROL  d.o.o., Savska c. 41, 10000 Zagreb zastupanog po punomoćniku Odvjetničko društvo Matijević, Jakirčević o Malkoč j.t.d.</item>
      <item>ZAGREPČANKA-POSLOVNI OBJEKTI D.d.d., Savska Cesta 41/XI, 10000 Zagreb zastupanog po punomoćniku Odvjetničko društvo Matijević, Jakirčević o Malkoč j.t.d.</item>
      <item>BRODOGRADILIŠTE VIKTOR LENAC d.d., Martinšćica/bb, 51000 Rijeka zastupanog po punomoćniku Odvjetničko društvo Matijević, Jakirčević o Malkoč j.t.d.</item>
      <item>INOVINE d.d., Draškovićeva 27, 10000 Zagreb zastupanog po punomoćniku Odvjetničko društvo Matijević, Jakirčević o Malkoč j.t.d.</item>
      <item>irena štefanac, Strmec, Slavonska cesta 2c, 10430 Samobor zastupanog po punomoćniku Odvjetničko društvo Matijević, Jakirčević o Malkoč j.t.d.</item>
      <item>Biserka Cvrtila, Cvijete Zuzorić 43, 10000 Zagreb zastupanog po punomoćniku Odvjetničko društvo Matijević, Jakirčević o Malkoč j.t.d.</item>
      <item>Milan Štefanac, Miramarska 13a, 10000 Zagreb zastupanog po punomoćniku Odvjetničko društvo Matijević, Jakirčević o Malkoč j.t.d.</item>
      <item>Zrinka Nikolić, Savska cesta 41, 10000 Zagreb zastupanog po punomoćniku Odvjetničko društvo Matijević, Jakirčević o Malkoč j.t.d.</item>
      <item>Ierena Omrčen, Miramarska 111, 10000 Zagreb zastupanog po punomoćniku Odvjetničko društvo Matijević, Jakirčević o Malkoč j.t.d.</item>
      <item>Ivan Omrčen, Maksimirska 111, 10000 Zagreb zastupanog po punomoćniku Odvjetničko društvo Matijević, Jakirčević o Malkoč j.t.d.</item>
      <item>MARAT INŽENJERING d.o.o., Savska c. 41, 10000 Zagreb zastupanog po punomoćniku Odvjetničko društvo Matijević, Jakirčević o Malkoč j.t.d.</item>
      <item>GOYA - COMPANY d.o.o., Savska cesta 41, 10000 Zagreb zastupanog po punomoćniku Odvjetničko društvo Matijević, Jakirčević o Malkoč j.t.d.</item>
      <item>NAUTIKA KUFNER d.o.o., Stjepana Gradića 13, 10000 Zagreb zastupanog po punomoćniku Odvjetničko društvo Matijević, Jakirčević o Malkoč j.t.d.</item>
      <item>R.S. KABEL d.o.o., Savska cesta 41/VI, 10000 Zagreb zastupanog po punomoćniku Odvjetničko društvo Matijević, Jakirčević o Malkoč j.t.d.</item>
      <item>Dražen Mađerić, Čerinina 3, 10000 Zagreb zastupanog po punomoćniku Odvjetničko društvo Matijević, Jakirčević o Malkoč j.t.d.</item>
    </izvorni_sadrzaj>
    <derivirana_varijabla naziv="DomainObject.Predmet.StrankaListFormatedWithAdress_1">
      <item>CROATIA osiguranje d.d., Miramarska 22, 10000 Zagreb zastupanog po punomoćniku Odvjetničko društvo Matijević, Jakirčević o Malkoč j.t.d.</item>
      <item>REPUBLIKA HRVATSKA zastupanog po punomoćniku Odvjetničko društvo Matijević, Jakirčević o Malkoč j.t.d.</item>
      <item>INA-INDUSTRIJA NAFTE, d.d., Avenija V. Holjevca 10, Zagreb zastupanog po punomoćniku Odvjetničko društvo Matijević, Jakirčević o Malkoč j.t.d.</item>
      <item>Croatia Airlines d.d., Bani 75/B, 10010 Buzin zastupanog po punomoćniku Odvjetničko društvo Matijević, Jakirčević o Malkoč j.t.d.</item>
      <item>HRVATSKA ELEKTROPRIVREDA s.s., Grada Vukovara 37, 10000 Zagreb zastupanog po punomoćniku Odvjetničko društvo Matijević, Jakirčević o Malkoč j.t.d.</item>
      <item>HRVATSKE ŠUME d.o.o., Ul.Ljudevita Farkaša Vukotinovića 2, 10000 Zagreb zastupanog po punomoćniku Odvjetničko društvo Matijević, Jakirčević o Malkoč j.t.d.</item>
      <item>PETROKEMIJA, d.d., Aleja Vukovar 4, 44320 Kutina zastupanog po punomoćniku Odvjetničko društvo Matijević, Jakirčević o Malkoč j.t.d.</item>
      <item>Đuro Đaković Holding D.O.O., Dr. Mile Budaka 1, 35000 Slavonski Brod zastupanog po punomoćniku Odvjetničko društvo Matijević, Jakirčević o Malkoč j.t.d.</item>
      <item>ENERGOINVEST d.o.o., Glavna 12, 31309 Kneževi Vinogradi zastupanog po punomoćniku Odvjetničko društvo Matijević, Jakirčević o Malkoč j.t.d.</item>
      <item>TELENERG d.o.o., Savska Cesta 41/V, 10000 Zagreb zastupanog po punomoćniku Odvjetničko društvo Matijević, Jakirčević o Malkoč j.t.d.</item>
      <item>ENERGOCONTROL  d.o.o., Savska c. 41, 10000 Zagreb zastupanog po punomoćniku Odvjetničko društvo Matijević, Jakirčević o Malkoč j.t.d.</item>
      <item>ZAGREPČANKA-POSLOVNI OBJEKTI D.d.d., Savska Cesta 41/XI, 10000 Zagreb zastupanog po punomoćniku Odvjetničko društvo Matijević, Jakirčević o Malkoč j.t.d.</item>
      <item>BRODOGRADILIŠTE VIKTOR LENAC d.d., Martinšćica/bb, 51000 Rijeka zastupanog po punomoćniku Odvjetničko društvo Matijević, Jakirčević o Malkoč j.t.d.</item>
      <item>INOVINE d.d., Draškovićeva 27, 10000 Zagreb zastupanog po punomoćniku Odvjetničko društvo Matijević, Jakirčević o Malkoč j.t.d.</item>
      <item>irena štefanac, Strmec, Slavonska cesta 2c, 10430 Samobor zastupanog po punomoćniku Odvjetničko društvo Matijević, Jakirčević o Malkoč j.t.d.</item>
      <item>Biserka Cvrtila, Cvijete Zuzorić 43, 10000 Zagreb zastupanog po punomoćniku Odvjetničko društvo Matijević, Jakirčević o Malkoč j.t.d.</item>
      <item>Milan Štefanac, Miramarska 13a, 10000 Zagreb zastupanog po punomoćniku Odvjetničko društvo Matijević, Jakirčević o Malkoč j.t.d.</item>
      <item>Zrinka Nikolić, Savska cesta 41, 10000 Zagreb zastupanog po punomoćniku Odvjetničko društvo Matijević, Jakirčević o Malkoč j.t.d.</item>
      <item>Ierena Omrčen, Miramarska 111, 10000 Zagreb zastupanog po punomoćniku Odvjetničko društvo Matijević, Jakirčević o Malkoč j.t.d.</item>
      <item>Ivan Omrčen, Maksimirska 111, 10000 Zagreb zastupanog po punomoćniku Odvjetničko društvo Matijević, Jakirčević o Malkoč j.t.d.</item>
      <item>MARAT INŽENJERING d.o.o., Savska c. 41, 10000 Zagreb zastupanog po punomoćniku Odvjetničko društvo Matijević, Jakirčević o Malkoč j.t.d.</item>
      <item>GOYA - COMPANY d.o.o., Savska cesta 41, 10000 Zagreb zastupanog po punomoćniku Odvjetničko društvo Matijević, Jakirčević o Malkoč j.t.d.</item>
      <item>NAUTIKA KUFNER d.o.o., Stjepana Gradića 13, 10000 Zagreb zastupanog po punomoćniku Odvjetničko društvo Matijević, Jakirčević o Malkoč j.t.d.</item>
      <item>R.S. KABEL d.o.o., Savska cesta 41/VI, 10000 Zagreb zastupanog po punomoćniku Odvjetničko društvo Matijević, Jakirčević o Malkoč j.t.d.</item>
      <item>Dražen Mađerić, Čerinina 3, 10000 Zagreb zastupanog po punomoćniku Odvjetničko društvo Matijević, Jakirčević o Malkoč j.t.d.</item>
    </derivirana_varijabla>
  </DomainObject.Predmet.StrankaListFormatedWithAdress>
  <DomainObject.Predmet.StrankaListFormatedWithAdressOIB>
    <izvorni_sadrzaj>
      <item>CROATIA osiguranje d.d., OIB 26187994862, Miramarska 22, 10000 Zagreb zastupanog po punomoćniku Odvjetničko društvo Matijević, Jakirčević o Malkoč j.t.d.</item>
      <item>REPUBLIKA HRVATSKA, OIB 52634238587 zastupanog po punomoćniku Odvjetničko društvo Matijević, Jakirčević o Malkoč j.t.d.</item>
      <item>INA-INDUSTRIJA NAFTE, d.d., OIB 27759560625, Avenija V. Holjevca 10, Zagreb zastupanog po punomoćniku Odvjetničko društvo Matijević, Jakirčević o Malkoč j.t.d.</item>
      <item>Croatia Airlines d.d., OIB 24640993045, Bani 75/B, 10010 Buzin zastupanog po punomoćniku Odvjetničko društvo Matijević, Jakirčević o Malkoč j.t.d.</item>
      <item>HRVATSKA ELEKTROPRIVREDA s.s., OIB 28921978587, Grada Vukovara 37, 10000 Zagreb zastupanog po punomoćniku Odvjetničko društvo Matijević, Jakirčević o Malkoč j.t.d.</item>
      <item>HRVATSKE ŠUME d.o.o., OIB 69693144506, Ul.Ljudevita Farkaša Vukotinovića 2, 10000 Zagreb zastupanog po punomoćniku Odvjetničko društvo Matijević, Jakirčević o Malkoč j.t.d.</item>
      <item>PETROKEMIJA, d.d., OIB 24503685008, Aleja Vukovar 4, 44320 Kutina zastupanog po punomoćniku Odvjetničko društvo Matijević, Jakirčević o Malkoč j.t.d.</item>
      <item>Đuro Đaković Holding D.O.O., OIB 58828286397, Dr. Mile Budaka 1, 35000 Slavonski Brod zastupanog po punomoćniku Odvjetničko društvo Matijević, Jakirčević o Malkoč j.t.d.</item>
      <item>ENERGOINVEST d.o.o., OIB 28251174341, Glavna 12, 31309 Kneževi Vinogradi zastupanog po punomoćniku Odvjetničko društvo Matijević, Jakirčević o Malkoč j.t.d.</item>
      <item>TELENERG d.o.o., OIB 27181239184, Savska Cesta 41/V, 10000 Zagreb zastupanog po punomoćniku Odvjetničko društvo Matijević, Jakirčević o Malkoč j.t.d.</item>
      <item>ENERGOCONTROL  d.o.o., OIB 76830041477, Savska c. 41, 10000 Zagreb zastupanog po punomoćniku Odvjetničko društvo Matijević, Jakirčević o Malkoč j.t.d.</item>
      <item>ZAGREPČANKA-POSLOVNI OBJEKTI D.d.d., OIB 38911589285, Savska Cesta 41/XI, 10000 Zagreb zastupanog po punomoćniku Odvjetničko društvo Matijević, Jakirčević o Malkoč j.t.d.</item>
      <item>BRODOGRADILIŠTE VIKTOR LENAC d.d., OIB 27531244647, Martinšćica/bb, 51000 Rijeka zastupanog po punomoćniku Odvjetničko društvo Matijević, Jakirčević o Malkoč j.t.d.</item>
      <item>INOVINE d.d., OIB 85031837779, Draškovićeva 27, 10000 Zagreb zastupanog po punomoćniku Odvjetničko društvo Matijević, Jakirčević o Malkoč j.t.d.</item>
      <item>irena štefanac, Strmec, Slavonska cesta 2c, 10430 Samobor zastupanog po punomoćniku Odvjetničko društvo Matijević, Jakirčević o Malkoč j.t.d.</item>
      <item>Biserka Cvrtila, OIB 63810477290, Cvijete Zuzorić 43, 10000 Zagreb zastupanog po punomoćniku Odvjetničko društvo Matijević, Jakirčević o Malkoč j.t.d.</item>
      <item>Milan Štefanac, Miramarska 13a, 10000 Zagreb zastupanog po punomoćniku Odvjetničko društvo Matijević, Jakirčević o Malkoč j.t.d.</item>
      <item>Zrinka Nikolić, OIB 80436469990, Savska cesta 41, 10000 Zagreb zastupanog po punomoćniku Odvjetničko društvo Matijević, Jakirčević o Malkoč j.t.d.</item>
      <item>Ierena Omrčen, Miramarska 111, 10000 Zagreb zastupanog po punomoćniku Odvjetničko društvo Matijević, Jakirčević o Malkoč j.t.d.</item>
      <item>Ivan Omrčen, Maksimirska 111, 10000 Zagreb zastupanog po punomoćniku Odvjetničko društvo Matijević, Jakirčević o Malkoč j.t.d.</item>
      <item>MARAT INŽENJERING d.o.o., OIB 59310208716, Savska c. 41, 10000 Zagreb zastupanog po punomoćniku Odvjetničko društvo Matijević, Jakirčević o Malkoč j.t.d.</item>
      <item>GOYA - COMPANY d.o.o., OIB 82723108401, Savska cesta 41, 10000 Zagreb zastupanog po punomoćniku Odvjetničko društvo Matijević, Jakirčević o Malkoč j.t.d.</item>
      <item>NAUTIKA KUFNER d.o.o., OIB 38302424150, Stjepana Gradića 13, 10000 Zagreb zastupanog po punomoćniku Odvjetničko društvo Matijević, Jakirčević o Malkoč j.t.d.</item>
      <item>R.S. KABEL d.o.o., OIB 30460731848, Savska cesta 41/VI, 10000 Zagreb zastupanog po punomoćniku Odvjetničko društvo Matijević, Jakirčević o Malkoč j.t.d.</item>
      <item>Dražen Mađerić, OIB 25640287114, Čerinina 3, 10000 Zagreb zastupanog po punomoćniku Odvjetničko društvo Matijević, Jakirčević o Malkoč j.t.d.</item>
    </izvorni_sadrzaj>
    <derivirana_varijabla naziv="DomainObject.Predmet.StrankaListFormatedWithAdressOIB_1">
      <item>CROATIA osiguranje d.d., OIB 26187994862, Miramarska 22, 10000 Zagreb zastupanog po punomoćniku Odvjetničko društvo Matijević, Jakirčević o Malkoč j.t.d.</item>
      <item>REPUBLIKA HRVATSKA, OIB 52634238587 zastupanog po punomoćniku Odvjetničko društvo Matijević, Jakirčević o Malkoč j.t.d.</item>
      <item>INA-INDUSTRIJA NAFTE, d.d., OIB 27759560625, Avenija V. Holjevca 10, Zagreb zastupanog po punomoćniku Odvjetničko društvo Matijević, Jakirčević o Malkoč j.t.d.</item>
      <item>Croatia Airlines d.d., OIB 24640993045, Bani 75/B, 10010 Buzin zastupanog po punomoćniku Odvjetničko društvo Matijević, Jakirčević o Malkoč j.t.d.</item>
      <item>HRVATSKA ELEKTROPRIVREDA s.s., OIB 28921978587, Grada Vukovara 37, 10000 Zagreb zastupanog po punomoćniku Odvjetničko društvo Matijević, Jakirčević o Malkoč j.t.d.</item>
      <item>HRVATSKE ŠUME d.o.o., OIB 69693144506, Ul.Ljudevita Farkaša Vukotinovića 2, 10000 Zagreb zastupanog po punomoćniku Odvjetničko društvo Matijević, Jakirčević o Malkoč j.t.d.</item>
      <item>PETROKEMIJA, d.d., OIB 24503685008, Aleja Vukovar 4, 44320 Kutina zastupanog po punomoćniku Odvjetničko društvo Matijević, Jakirčević o Malkoč j.t.d.</item>
      <item>Đuro Đaković Holding D.O.O., OIB 58828286397, Dr. Mile Budaka 1, 35000 Slavonski Brod zastupanog po punomoćniku Odvjetničko društvo Matijević, Jakirčević o Malkoč j.t.d.</item>
      <item>ENERGOINVEST d.o.o., OIB 28251174341, Glavna 12, 31309 Kneževi Vinogradi zastupanog po punomoćniku Odvjetničko društvo Matijević, Jakirčević o Malkoč j.t.d.</item>
      <item>TELENERG d.o.o., OIB 27181239184, Savska Cesta 41/V, 10000 Zagreb zastupanog po punomoćniku Odvjetničko društvo Matijević, Jakirčević o Malkoč j.t.d.</item>
      <item>ENERGOCONTROL  d.o.o., OIB 76830041477, Savska c. 41, 10000 Zagreb zastupanog po punomoćniku Odvjetničko društvo Matijević, Jakirčević o Malkoč j.t.d.</item>
      <item>ZAGREPČANKA-POSLOVNI OBJEKTI D.d.d., OIB 38911589285, Savska Cesta 41/XI, 10000 Zagreb zastupanog po punomoćniku Odvjetničko društvo Matijević, Jakirčević o Malkoč j.t.d.</item>
      <item>BRODOGRADILIŠTE VIKTOR LENAC d.d., OIB 27531244647, Martinšćica/bb, 51000 Rijeka zastupanog po punomoćniku Odvjetničko društvo Matijević, Jakirčević o Malkoč j.t.d.</item>
      <item>INOVINE d.d., OIB 85031837779, Draškovićeva 27, 10000 Zagreb zastupanog po punomoćniku Odvjetničko društvo Matijević, Jakirčević o Malkoč j.t.d.</item>
      <item>irena štefanac, Strmec, Slavonska cesta 2c, 10430 Samobor zastupanog po punomoćniku Odvjetničko društvo Matijević, Jakirčević o Malkoč j.t.d.</item>
      <item>Biserka Cvrtila, OIB 63810477290, Cvijete Zuzorić 43, 10000 Zagreb zastupanog po punomoćniku Odvjetničko društvo Matijević, Jakirčević o Malkoč j.t.d.</item>
      <item>Milan Štefanac, Miramarska 13a, 10000 Zagreb zastupanog po punomoćniku Odvjetničko društvo Matijević, Jakirčević o Malkoč j.t.d.</item>
      <item>Zrinka Nikolić, OIB 80436469990, Savska cesta 41, 10000 Zagreb zastupanog po punomoćniku Odvjetničko društvo Matijević, Jakirčević o Malkoč j.t.d.</item>
      <item>Ierena Omrčen, Miramarska 111, 10000 Zagreb zastupanog po punomoćniku Odvjetničko društvo Matijević, Jakirčević o Malkoč j.t.d.</item>
      <item>Ivan Omrčen, Maksimirska 111, 10000 Zagreb zastupanog po punomoćniku Odvjetničko društvo Matijević, Jakirčević o Malkoč j.t.d.</item>
      <item>MARAT INŽENJERING d.o.o., OIB 59310208716, Savska c. 41, 10000 Zagreb zastupanog po punomoćniku Odvjetničko društvo Matijević, Jakirčević o Malkoč j.t.d.</item>
      <item>GOYA - COMPANY d.o.o., OIB 82723108401, Savska cesta 41, 10000 Zagreb zastupanog po punomoćniku Odvjetničko društvo Matijević, Jakirčević o Malkoč j.t.d.</item>
      <item>NAUTIKA KUFNER d.o.o., OIB 38302424150, Stjepana Gradića 13, 10000 Zagreb zastupanog po punomoćniku Odvjetničko društvo Matijević, Jakirčević o Malkoč j.t.d.</item>
      <item>R.S. KABEL d.o.o., OIB 30460731848, Savska cesta 41/VI, 10000 Zagreb zastupanog po punomoćniku Odvjetničko društvo Matijević, Jakirčević o Malkoč j.t.d.</item>
      <item>Dražen Mađerić, OIB 25640287114, Čerinina 3, 10000 Zagreb zastupanog po punomoćniku Odvjetničko društvo Matijević, Jakirčević o Malkoč j.t.d.</item>
    </derivirana_varijabla>
  </DomainObject.Predmet.StrankaListFormatedWithAdressOIB>
  <DomainObject.Predmet.StrankaListNazivFormated>
    <izvorni_sadrzaj>
      <item>CROATIA osiguranje d.d.</item>
      <item>REPUBLIKA HRVATSKA</item>
      <item>INA-INDUSTRIJA NAFTE, d.d.</item>
      <item>Croatia Airlines d.d.</item>
      <item>HRVATSKA ELEKTROPRIVREDA s.s.</item>
      <item>HRVATSKE ŠUME d.o.o.</item>
      <item>PETROKEMIJA, d.d.</item>
      <item>Đuro Đaković Holding D.O.O.</item>
      <item>ENERGOINVEST d.o.o.</item>
      <item>TELENERG d.o.o.</item>
      <item>ENERGOCONTROL  d.o.o.</item>
      <item>ZAGREPČANKA-POSLOVNI OBJEKTI D.d.d.</item>
      <item>BRODOGRADILIŠTE VIKTOR LENAC d.d.</item>
      <item>INOVINE d.d.</item>
      <item>irena štefanac</item>
      <item>Biserka Cvrtila</item>
      <item>Milan Štefanac</item>
      <item>Zrinka Nikolić</item>
      <item>Ierena Omrčen</item>
      <item>Ivan Omrčen</item>
      <item>MARAT INŽENJERING d.o.o.</item>
      <item>GOYA - COMPANY d.o.o.</item>
      <item>NAUTIKA KUFNER d.o.o.</item>
      <item>R.S. KABEL d.o.o.</item>
      <item>Dražen Mađerić</item>
    </izvorni_sadrzaj>
    <derivirana_varijabla naziv="DomainObject.Predmet.StrankaListNazivFormated_1">
      <item>CROATIA osiguranje d.d.</item>
      <item>REPUBLIKA HRVATSKA</item>
      <item>INA-INDUSTRIJA NAFTE, d.d.</item>
      <item>Croatia Airlines d.d.</item>
      <item>HRVATSKA ELEKTROPRIVREDA s.s.</item>
      <item>HRVATSKE ŠUME d.o.o.</item>
      <item>PETROKEMIJA, d.d.</item>
      <item>Đuro Đaković Holding D.O.O.</item>
      <item>ENERGOINVEST d.o.o.</item>
      <item>TELENERG d.o.o.</item>
      <item>ENERGOCONTROL  d.o.o.</item>
      <item>ZAGREPČANKA-POSLOVNI OBJEKTI D.d.d.</item>
      <item>BRODOGRADILIŠTE VIKTOR LENAC d.d.</item>
      <item>INOVINE d.d.</item>
      <item>irena štefanac</item>
      <item>Biserka Cvrtila</item>
      <item>Milan Štefanac</item>
      <item>Zrinka Nikolić</item>
      <item>Ierena Omrčen</item>
      <item>Ivan Omrčen</item>
      <item>MARAT INŽENJERING d.o.o.</item>
      <item>GOYA - COMPANY d.o.o.</item>
      <item>NAUTIKA KUFNER d.o.o.</item>
      <item>R.S. KABEL d.o.o.</item>
      <item>Dražen Mađerić</item>
    </derivirana_varijabla>
  </DomainObject.Predmet.StrankaListNazivFormated>
  <DomainObject.Predmet.StrankaListNazivFormatedOIB>
    <izvorni_sadrzaj>
      <item>CROATIA osiguranje d.d., OIB 26187994862</item>
      <item>REPUBLIKA HRVATSKA, OIB 52634238587</item>
      <item>INA-INDUSTRIJA NAFTE, d.d., OIB 27759560625</item>
      <item>Croatia Airlines d.d., OIB 24640993045</item>
      <item>HRVATSKA ELEKTROPRIVREDA s.s., OIB 28921978587</item>
      <item>HRVATSKE ŠUME d.o.o., OIB 69693144506</item>
      <item>PETROKEMIJA, d.d., OIB 24503685008</item>
      <item>Đuro Đaković Holding D.O.O., OIB 58828286397</item>
      <item>ENERGOINVEST d.o.o., OIB 28251174341</item>
      <item>TELENERG d.o.o., OIB 27181239184</item>
      <item>ENERGOCONTROL  d.o.o., OIB 76830041477</item>
      <item>ZAGREPČANKA-POSLOVNI OBJEKTI D.d.d., OIB 38911589285</item>
      <item>BRODOGRADILIŠTE VIKTOR LENAC d.d., OIB 27531244647</item>
      <item>INOVINE d.d., OIB 85031837779</item>
      <item>irena štefanac</item>
      <item>Biserka Cvrtila, OIB 63810477290</item>
      <item>Milan Štefanac</item>
      <item>Zrinka Nikolić, OIB 80436469990</item>
      <item>Ierena Omrčen</item>
      <item>Ivan Omrčen</item>
      <item>MARAT INŽENJERING d.o.o., OIB 59310208716</item>
      <item>GOYA - COMPANY d.o.o., OIB 82723108401</item>
      <item>NAUTIKA KUFNER d.o.o., OIB 38302424150</item>
      <item>R.S. KABEL d.o.o., OIB 30460731848</item>
      <item>Dražen Mađerić, OIB 25640287114</item>
    </izvorni_sadrzaj>
    <derivirana_varijabla naziv="DomainObject.Predmet.StrankaListNazivFormatedOIB_1">
      <item>CROATIA osiguranje d.d., OIB 26187994862</item>
      <item>REPUBLIKA HRVATSKA, OIB 52634238587</item>
      <item>INA-INDUSTRIJA NAFTE, d.d., OIB 27759560625</item>
      <item>Croatia Airlines d.d., OIB 24640993045</item>
      <item>HRVATSKA ELEKTROPRIVREDA s.s., OIB 28921978587</item>
      <item>HRVATSKE ŠUME d.o.o., OIB 69693144506</item>
      <item>PETROKEMIJA, d.d., OIB 24503685008</item>
      <item>Đuro Đaković Holding D.O.O., OIB 58828286397</item>
      <item>ENERGOINVEST d.o.o., OIB 28251174341</item>
      <item>TELENERG d.o.o., OIB 27181239184</item>
      <item>ENERGOCONTROL  d.o.o., OIB 76830041477</item>
      <item>ZAGREPČANKA-POSLOVNI OBJEKTI D.d.d., OIB 38911589285</item>
      <item>BRODOGRADILIŠTE VIKTOR LENAC d.d., OIB 27531244647</item>
      <item>INOVINE d.d., OIB 85031837779</item>
      <item>irena štefanac</item>
      <item>Biserka Cvrtila, OIB 63810477290</item>
      <item>Milan Štefanac</item>
      <item>Zrinka Nikolić, OIB 80436469990</item>
      <item>Ierena Omrčen</item>
      <item>Ivan Omrčen</item>
      <item>MARAT INŽENJERING d.o.o., OIB 59310208716</item>
      <item>GOYA - COMPANY d.o.o., OIB 82723108401</item>
      <item>NAUTIKA KUFNER d.o.o., OIB 38302424150</item>
      <item>R.S. KABEL d.o.o., OIB 30460731848</item>
      <item>Dražen Mađerić, OIB 25640287114</item>
    </derivirana_varijabla>
  </DomainObject.Predmet.StrankaListNazivFormatedOIB>
  <DomainObject.Predmet.ProtuStrankaListFormated>
    <izvorni_sadrzaj>
      <item>KAPITAL društvo s ograničenom odgovornošću za promet nekretninama, izdavačku djelatnost i trgovinu</item>
    </izvorni_sadrzaj>
    <derivirana_varijabla naziv="DomainObject.Predmet.ProtuStrankaListFormated_1">
      <item>KAPITAL društvo s ograničenom odgovornošću za promet nekretninama, izdavačku djelatnost i trgovinu</item>
    </derivirana_varijabla>
  </DomainObject.Predmet.ProtuStrankaListFormated>
  <DomainObject.Predmet.ProtuStrankaListFormatedOIB>
    <izvorni_sadrzaj>
      <item>KAPITAL društvo s ograničenom odgovornošću za promet nekretninama, izdavačku djelatnost i trgovinu, OIB 50264134361</item>
    </izvorni_sadrzaj>
    <derivirana_varijabla naziv="DomainObject.Predmet.ProtuStrankaListFormatedOIB_1">
      <item>KAPITAL društvo s ograničenom odgovornošću za promet nekretninama, izdavačku djelatnost i trgovinu, OIB 50264134361</item>
    </derivirana_varijabla>
  </DomainObject.Predmet.ProtuStrankaListFormatedOIB>
  <DomainObject.Predmet.ProtuStrankaListFormatedWithAdress>
    <izvorni_sadrzaj>
      <item>KAPITAL društvo s ograničenom odgovornošću za promet nekretninama, izdavačku djelatnost i trgovinu, Trg hrvatskih velikana 4, Zagreb</item>
    </izvorni_sadrzaj>
    <derivirana_varijabla naziv="DomainObject.Predmet.ProtuStrankaListFormatedWithAdress_1">
      <item>KAPITAL društvo s ograničenom odgovornošću za promet nekretninama, izdavačku djelatnost i trgovinu, Trg hrvatskih velikana 4, Zagreb</item>
    </derivirana_varijabla>
  </DomainObject.Predmet.ProtuStrankaListFormatedWithAdress>
  <DomainObject.Predmet.ProtuStrankaListFormatedWithAdressOIB>
    <izvorni_sadrzaj>
      <item>KAPITAL društvo s ograničenom odgovornošću za promet nekretninama, izdavačku djelatnost i trgovinu, OIB 50264134361, Trg hrvatskih velikana 4, Zagreb</item>
    </izvorni_sadrzaj>
    <derivirana_varijabla naziv="DomainObject.Predmet.ProtuStrankaListFormatedWithAdressOIB_1">
      <item>KAPITAL društvo s ograničenom odgovornošću za promet nekretninama, izdavačku djelatnost i trgovinu, OIB 50264134361, Trg hrvatskih velikana 4, Zagreb</item>
    </derivirana_varijabla>
  </DomainObject.Predmet.ProtuStrankaListFormatedWithAdressOIB>
  <DomainObject.Predmet.ProtuStrankaListNazivFormated>
    <izvorni_sadrzaj>
      <item>KAPITAL društvo s ograničenom odgovornošću za promet nekretninama, izdavačku djelatnost i trgovinu</item>
    </izvorni_sadrzaj>
    <derivirana_varijabla naziv="DomainObject.Predmet.ProtuStrankaListNazivFormated_1">
      <item>KAPITAL društvo s ograničenom odgovornošću za promet nekretninama, izdavačku djelatnost i trgovinu</item>
    </derivirana_varijabla>
  </DomainObject.Predmet.ProtuStrankaListNazivFormated>
  <DomainObject.Predmet.ProtuStrankaListNazivFormatedOIB>
    <izvorni_sadrzaj>
      <item>KAPITAL društvo s ograničenom odgovornošću za promet nekretninama, izdavačku djelatnost i trgovinu, OIB 50264134361</item>
    </izvorni_sadrzaj>
    <derivirana_varijabla naziv="DomainObject.Predmet.ProtuStrankaListNazivFormatedOIB_1">
      <item>KAPITAL društvo s ograničenom odgovornošću za promet nekretninama, izdavačku djelatnost i trgovinu, OIB 50264134361</item>
    </derivirana_varijabla>
  </DomainObject.Predmet.ProtuStrankaListNazivFormatedOIB>
  <DomainObject.Predmet.OstaliListFormated>
    <izvorni_sadrzaj>
      <item>Odvjetničko društvo Matijević, Jakirčević o Malkoč j.t.d.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item>
    </izvorni_sadrzaj>
    <derivirana_varijabla naziv="DomainObject.Predmet.OstaliListFormated_1">
      <item>Odvjetničko društvo Matijević, Jakirčević o Malkoč j.t.d.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item>
    </derivirana_varijabla>
  </DomainObject.Predmet.OstaliListFormated>
  <DomainObject.Predmet.OstaliListFormatedOIB>
    <izvorni_sadrzaj>
      <item>Odvjetničko društvo Matijević, Jakirčević o Malkoč j.t.d.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OIB 69665623244</item>
    </izvorni_sadrzaj>
    <derivirana_varijabla naziv="DomainObject.Predmet.OstaliListFormatedOIB_1">
      <item>Odvjetničko društvo Matijević, Jakirčević o Malkoč j.t.d.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OIB 69665623244</item>
    </derivirana_varijabla>
  </DomainObject.Predmet.OstaliListFormatedOIB>
  <DomainObject.Predmet.OstaliListFormatedWithAdress>
    <izvorni_sadrzaj>
      <item>Odvjetničko društvo Matijević, Jakirčević o Malkoč j.t.d., Radnička cesta 47, 10000 Zagreb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Plemićeva 2, 10000 Zagreb</item>
    </izvorni_sadrzaj>
    <derivirana_varijabla naziv="DomainObject.Predmet.OstaliListFormatedWithAdress_1">
      <item>Odvjetničko društvo Matijević, Jakirčević o Malkoč j.t.d., Radnička cesta 47, 10000 Zagreb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Plemićeva 2, 10000 Zagreb</item>
    </derivirana_varijabla>
  </DomainObject.Predmet.OstaliListFormatedWithAdress>
  <DomainObject.Predmet.OstaliListFormatedWithAdressOIB>
    <izvorni_sadrzaj>
      <item>Odvjetničko društvo Matijević, Jakirčević o Malkoč j.t.d., Radnička cesta 47, 10000 Zagreb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OIB 69665623244, Plemićeva 2, 10000 Zagreb</item>
    </izvorni_sadrzaj>
    <derivirana_varijabla naziv="DomainObject.Predmet.OstaliListFormatedWithAdressOIB_1">
      <item>Odvjetničko društvo Matijević, Jakirčević o Malkoč j.t.d., Radnička cesta 47, 10000 Zagreb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OIB 69665623244, Plemićeva 2, 10000 Zagreb</item>
    </derivirana_varijabla>
  </DomainObject.Predmet.OstaliListFormatedWithAdressOIB>
  <DomainObject.Predmet.OstaliListNazivFormated>
    <izvorni_sadrzaj>
      <item>Odvjetničko društvo Matijević, Jakirčević o Malkoč j.t.d.</item>
      <item>Miroslav Borš</item>
    </izvorni_sadrzaj>
    <derivirana_varijabla naziv="DomainObject.Predmet.OstaliListNazivFormated_1">
      <item>Odvjetničko društvo Matijević, Jakirčević o Malkoč j.t.d.</item>
      <item>Miroslav Borš</item>
    </derivirana_varijabla>
  </DomainObject.Predmet.OstaliListNazivFormated>
  <DomainObject.Predmet.OstaliListNazivFormatedOIB>
    <izvorni_sadrzaj>
      <item>Odvjetničko društvo Matijević, Jakirčević o Malkoč j.t.d.</item>
      <item>Miroslav Borš, OIB 69665623244</item>
    </izvorni_sadrzaj>
    <derivirana_varijabla naziv="DomainObject.Predmet.OstaliListNazivFormatedOIB_1">
      <item>Odvjetničko društvo Matijević, Jakirčević o Malkoč j.t.d.</item>
      <item>Miroslav Borš, OIB 69665623244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2016.</izvorni_sadrzaj>
    <derivirana_varijabla naziv="DomainObject.Datum_1">20. travnja 2016.</derivirana_varijabla>
  </DomainObject.Datum>
  <DomainObject.PoslovniBrojDokumenta>
    <izvorni_sadrzaj/>
    <derivirana_varijabla naziv="DomainObject.PoslovniBrojDokumenta_1"/>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KAPITAL društvo s ograničenom odgovornošću za promet nekretninama, izdavačku djelatnost i trgovinu</izvorni_sadrzaj>
    <derivirana_varijabla naziv="DomainObject.Predmet.ProtustrankaIDrugi_1">KAPITAL društvo s ograničenom odgovornošću za promet nekretninama, izdavačku djelatnost i trgovinu</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KAPITAL društvo s ograničenom odgovornošću za promet nekretninama, izdavačku djelatnost i trgovinu, OIB 50264134361, Trg hrvatskih velikana 4, Zagreb</izvorni_sadrzaj>
    <derivirana_varijabla naziv="DomainObject.Predmet.ProtustrankaIDrugiAdressOIB_1">KAPITAL društvo s ograničenom odgovornošću za promet nekretninama, izdavačku djelatnost i trgovinu, OIB 50264134361, Trg hrvatskih velikana 4,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CROATIA osiguranje d.d.</item>
      <item>REPUBLIKA HRVATSKA</item>
      <item>INA-INDUSTRIJA NAFTE, d.d.</item>
      <item>Croatia Airlines d.d.</item>
      <item>HRVATSKA ELEKTROPRIVREDA s.s.</item>
      <item>HRVATSKE ŠUME d.o.o.</item>
      <item>PETROKEMIJA, d.d.</item>
      <item>Đuro Đaković Holding D.O.O.</item>
      <item>ENERGOINVEST d.o.o.</item>
      <item>TELENERG d.o.o.</item>
      <item>ENERGOCONTROL  d.o.o.</item>
      <item>ZAGREPČANKA-POSLOVNI OBJEKTI D.d.d.</item>
      <item>BRODOGRADILIŠTE VIKTOR LENAC d.d.</item>
      <item>INOVINE d.d.</item>
      <item>irena štefanac</item>
      <item>Biserka Cvrtila</item>
      <item>Milan Štefanac</item>
      <item>Zrinka Nikolić</item>
      <item>Ierena Omrčen</item>
      <item>Ivan Omrčen</item>
      <item>MARAT INŽENJERING d.o.o.</item>
      <item>GOYA - COMPANY d.o.o.</item>
      <item>NAUTIKA KUFNER d.o.o.</item>
      <item>R.S. KABEL d.o.o.</item>
      <item>Dražen Mađerić</item>
      <item>Odvjetničko društvo Matijević, Jakirčević o Malkoč j.t.d.</item>
      <item>KAPITAL društvo s ograničenom odgovornošću za promet nekretninama, izdavačku djelatnost i trgovinu</item>
      <item>Miroslav Borš</item>
    </izvorni_sadrzaj>
    <derivirana_varijabla naziv="DomainObject.Predmet.SudioniciListNaziv_1">
      <item>CROATIA osiguranje d.d.</item>
      <item>REPUBLIKA HRVATSKA</item>
      <item>INA-INDUSTRIJA NAFTE, d.d.</item>
      <item>Croatia Airlines d.d.</item>
      <item>HRVATSKA ELEKTROPRIVREDA s.s.</item>
      <item>HRVATSKE ŠUME d.o.o.</item>
      <item>PETROKEMIJA, d.d.</item>
      <item>Đuro Đaković Holding D.O.O.</item>
      <item>ENERGOINVEST d.o.o.</item>
      <item>TELENERG d.o.o.</item>
      <item>ENERGOCONTROL  d.o.o.</item>
      <item>ZAGREPČANKA-POSLOVNI OBJEKTI D.d.d.</item>
      <item>BRODOGRADILIŠTE VIKTOR LENAC d.d.</item>
      <item>INOVINE d.d.</item>
      <item>irena štefanac</item>
      <item>Biserka Cvrtila</item>
      <item>Milan Štefanac</item>
      <item>Zrinka Nikolić</item>
      <item>Ierena Omrčen</item>
      <item>Ivan Omrčen</item>
      <item>MARAT INŽENJERING d.o.o.</item>
      <item>GOYA - COMPANY d.o.o.</item>
      <item>NAUTIKA KUFNER d.o.o.</item>
      <item>R.S. KABEL d.o.o.</item>
      <item>Dražen Mađerić</item>
      <item>Odvjetničko društvo Matijević, Jakirčević o Malkoč j.t.d.</item>
      <item>KAPITAL društvo s ograničenom odgovornošću za promet nekretninama, izdavačku djelatnost i trgovinu</item>
      <item>Miroslav Borš</item>
    </derivirana_varijabla>
  </DomainObject.Predmet.SudioniciListNaziv>
  <DomainObject.Predmet.SudioniciListAdressOIB>
    <izvorni_sadrzaj>
      <item>CROATIA osiguranje d.d., OIB 26187994862, Miramarska 22,10000 Zagreb</item>
      <item>REPUBLIKA HRVATSKA, OIB 52634238587</item>
      <item>INA-INDUSTRIJA NAFTE, d.d., OIB 27759560625, Avenija V. Holjevca 10,Zagreb</item>
      <item>Croatia Airlines d.d., OIB 24640993045, Bani 75/B,10010 Buzin</item>
      <item>HRVATSKA ELEKTROPRIVREDA s.s., OIB 28921978587, Grada Vukovara 37,10000 Zagreb</item>
      <item>HRVATSKE ŠUME d.o.o., OIB 69693144506, Ul.Ljudevita Farkaša Vukotinovića 2,10000 Zagreb</item>
      <item>PETROKEMIJA, d.d., OIB 24503685008, Aleja Vukovar 4,44320 Kutina</item>
      <item>Đuro Đaković Holding D.O.O., OIB 58828286397, Dr. Mile Budaka 1,35000 Slavonski Brod</item>
      <item>ENERGOINVEST d.o.o., OIB 28251174341, Glavna 12,31309 Kneževi Vinogradi</item>
      <item>TELENERG d.o.o., OIB 27181239184, Savska Cesta 41/V,10000 Zagreb</item>
      <item>ENERGOCONTROL  d.o.o., OIB 76830041477, Savska c. 41,10000 Zagreb</item>
      <item>ZAGREPČANKA-POSLOVNI OBJEKTI D.d.d., OIB 38911589285, Savska Cesta 41/XI,10000 Zagreb</item>
      <item>BRODOGRADILIŠTE VIKTOR LENAC d.d., OIB 27531244647, Martinšćica/bb,51000 Rijeka</item>
      <item>INOVINE d.d., OIB 85031837779, Draškovićeva 27,10000 Zagreb</item>
      <item>irena štefanac, Strmec, Slavonska cesta 2c,10430 Samobor</item>
      <item>Biserka Cvrtila, OIB 63810477290, Cvijete Zuzorić 43,10000 Zagreb</item>
      <item>Milan Štefanac, Miramarska 13a,10000 Zagreb</item>
      <item>Zrinka Nikolić, OIB 80436469990, Savska cesta 41,10000 Zagreb</item>
      <item>Ierena Omrčen, Miramarska 111,10000 Zagreb</item>
      <item>Ivan Omrčen, Maksimirska 111,10000 Zagreb</item>
      <item>MARAT INŽENJERING d.o.o., OIB 59310208716, Savska c. 41,10000 Zagreb</item>
      <item>GOYA - COMPANY d.o.o., OIB 82723108401, Savska cesta 41,10000 Zagreb</item>
      <item>NAUTIKA KUFNER d.o.o., OIB 38302424150, Stjepana Gradića 13,10000 Zagreb</item>
      <item>R.S. KABEL d.o.o., OIB 30460731848, Savska cesta 41/VI,10000 Zagreb</item>
      <item>Dražen Mađerić, OIB 25640287114, Čerinina 3,10000 Zagreb</item>
      <item>Odvjetničko društvo Matijević, Jakirčević o Malkoč j.t.d., Radnička cesta 47,10000 Zagreb</item>
      <item>KAPITAL društvo s ograničenom odgovornošću za promet nekretninama, izdavačku djelatnost i trgovinu, OIB 50264134361, Trg hrvatskih velikana 4,Zagreb</item>
      <item>Miroslav Borš, OIB 69665623244, Plemićeva 2,10000 Zagreb</item>
    </izvorni_sadrzaj>
    <derivirana_varijabla naziv="DomainObject.Predmet.SudioniciListAdressOIB_1">
      <item>CROATIA osiguranje d.d., OIB 26187994862, Miramarska 22,10000 Zagreb</item>
      <item>REPUBLIKA HRVATSKA, OIB 52634238587</item>
      <item>INA-INDUSTRIJA NAFTE, d.d., OIB 27759560625, Avenija V. Holjevca 10,Zagreb</item>
      <item>Croatia Airlines d.d., OIB 24640993045, Bani 75/B,10010 Buzin</item>
      <item>HRVATSKA ELEKTROPRIVREDA s.s., OIB 28921978587, Grada Vukovara 37,10000 Zagreb</item>
      <item>HRVATSKE ŠUME d.o.o., OIB 69693144506, Ul.Ljudevita Farkaša Vukotinovića 2,10000 Zagreb</item>
      <item>PETROKEMIJA, d.d., OIB 24503685008, Aleja Vukovar 4,44320 Kutina</item>
      <item>Đuro Đaković Holding D.O.O., OIB 58828286397, Dr. Mile Budaka 1,35000 Slavonski Brod</item>
      <item>ENERGOINVEST d.o.o., OIB 28251174341, Glavna 12,31309 Kneževi Vinogradi</item>
      <item>TELENERG d.o.o., OIB 27181239184, Savska Cesta 41/V,10000 Zagreb</item>
      <item>ENERGOCONTROL  d.o.o., OIB 76830041477, Savska c. 41,10000 Zagreb</item>
      <item>ZAGREPČANKA-POSLOVNI OBJEKTI D.d.d., OIB 38911589285, Savska Cesta 41/XI,10000 Zagreb</item>
      <item>BRODOGRADILIŠTE VIKTOR LENAC d.d., OIB 27531244647, Martinšćica/bb,51000 Rijeka</item>
      <item>INOVINE d.d., OIB 85031837779, Draškovićeva 27,10000 Zagreb</item>
      <item>irena štefanac, Strmec, Slavonska cesta 2c,10430 Samobor</item>
      <item>Biserka Cvrtila, OIB 63810477290, Cvijete Zuzorić 43,10000 Zagreb</item>
      <item>Milan Štefanac, Miramarska 13a,10000 Zagreb</item>
      <item>Zrinka Nikolić, OIB 80436469990, Savska cesta 41,10000 Zagreb</item>
      <item>Ierena Omrčen, Miramarska 111,10000 Zagreb</item>
      <item>Ivan Omrčen, Maksimirska 111,10000 Zagreb</item>
      <item>MARAT INŽENJERING d.o.o., OIB 59310208716, Savska c. 41,10000 Zagreb</item>
      <item>GOYA - COMPANY d.o.o., OIB 82723108401, Savska cesta 41,10000 Zagreb</item>
      <item>NAUTIKA KUFNER d.o.o., OIB 38302424150, Stjepana Gradića 13,10000 Zagreb</item>
      <item>R.S. KABEL d.o.o., OIB 30460731848, Savska cesta 41/VI,10000 Zagreb</item>
      <item>Dražen Mađerić, OIB 25640287114, Čerinina 3,10000 Zagreb</item>
      <item>Odvjetničko društvo Matijević, Jakirčević o Malkoč j.t.d., Radnička cesta 47,10000 Zagreb</item>
      <item>KAPITAL društvo s ograničenom odgovornošću za promet nekretninama, izdavačku djelatnost i trgovinu, OIB 50264134361, Trg hrvatskih velikana 4,Zagreb</item>
      <item>Miroslav Borš, OIB 69665623244, Plemićeva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26187994862</item>
      <item>, OIB 52634238587</item>
      <item>, OIB 27759560625</item>
      <item>, OIB 24640993045</item>
      <item>, OIB 28921978587</item>
      <item>, OIB 69693144506</item>
      <item>, OIB 24503685008</item>
      <item>, OIB 58828286397</item>
      <item>, OIB 28251174341</item>
      <item>, OIB 27181239184</item>
      <item>, OIB 76830041477</item>
      <item>, OIB 38911589285</item>
      <item>, OIB 27531244647</item>
      <item>, OIB 85031837779</item>
      <item>, OIB null</item>
      <item>, OIB 63810477290</item>
      <item>, OIB null</item>
      <item>, OIB 80436469990</item>
      <item>, OIB null</item>
      <item>, OIB null</item>
      <item>, OIB 59310208716</item>
      <item>, OIB 82723108401</item>
      <item>, OIB 38302424150</item>
      <item>, OIB 30460731848</item>
      <item>, OIB 25640287114</item>
      <item>, OIB null</item>
      <item>, OIB 50264134361</item>
      <item>, OIB 69665623244</item>
    </izvorni_sadrzaj>
    <derivirana_varijabla naziv="DomainObject.Predmet.SudioniciListNazivOIB_1">
      <item>, OIB 26187994862</item>
      <item>, OIB 52634238587</item>
      <item>, OIB 27759560625</item>
      <item>, OIB 24640993045</item>
      <item>, OIB 28921978587</item>
      <item>, OIB 69693144506</item>
      <item>, OIB 24503685008</item>
      <item>, OIB 58828286397</item>
      <item>, OIB 28251174341</item>
      <item>, OIB 27181239184</item>
      <item>, OIB 76830041477</item>
      <item>, OIB 38911589285</item>
      <item>, OIB 27531244647</item>
      <item>, OIB 85031837779</item>
      <item>, OIB null</item>
      <item>, OIB 63810477290</item>
      <item>, OIB null</item>
      <item>, OIB 80436469990</item>
      <item>, OIB null</item>
      <item>, OIB null</item>
      <item>, OIB 59310208716</item>
      <item>, OIB 82723108401</item>
      <item>, OIB 38302424150</item>
      <item>, OIB 30460731848</item>
      <item>, OIB 25640287114</item>
      <item>, OIB null</item>
      <item>, OIB 50264134361</item>
      <item>, OIB 69665623244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properties:Pages>
  <properties:Words>162</properties:Words>
  <properties:Characters>915</properties:Characters>
  <properties:Lines>37</properties:Lines>
  <properties:Paragraphs>14</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    REPUBLIKA HRVATSKA </vt:lpstr>
    </vt:vector>
  </properties:TitlesOfParts>
  <properties:LinksUpToDate>false</properties:LinksUpToDate>
  <properties:CharactersWithSpaces>1118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2016-04-20T11:55:00Z</dcterms:created>
  <dc:creator>Nada Kraljić</dc:creator>
  <cp:lastModifiedBy>Vinka Mihalinčić</cp:lastModifiedBy>
  <cp:lastPrinted>2005-07-06T08:44:00Z</cp:lastPrinted>
  <dcterms:modified xmlns:xsi="http://www.w3.org/2001/XMLSchema-instance" xsi:type="dcterms:W3CDTF">2016-04-20T12:04:00Z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