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4f6f" w14:paraId="9e24f6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735A60">
        <w:t>AGENCIJA MARE</w:t>
      </w:r>
      <w:r w:rsidR="007D2411">
        <w:t xml:space="preserve"> d.o.o., </w:t>
      </w:r>
      <w:r w:rsidR="00735A60">
        <w:t>Sedam Kaštela BB</w:t>
      </w:r>
      <w:r w:rsidR="007D2411">
        <w:t>, Split</w:t>
      </w:r>
      <w:r w:rsidR="00D14D7C">
        <w:t>, OIB:</w:t>
      </w:r>
      <w:r w:rsidR="00735A60" w:rsidRPr="00735A60">
        <w:t>23293513311</w:t>
      </w:r>
      <w:r w:rsidR="007260BE">
        <w:t xml:space="preserve">, </w:t>
      </w:r>
      <w:r>
        <w:rPr>
          <w:lang w:val="hr-HR"/>
        </w:rPr>
        <w:t xml:space="preserve">dana </w:t>
      </w:r>
      <w:r w:rsidR="00E06F24">
        <w:rPr>
          <w:lang w:val="hr-HR"/>
        </w:rPr>
        <w:t>01.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16703E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Pr="0016703E">
        <w:t xml:space="preserve"> </w:t>
      </w:r>
      <w:r w:rsidR="00735A60">
        <w:t>AGENCIJA MARE d.o.o., Sedam Kaštela BB, Split, OIB:</w:t>
      </w:r>
      <w:r w:rsidR="00735A60" w:rsidRPr="00735A60">
        <w:t>23293513311</w:t>
      </w:r>
      <w:r w:rsidR="00735A60">
        <w:t xml:space="preserve"> </w:t>
      </w:r>
      <w:r w:rsidR="005A61D0">
        <w:rPr>
          <w:lang w:val="hr-HR"/>
        </w:rPr>
        <w:t xml:space="preserve">na dan </w:t>
      </w:r>
      <w:r w:rsidR="00A429D1">
        <w:rPr>
          <w:lang w:val="hr-HR"/>
        </w:rPr>
        <w:t>1</w:t>
      </w:r>
      <w:r w:rsidR="005A61D0"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 w:rsidR="005A61D0"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735A60">
        <w:rPr>
          <w:lang w:val="hr-HR"/>
        </w:rPr>
        <w:t>484</w:t>
      </w:r>
      <w:r w:rsidR="004F4530">
        <w:rPr>
          <w:lang w:val="hr-HR"/>
        </w:rPr>
        <w:t xml:space="preserve"> dana</w:t>
      </w:r>
      <w:r w:rsidR="005A61D0">
        <w:rPr>
          <w:lang w:val="hr-HR"/>
        </w:rPr>
        <w:t xml:space="preserve"> u ukupnom iznosu od </w:t>
      </w:r>
      <w:r w:rsidR="00735A60">
        <w:rPr>
          <w:lang w:val="hr-HR"/>
        </w:rPr>
        <w:t>121.486,84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 w:rsidR="005A61D0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E06F24">
        <w:rPr>
          <w:lang w:val="hr-HR"/>
        </w:rPr>
        <w:t>01.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F3866" w:rsidR="00473132">
    <w:pPr>
      <w:pStyle w:val="Zaglavlje"/>
      <w:jc w:val="center"/>
    </w:pPr>
  </w:p>
  <w:p w:rsidRDefault="005F386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735A60">
      <w:t>2136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05126"/>
    <w:rsid w:val="0016703E"/>
    <w:rsid w:val="0016732D"/>
    <w:rsid w:val="00291D1D"/>
    <w:rsid w:val="003652A6"/>
    <w:rsid w:val="00394F80"/>
    <w:rsid w:val="003C2F22"/>
    <w:rsid w:val="003D2CEC"/>
    <w:rsid w:val="00417EA6"/>
    <w:rsid w:val="00455956"/>
    <w:rsid w:val="004F1BAF"/>
    <w:rsid w:val="004F4530"/>
    <w:rsid w:val="005112F3"/>
    <w:rsid w:val="00511419"/>
    <w:rsid w:val="00525F2C"/>
    <w:rsid w:val="005956B5"/>
    <w:rsid w:val="005A61D0"/>
    <w:rsid w:val="005F05A6"/>
    <w:rsid w:val="005F3866"/>
    <w:rsid w:val="00620004"/>
    <w:rsid w:val="00684A08"/>
    <w:rsid w:val="00693AB7"/>
    <w:rsid w:val="006B386A"/>
    <w:rsid w:val="00705DD8"/>
    <w:rsid w:val="0071519E"/>
    <w:rsid w:val="007260BE"/>
    <w:rsid w:val="00735A60"/>
    <w:rsid w:val="007D2411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B56F1"/>
    <w:rsid w:val="00A17F84"/>
    <w:rsid w:val="00A2481E"/>
    <w:rsid w:val="00A429D1"/>
    <w:rsid w:val="00A51DE9"/>
    <w:rsid w:val="00B12DB9"/>
    <w:rsid w:val="00B157B2"/>
    <w:rsid w:val="00B45E79"/>
    <w:rsid w:val="00B67242"/>
    <w:rsid w:val="00B7506F"/>
    <w:rsid w:val="00BC1384"/>
    <w:rsid w:val="00BF4DF3"/>
    <w:rsid w:val="00BF4FF4"/>
    <w:rsid w:val="00D14D7C"/>
    <w:rsid w:val="00D54741"/>
    <w:rsid w:val="00DD0D50"/>
    <w:rsid w:val="00E06F24"/>
    <w:rsid w:val="00E146CF"/>
    <w:rsid w:val="00EA4F9E"/>
    <w:rsid w:val="00EB6A52"/>
    <w:rsid w:val="00EF6426"/>
    <w:rsid w:val="00F2599E"/>
    <w:rsid w:val="00F31E42"/>
    <w:rsid w:val="00F950A0"/>
    <w:rsid w:val="00FB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F38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8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8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8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8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F38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8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8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8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8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2136</izvorni_sadrzaj>
    <derivirana_varijabla naziv="DomainObject.Predmet.Broj_1">2136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St-2136/2015</izvorni_sadrzaj>
    <derivirana_varijabla naziv="DomainObject.Predmet.OznakaBroj_1">St-2136/2015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AGENCIJA MARE d. o. o. za turizam</izvorni_sadrzaj>
    <derivirana_varijabla naziv="DomainObject.Predmet.ProtustrankaFormated_1">  AGENCIJA MARE d. o. o. za turizam</derivirana_varijabla>
  </DomainObject.Predmet.ProtustrankaFormated>
  <DomainObject.Predmet.ProtustrankaFormatedOIB>
    <izvorni_sadrzaj>  AGENCIJA MARE d. o. o. za turizam, OIB 23293513311</izvorni_sadrzaj>
    <derivirana_varijabla naziv="DomainObject.Predmet.ProtustrankaFormatedOIB_1">  AGENCIJA MARE d. o. o. za turizam, OIB 23293513311</derivirana_varijabla>
  </DomainObject.Predmet.ProtustrankaFormatedOIB>
  <DomainObject.Predmet.ProtustrankaFormatedWithAdress>
    <izvorni_sadrzaj> AGENCIJA MARE d. o. o. za turizam, Sedam Kaštela BB, 21000 Split</izvorni_sadrzaj>
    <derivirana_varijabla naziv="DomainObject.Predmet.ProtustrankaFormatedWithAdress_1"> AGENCIJA MARE d. o. o. za turizam, Sedam Kaštela BB, 21000 Split</derivirana_varijabla>
  </DomainObject.Predmet.ProtustrankaFormatedWithAdress>
  <DomainObject.Predmet.ProtustrankaFormatedWithAdressOIB>
    <izvorni_sadrzaj> AGENCIJA MARE d. o. o. za turizam, OIB 23293513311, Sedam Kaštela BB, 21000 Split</izvorni_sadrzaj>
    <derivirana_varijabla naziv="DomainObject.Predmet.ProtustrankaFormatedWithAdressOIB_1"> AGENCIJA MARE d. o. o. za turizam, OIB 23293513311, Sedam Kaštela BB, 21000 Split</derivirana_varijabla>
  </DomainObject.Predmet.ProtustrankaFormatedWithAdressOIB>
  <DomainObject.Predmet.ProtustrankaWithAdress>
    <izvorni_sadrzaj>AGENCIJA MARE d. o. o. za turizam Sedam Kaštela BB, 21000 Split</izvorni_sadrzaj>
    <derivirana_varijabla naziv="DomainObject.Predmet.ProtustrankaWithAdress_1">AGENCIJA MARE d. o. o. za turizam Sedam Kaštela BB, 21000 Split</derivirana_varijabla>
  </DomainObject.Predmet.ProtustrankaWithAdress>
  <DomainObject.Predmet.ProtustrankaWithAdressOIB>
    <izvorni_sadrzaj>AGENCIJA MARE d. o. o. za turizam, OIB 23293513311, Sedam Kaštela BB, 21000 Split</izvorni_sadrzaj>
    <derivirana_varijabla naziv="DomainObject.Predmet.ProtustrankaWithAdressOIB_1">AGENCIJA MARE d. o. o. za turizam, OIB 23293513311, Sedam Kaštela BB, 21000 Split</derivirana_varijabla>
  </DomainObject.Predmet.ProtustrankaWithAdressOIB>
  <DomainObject.Predmet.ProtustrankaNazivFormated>
    <izvorni_sadrzaj>AGENCIJA MARE d. o. o. za turizam</izvorni_sadrzaj>
    <derivirana_varijabla naziv="DomainObject.Predmet.ProtustrankaNazivFormated_1">AGENCIJA MARE d. o. o. za turizam</derivirana_varijabla>
  </DomainObject.Predmet.ProtustrankaNazivFormated>
  <DomainObject.Predmet.ProtustrankaNazivFormatedOIB>
    <izvorni_sadrzaj>AGENCIJA MARE d. o. o. za turizam, OIB 23293513311</izvorni_sadrzaj>
    <derivirana_varijabla naziv="DomainObject.Predmet.ProtustrankaNazivFormatedOIB_1">AGENCIJA MARE d. o. o. za turizam, OIB 23293513311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121486.84</izvorni_sadrzaj>
    <derivirana_varijabla naziv="DomainObject.Predmet.TrenutnaVrijednost_1">121486.84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AGENCIJA MARE d. o. o. za turizam</item>
    </izvorni_sadrzaj>
    <derivirana_varijabla naziv="DomainObject.Predmet.ProtuStrankaListFormated_1">
      <item>AGENCIJA MARE d. o. o. za turizam</item>
    </derivirana_varijabla>
  </DomainObject.Predmet.ProtuStrankaListFormated>
  <DomainObject.Predmet.ProtuStrankaListFormatedOIB>
    <izvorni_sadrzaj>
      <item>AGENCIJA MARE d. o. o. za turizam, OIB 23293513311</item>
    </izvorni_sadrzaj>
    <derivirana_varijabla naziv="DomainObject.Predmet.ProtuStrankaListFormatedOIB_1">
      <item>AGENCIJA MARE d. o. o. za turizam, OIB 23293513311</item>
    </derivirana_varijabla>
  </DomainObject.Predmet.ProtuStrankaListFormatedOIB>
  <DomainObject.Predmet.ProtuStrankaListFormatedWithAdress>
    <izvorni_sadrzaj>
      <item>AGENCIJA MARE d. o. o. za turizam, Sedam Kaštela BB, 21000 Split</item>
    </izvorni_sadrzaj>
    <derivirana_varijabla naziv="DomainObject.Predmet.ProtuStrankaListFormatedWithAdress_1">
      <item>AGENCIJA MARE d. o. o. za turizam, Sedam Kaštela BB, 21000 Split</item>
    </derivirana_varijabla>
  </DomainObject.Predmet.ProtuStrankaListFormatedWithAdress>
  <DomainObject.Predmet.ProtuStrankaListFormatedWithAdressOIB>
    <izvorni_sadrzaj>
      <item>AGENCIJA MARE d. o. o. za turizam, OIB 23293513311, Sedam Kaštela BB, 21000 Split</item>
    </izvorni_sadrzaj>
    <derivirana_varijabla naziv="DomainObject.Predmet.ProtuStrankaListFormatedWithAdressOIB_1">
      <item>AGENCIJA MARE d. o. o. za turizam, OIB 23293513311, Sedam Kaštela BB, 21000 Split</item>
    </derivirana_varijabla>
  </DomainObject.Predmet.ProtuStrankaListFormatedWithAdressOIB>
  <DomainObject.Predmet.ProtuStrankaListNazivFormated>
    <izvorni_sadrzaj>
      <item>AGENCIJA MARE d. o. o. za turizam</item>
    </izvorni_sadrzaj>
    <derivirana_varijabla naziv="DomainObject.Predmet.ProtuStrankaListNazivFormated_1">
      <item>AGENCIJA MARE d. o. o. za turizam</item>
    </derivirana_varijabla>
  </DomainObject.Predmet.ProtuStrankaListNazivFormated>
  <DomainObject.Predmet.ProtuStrankaListNazivFormatedOIB>
    <izvorni_sadrzaj>
      <item>AGENCIJA MARE d. o. o. za turizam, OIB 23293513311</item>
    </izvorni_sadrzaj>
    <derivirana_varijabla naziv="DomainObject.Predmet.ProtuStrankaListNazivFormatedOIB_1">
      <item>AGENCIJA MARE d. o. o. za turizam, OIB 23293513311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AGENCIJA MARE d. o. o. za turizam</izvorni_sadrzaj>
    <derivirana_varijabla naziv="DomainObject.Predmet.ProtustrankaIDrugi_1">AGENCIJA MARE d. o. 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AGENCIJA MARE d. o. o. za turizam, OIB 23293513311, Sedam Kaštela BB, 21000 Split</izvorni_sadrzaj>
    <derivirana_varijabla naziv="DomainObject.Predmet.ProtustrankaIDrugiAdressOIB_1">AGENCIJA MARE d. o. o. za turizam, OIB 23293513311, Sedam Kaštela 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AGENCIJA MARE d. o. o. za turizam</item>
      <item>FINANCIJSKA AGENCIJA, RC SPLIT</item>
    </izvorni_sadrzaj>
    <derivirana_varijabla naziv="DomainObject.Predmet.SudioniciListNaziv_1">
      <item>AGENCIJA MARE d. o. o. za turizam</item>
      <item>FINANCIJSKA AGENCIJA, RC SPLIT</item>
    </derivirana_varijabla>
  </DomainObject.Predmet.SudioniciListNaziv>
  <DomainObject.Predmet.SudioniciListAdressOIB>
    <izvorni_sadrzaj>
      <item>AGENCIJA MARE d. o. o. za turizam, OIB 23293513311, Sedam Kaštela BB,21000 Split</item>
      <item>FINANCIJSKA AGENCIJA, RC SPLIT, OIB 85821130368, Mažuranićevo šetalište 24 b,21000 Split</item>
    </izvorni_sadrzaj>
    <derivirana_varijabla naziv="DomainObject.Predmet.SudioniciListAdressOIB_1">
      <item>AGENCIJA MARE d. o. o. za turizam, OIB 23293513311, Sedam Kaštela 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23293513311</item>
      <item>, OIB 85821130368</item>
    </izvorni_sadrzaj>
    <derivirana_varijabla naziv="DomainObject.Predmet.SudioniciListNazivOIB_1">
      <item>, OIB 23293513311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1752</properties:Characters>
  <properties:Lines>45</properties:Lines>
  <properties:Paragraphs>15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2017-03-01T10:52:00Z</cp:lastPrinted>
  <dcterms:modified xmlns:xsi="http://www.w3.org/2001/XMLSchema-instance" xsi:type="dcterms:W3CDTF">2017-03-01T10:52:00Z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