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1337" w14:paraId="152133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11E0B">
        <w:rPr>
          <w:sz w:val="24"/>
        </w:rPr>
        <w:t>1383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D6FDE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11E0B">
        <w:rPr>
          <w:sz w:val="24"/>
          <w:szCs w:val="24"/>
          <w:lang w:val="pt-BR"/>
        </w:rPr>
        <w:t>UNA PETRINJA j.d</w:t>
      </w:r>
      <w:r w:rsidR="001D2E02">
        <w:rPr>
          <w:sz w:val="24"/>
          <w:szCs w:val="24"/>
          <w:lang w:val="pt-BR"/>
        </w:rPr>
        <w:t>.</w:t>
      </w:r>
      <w:r w:rsidR="00E11E0B">
        <w:rPr>
          <w:sz w:val="24"/>
          <w:szCs w:val="24"/>
          <w:lang w:val="pt-BR"/>
        </w:rPr>
        <w:t>o.o.,</w:t>
      </w:r>
      <w:r w:rsidR="001D2E02">
        <w:rPr>
          <w:sz w:val="24"/>
          <w:szCs w:val="24"/>
          <w:lang w:val="pt-BR"/>
        </w:rPr>
        <w:t xml:space="preserve"> </w:t>
      </w:r>
      <w:r w:rsidR="00FB07C5">
        <w:rPr>
          <w:sz w:val="24"/>
          <w:szCs w:val="24"/>
          <w:lang w:val="pt-BR"/>
        </w:rPr>
        <w:t xml:space="preserve">Petrinja, Kneza Domagoja 10, OIB: </w:t>
      </w:r>
      <w:proofErr w:type="spellStart"/>
      <w:r w:rsidR="00DF5AD2" w:rsidRPr="00DF5AD2">
        <w:rPr>
          <w:sz w:val="24"/>
          <w:szCs w:val="24"/>
        </w:rPr>
        <w:t>12909356086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F5AD2" w:rsidP="00CF56FE" w:rsidR="00DF5AD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0A0A61">
        <w:rPr>
          <w:sz w:val="24"/>
          <w:szCs w:val="24"/>
          <w:lang w:val="pt-BR"/>
        </w:rPr>
        <w:t xml:space="preserve">UNA PETRINJA j.d.o.o., Petrinja, Kneza Domagoja 10, OIB: </w:t>
      </w:r>
      <w:proofErr w:type="spellStart"/>
      <w:r w:rsidR="000A0A61" w:rsidRPr="00DF5AD2">
        <w:rPr>
          <w:sz w:val="24"/>
          <w:szCs w:val="24"/>
        </w:rPr>
        <w:t>12909356086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D6FD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D6FDE" w:rsidP="008D6FDE" w:rsidR="008D6FD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D6FDE" w:rsidP="008D6FDE" w:rsidR="008D6FD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8D6FDE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CB8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6F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St-1383/2016-3</izvorni_sadrzaj>
    <derivirana_varijabla naziv="DomainObject.Oznaka_1">St-1383/2016-3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UNA PETRINJA j.d.o.o. za ugostiteljstvo, proizvodnju i trgovinu</izvorni_sadrzaj>
    <derivirana_varijabla naziv="DomainObject.Predmet.ProtustrankaFormated_1">  UNA PETRINJA j.d.o.o. za ugostiteljstvo, proizvodnju i trgovinu</derivirana_varijabla>
  </DomainObject.Predmet.ProtustrankaFormated>
  <DomainObject.Predmet.ProtustrankaFormatedOIB>
    <izvorni_sadrzaj>  UNA PETRINJA j.d.o.o. za ugostiteljstvo, proizvodnju i trgovinu, OIB 12909356086</izvorni_sadrzaj>
    <derivirana_varijabla naziv="DomainObject.Predmet.ProtustrankaFormatedOIB_1">  UNA PETRINJA j.d.o.o. za ugostiteljstvo, proizvodnju i trgovinu, OIB 12909356086</derivirana_varijabla>
  </DomainObject.Predmet.ProtustrankaFormatedOIB>
  <DomainObject.Predmet.ProtustrankaFormatedWithAdress>
    <izvorni_sadrzaj> UNA PETRINJA j.d.o.o. za ugostiteljstvo, proizvodnju i trgovinu, Kneza Domagoja 10, 44250 Petrinja</izvorni_sadrzaj>
    <derivirana_varijabla naziv="DomainObject.Predmet.ProtustrankaFormatedWithAdress_1"> UNA PETRINJA j.d.o.o. za ugostiteljstvo, proizvodnju i trgovinu, Kneza Domagoja 10, 44250 Petrinja</derivirana_varijabla>
  </DomainObject.Predmet.ProtustrankaFormatedWithAdress>
  <DomainObject.Predmet.ProtustrankaFormatedWithAdressOIB>
    <izvorni_sadrzaj> UNA PETRINJA j.d.o.o. za ugostiteljstvo, proizvodnju i trgovinu, OIB 12909356086, Kneza Domagoja 10, 44250 Petrinja</izvorni_sadrzaj>
    <derivirana_varijabla naziv="DomainObject.Predmet.ProtustrankaFormatedWithAdressOIB_1"> UNA PETRINJA j.d.o.o. za ugostiteljstvo, proizvodnju i trgovinu, OIB 12909356086, Kneza Domagoja 10, 44250 Petrinja</derivirana_varijabla>
  </DomainObject.Predmet.ProtustrankaFormatedWithAdressOIB>
  <DomainObject.Predmet.ProtustrankaWithAdress>
    <izvorni_sadrzaj>UNA PETRINJA j.d.o.o. za ugostiteljstvo, proizvodnju i trgovinu Kneza Domagoja 10, 44250 Petrinja</izvorni_sadrzaj>
    <derivirana_varijabla naziv="DomainObject.Predmet.ProtustrankaWithAdress_1">UNA PETRINJA j.d.o.o. za ugostiteljstvo, proizvodnju i trgovinu Kneza Domagoja 10, 44250 Petrinja</derivirana_varijabla>
  </DomainObject.Predmet.ProtustrankaWithAdress>
  <DomainObject.Predmet.ProtustrankaWithAdressOIB>
    <izvorni_sadrzaj>UNA PETRINJA j.d.o.o. za ugostiteljstvo, proizvodnju i trgovinu, OIB 12909356086, Kneza Domagoja 10, 44250 Petrinja</izvorni_sadrzaj>
    <derivirana_varijabla naziv="DomainObject.Predmet.ProtustrankaWithAdressOIB_1">UNA PETRINJA j.d.o.o. za ugostiteljstvo, proizvodnju i trgovinu, OIB 12909356086, Kneza Domagoja 10, 44250 Petrinja</derivirana_varijabla>
  </DomainObject.Predmet.ProtustrankaWithAdressOIB>
  <DomainObject.Predmet.ProtustrankaNazivFormated>
    <izvorni_sadrzaj>UNA PETRINJA j.d.o.o. za ugostiteljstvo, proizvodnju i trgovinu</izvorni_sadrzaj>
    <derivirana_varijabla naziv="DomainObject.Predmet.ProtustrankaNazivFormated_1">UNA PETRINJA j.d.o.o. za ugostiteljstvo, proizvodnju i trgovinu</derivirana_varijabla>
  </DomainObject.Predmet.ProtustrankaNazivFormated>
  <DomainObject.Predmet.ProtustrankaNazivFormatedOIB>
    <izvorni_sadrzaj>UNA PETRINJA j.d.o.o. za ugostiteljstvo, proizvodnju i trgovinu, OIB 12909356086</izvorni_sadrzaj>
    <derivirana_varijabla naziv="DomainObject.Predmet.ProtustrankaNazivFormatedOIB_1">UNA PETRINJA j.d.o.o. za ugostiteljstvo, proizvodnju i trgovinu, OIB 12909356086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PETRINJA j.d.o.o. za ugostiteljstvo, proizvodnju i trgovinu</item>
    </izvorni_sadrzaj>
    <derivirana_varijabla naziv="DomainObject.Predmet.ProtuStrankaListFormated_1">
      <item>UNA PETRINJA j.d.o.o. za ugostiteljstvo, proizvodnju i trgovinu</item>
    </derivirana_varijabla>
  </DomainObject.Predmet.ProtuStrankaListFormated>
  <DomainObject.Predmet.ProtuStrankaListFormatedOIB>
    <izvorni_sadrzaj>
      <item>UNA PETRINJA j.d.o.o. za ugostiteljstvo, proizvodnju i trgovinu, OIB 12909356086</item>
    </izvorni_sadrzaj>
    <derivirana_varijabla naziv="DomainObject.Predmet.ProtuStrankaListFormatedOIB_1">
      <item>UNA PETRINJA j.d.o.o. za ugostiteljstvo, proizvodnju i trgovinu, OIB 12909356086</item>
    </derivirana_varijabla>
  </DomainObject.Predmet.ProtuStrankaListFormatedOIB>
  <DomainObject.Predmet.ProtuStrankaListFormatedWithAdress>
    <izvorni_sadrzaj>
      <item>UNA PETRINJA j.d.o.o. za ugostiteljstvo, proizvodnju i trgovinu, Kneza Domagoja 10, 44250 Petrinja</item>
    </izvorni_sadrzaj>
    <derivirana_varijabla naziv="DomainObject.Predmet.ProtuStrankaListFormatedWithAdress_1">
      <item>UNA PETRINJA j.d.o.o. za ugostiteljstvo, proizvodnju i trgovinu, Kneza Domagoja 10, 44250 Petrinja</item>
    </derivirana_varijabla>
  </DomainObject.Predmet.ProtuStrankaListFormatedWithAdress>
  <DomainObject.Predmet.ProtuStrankaListFormatedWithAdressOIB>
    <izvorni_sadrzaj>
      <item>UNA PETRINJA j.d.o.o. za ugostiteljstvo, proizvodnju i trgovinu, OIB 12909356086, Kneza Domagoja 10, 44250 Petrinja</item>
    </izvorni_sadrzaj>
    <derivirana_varijabla naziv="DomainObject.Predmet.ProtuStrankaListFormatedWithAdressOIB_1">
      <item>UNA PETRINJA j.d.o.o. za ugostiteljstvo, proizvodnju i trgovinu, OIB 12909356086, Kneza Domagoja 10, 44250 Petrinja</item>
    </derivirana_varijabla>
  </DomainObject.Predmet.ProtuStrankaListFormatedWithAdressOIB>
  <DomainObject.Predmet.ProtuStrankaListNazivFormated>
    <izvorni_sadrzaj>
      <item>UNA PETRINJA j.d.o.o. za ugostiteljstvo, proizvodnju i trgovinu</item>
    </izvorni_sadrzaj>
    <derivirana_varijabla naziv="DomainObject.Predmet.ProtuStrankaListNazivFormated_1">
      <item>UNA PETRINJA j.d.o.o. za ugostiteljstvo, proizvodnju i trgovinu</item>
    </derivirana_varijabla>
  </DomainObject.Predmet.ProtuStrankaListNazivFormated>
  <DomainObject.Predmet.ProtuStrankaListNazivFormatedOIB>
    <izvorni_sadrzaj>
      <item>UNA PETRINJA j.d.o.o. za ugostiteljstvo, proizvodnju i trgovinu, OIB 12909356086</item>
    </izvorni_sadrzaj>
    <derivirana_varijabla naziv="DomainObject.Predmet.ProtuStrankaListNazivFormatedOIB_1">
      <item>UNA PETRINJA j.d.o.o. za ugostiteljstvo, proizvodnju i trgovinu, OIB 12909356086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St-1383/2016-3</izvorni_sadrzaj>
    <derivirana_varijabla naziv="DomainObject.PoslovniBrojDokumenta_1">St-1383/2016-3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PETRINJA j.d.o.o. za ugostiteljstvo, proizvodnju i trgovinu</izvorni_sadrzaj>
    <derivirana_varijabla naziv="DomainObject.Predmet.ProtustrankaIDrugi_1">UNA PETRINJA j.d.o.o. za ugostiteljstvo,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UNA PETRINJA j.d.o.o. za ugostiteljstvo, proizvodnju i trgovinu, OIB 12909356086, Kneza Domagoja 10, 44250 Petrinja</izvorni_sadrzaj>
    <derivirana_varijabla naziv="DomainObject.Predmet.ProtustrankaIDrugiAdressOIB_1">UNA PETRINJA j.d.o.o. za ugostiteljstvo, proizvodnju i trgovinu, OIB 12909356086, Kneza Domagoja 10,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PETRINJA j.d.o.o. za ugostiteljstvo, proizvodnju i trgovinu</item>
    </izvorni_sadrzaj>
    <derivirana_varijabla naziv="DomainObject.Predmet.SudioniciListNaziv_1">
      <item>FINA Regionalni centar Zagreb</item>
      <item>UNA PETRINJA j.d.o.o. za ugostiteljstvo, proizvodnju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 PETRINJA j.d.o.o. za ugostiteljstvo, proizvodnju i trgovinu, OIB 12909356086, Kneza Domagoja 10,44250 Petrinja</item>
    </izvorni_sadrzaj>
    <derivirana_varijabla naziv="DomainObject.Predmet.SudioniciListAdressOIB_1">
      <item>FINA Regionalni centar Zagreb, OIB 85821130368, Trg svibanjskih žrtava 1995. br. 1,10000 Zagreb</item>
      <item>UNA PETRINJA j.d.o.o. za ugostiteljstvo, proizvodnju i trgovinu, OIB 12909356086, Kneza Domagoja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12909356086</item>
    </izvorni_sadrzaj>
    <derivirana_varijabla naziv="DomainObject.Predmet.SudioniciListNazivOIB_1">
      <item>, OIB 85821130368</item>
      <item>, OIB 12909356086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1109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2017-02-07T07:47:00Z</dcterms:created>
  <dc:creator>Korisnik</dc:creator>
  <cp:lastModifiedBy>Petra Čiček</cp:lastModifiedBy>
  <cp:lastPrinted>2017-02-08T10:16:00Z</cp:lastPrinted>
  <dcterms:modified xmlns:xsi="http://www.w3.org/2001/XMLSchema-instance" xsi:type="dcterms:W3CDTF">2017-02-08T10:16:00Z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St-1383/2016-3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