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7f2a" w14:paraId="c8f7f2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9475F9">
        <w:rPr>
          <w:rFonts w:hAnsi="Times New Roman" w:ascii="Times New Roman"/>
        </w:rPr>
        <w:t xml:space="preserve">MALONOGOMETNI KLUB "ZAGREB ZAPAD", Zagreb, </w:t>
      </w:r>
      <w:proofErr w:type="spellStart"/>
      <w:r w:rsidR="009475F9">
        <w:rPr>
          <w:rFonts w:hAnsi="Times New Roman" w:ascii="Times New Roman"/>
        </w:rPr>
        <w:t>Borčec</w:t>
      </w:r>
      <w:proofErr w:type="spellEnd"/>
      <w:r w:rsidR="009475F9">
        <w:rPr>
          <w:rFonts w:hAnsi="Times New Roman" w:ascii="Times New Roman"/>
        </w:rPr>
        <w:t xml:space="preserve"> 44, OIB: 61627653414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08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9475F9">
        <w:rPr>
          <w:rFonts w:hAnsi="Times New Roman" w:ascii="Times New Roman"/>
        </w:rPr>
        <w:t xml:space="preserve">MALONOGOMETNI KLUB "ZAGREB ZAPAD", Zagreb, </w:t>
      </w:r>
      <w:proofErr w:type="spellStart"/>
      <w:r w:rsidR="009475F9">
        <w:rPr>
          <w:rFonts w:hAnsi="Times New Roman" w:ascii="Times New Roman"/>
        </w:rPr>
        <w:t>Borčec</w:t>
      </w:r>
      <w:proofErr w:type="spellEnd"/>
      <w:r w:rsidR="009475F9">
        <w:rPr>
          <w:rFonts w:hAnsi="Times New Roman" w:ascii="Times New Roman"/>
        </w:rPr>
        <w:t xml:space="preserve"> 44, OIB: 61627653414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08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D23CD2">
        <w:rPr>
          <w:rFonts w:hAnsi="Times New Roman" w:ascii="Times New Roman"/>
          <w:szCs w:val="24"/>
        </w:rPr>
        <w:t>3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475F9">
        <w:rPr>
          <w:rFonts w:hAnsi="Times New Roman" w:ascii="Times New Roman"/>
          <w:szCs w:val="24"/>
        </w:rPr>
        <w:t xml:space="preserve">Dinka Trumbić, Split, </w:t>
      </w:r>
      <w:proofErr w:type="spellStart"/>
      <w:r w:rsidR="009475F9">
        <w:rPr>
          <w:rFonts w:hAnsi="Times New Roman" w:ascii="Times New Roman"/>
          <w:szCs w:val="24"/>
        </w:rPr>
        <w:t>Lovretska</w:t>
      </w:r>
      <w:proofErr w:type="spellEnd"/>
      <w:r w:rsidR="009475F9">
        <w:rPr>
          <w:rFonts w:hAnsi="Times New Roman" w:ascii="Times New Roman"/>
          <w:szCs w:val="24"/>
        </w:rPr>
        <w:t xml:space="preserve"> 10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9475F9">
        <w:rPr>
          <w:rFonts w:hAnsi="Times New Roman" w:ascii="Times New Roman"/>
        </w:rPr>
        <w:t xml:space="preserve">MALONOGOMETNI KLUB "ZAGREB ZAPAD", Zagreb, </w:t>
      </w:r>
      <w:proofErr w:type="spellStart"/>
      <w:r w:rsidR="009475F9">
        <w:rPr>
          <w:rFonts w:hAnsi="Times New Roman" w:ascii="Times New Roman"/>
        </w:rPr>
        <w:t>Borčec</w:t>
      </w:r>
      <w:proofErr w:type="spellEnd"/>
      <w:r w:rsidR="009475F9">
        <w:rPr>
          <w:rFonts w:hAnsi="Times New Roman" w:ascii="Times New Roman"/>
        </w:rPr>
        <w:t xml:space="preserve"> 44, OIB: 61627653414</w:t>
      </w:r>
      <w:r w:rsidR="00B14182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E13350">
        <w:rPr>
          <w:rFonts w:hAnsi="Times New Roman" w:ascii="Times New Roman"/>
          <w:lang w:val="hr-HR"/>
        </w:rPr>
        <w:t>1</w:t>
      </w:r>
      <w:r w:rsidR="00BD67F8">
        <w:rPr>
          <w:rFonts w:hAnsi="Times New Roman" w:ascii="Times New Roman"/>
          <w:lang w:val="hr-HR"/>
        </w:rPr>
        <w:t>4</w:t>
      </w:r>
      <w:r w:rsidR="001001BF">
        <w:rPr>
          <w:rFonts w:hAnsi="Times New Roman" w:ascii="Times New Roman"/>
          <w:lang w:val="hr-HR"/>
        </w:rPr>
        <w:t>.12.2015</w:t>
      </w:r>
      <w:r w:rsidR="00516A13">
        <w:rPr>
          <w:rFonts w:hAnsi="Times New Roman" w:ascii="Times New Roman"/>
          <w:lang w:val="hr-HR"/>
        </w:rPr>
        <w:t>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08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foot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B69" w:rsidP="00DB4528" w:rsidR="00423B69">
      <w:r>
        <w:separator/>
      </w:r>
    </w:p>
  </w:endnote>
  <w:endnote w:id="0" w:type="continuationSeparator">
    <w:p w:rsidRDefault="00423B69" w:rsidP="00DB4528" w:rsidR="00423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0CF9" w:rsidP="00D70CF9" w:rsidR="00D70CF9">
    <w:pPr>
      <w:pStyle w:val="Podnoje"/>
      <w:tabs>
        <w:tab w:pos="4536" w:val="clear"/>
        <w:tab w:pos="9072" w:val="clear"/>
        <w:tab w:pos="6270" w:val="left"/>
      </w:tabs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B69" w:rsidP="00DB4528" w:rsidR="00423B69">
      <w:r>
        <w:separator/>
      </w:r>
    </w:p>
  </w:footnote>
  <w:footnote w:id="0" w:type="continuationSeparator">
    <w:p w:rsidRDefault="00423B69" w:rsidP="00DB4528" w:rsidR="00423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9475F9">
          <w:rPr>
            <w:rFonts w:hAnsi="Times New Roman" w:ascii="Times New Roman"/>
          </w:rPr>
          <w:t>7820</w:t>
        </w:r>
        <w:r>
          <w:rPr>
            <w:rFonts w:hAnsi="Times New Roman" w:ascii="Times New Roman"/>
          </w:rPr>
          <w:t>/</w:t>
        </w:r>
        <w:r w:rsidR="008A50D9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9475F9">
      <w:rPr>
        <w:rFonts w:hAnsi="Times New Roman" w:ascii="Times New Roman"/>
        <w:lang w:val="hr-HR"/>
      </w:rPr>
      <w:t>7820</w:t>
    </w:r>
    <w:r w:rsidR="009D1550">
      <w:rPr>
        <w:rFonts w:hAnsi="Times New Roman" w:ascii="Times New Roman"/>
        <w:lang w:val="hr-HR"/>
      </w:rPr>
      <w:t>/</w:t>
    </w:r>
    <w:r w:rsidR="008A50D9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55716"/>
    <w:rsid w:val="000718AE"/>
    <w:rsid w:val="000949C7"/>
    <w:rsid w:val="000961D9"/>
    <w:rsid w:val="000B5D34"/>
    <w:rsid w:val="000B609B"/>
    <w:rsid w:val="000C1ECA"/>
    <w:rsid w:val="000C47B3"/>
    <w:rsid w:val="000F2034"/>
    <w:rsid w:val="001001BF"/>
    <w:rsid w:val="00112B50"/>
    <w:rsid w:val="00161F0E"/>
    <w:rsid w:val="0017226D"/>
    <w:rsid w:val="00172B98"/>
    <w:rsid w:val="00177D95"/>
    <w:rsid w:val="00182088"/>
    <w:rsid w:val="00196CA0"/>
    <w:rsid w:val="001B61EE"/>
    <w:rsid w:val="001E684D"/>
    <w:rsid w:val="0020071E"/>
    <w:rsid w:val="002012BE"/>
    <w:rsid w:val="002036DA"/>
    <w:rsid w:val="00205422"/>
    <w:rsid w:val="00206F3C"/>
    <w:rsid w:val="00224075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2193"/>
    <w:rsid w:val="002A5D0D"/>
    <w:rsid w:val="002A7D60"/>
    <w:rsid w:val="002C1BB9"/>
    <w:rsid w:val="002C5831"/>
    <w:rsid w:val="002F18BF"/>
    <w:rsid w:val="00310FC1"/>
    <w:rsid w:val="0031512B"/>
    <w:rsid w:val="0032461C"/>
    <w:rsid w:val="003403D6"/>
    <w:rsid w:val="0034707A"/>
    <w:rsid w:val="00357731"/>
    <w:rsid w:val="00360B04"/>
    <w:rsid w:val="0036742A"/>
    <w:rsid w:val="00380E21"/>
    <w:rsid w:val="003A2B03"/>
    <w:rsid w:val="003F79A8"/>
    <w:rsid w:val="00402247"/>
    <w:rsid w:val="004042CA"/>
    <w:rsid w:val="00412880"/>
    <w:rsid w:val="0042162E"/>
    <w:rsid w:val="00423B69"/>
    <w:rsid w:val="00432DA5"/>
    <w:rsid w:val="00434F8F"/>
    <w:rsid w:val="00435885"/>
    <w:rsid w:val="00437999"/>
    <w:rsid w:val="00447566"/>
    <w:rsid w:val="0045318A"/>
    <w:rsid w:val="00453A0B"/>
    <w:rsid w:val="00464684"/>
    <w:rsid w:val="00466C68"/>
    <w:rsid w:val="00484AE9"/>
    <w:rsid w:val="0048609B"/>
    <w:rsid w:val="00496FE4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4618D"/>
    <w:rsid w:val="00550D4D"/>
    <w:rsid w:val="00574D98"/>
    <w:rsid w:val="00574F96"/>
    <w:rsid w:val="00585655"/>
    <w:rsid w:val="00585F54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B5AA4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77BE1"/>
    <w:rsid w:val="00891E53"/>
    <w:rsid w:val="008940FF"/>
    <w:rsid w:val="008964CC"/>
    <w:rsid w:val="008A4110"/>
    <w:rsid w:val="008A50D9"/>
    <w:rsid w:val="008B2190"/>
    <w:rsid w:val="008D46CD"/>
    <w:rsid w:val="008D4E12"/>
    <w:rsid w:val="008E202F"/>
    <w:rsid w:val="008E7881"/>
    <w:rsid w:val="009129B8"/>
    <w:rsid w:val="00917D72"/>
    <w:rsid w:val="00937F10"/>
    <w:rsid w:val="00943627"/>
    <w:rsid w:val="009475F9"/>
    <w:rsid w:val="0096481A"/>
    <w:rsid w:val="00997BA9"/>
    <w:rsid w:val="009A7DBA"/>
    <w:rsid w:val="009D1550"/>
    <w:rsid w:val="009F22BB"/>
    <w:rsid w:val="009F5765"/>
    <w:rsid w:val="00A00859"/>
    <w:rsid w:val="00A10AE6"/>
    <w:rsid w:val="00A14696"/>
    <w:rsid w:val="00A17FB0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AF41A9"/>
    <w:rsid w:val="00B03169"/>
    <w:rsid w:val="00B042BA"/>
    <w:rsid w:val="00B14182"/>
    <w:rsid w:val="00B15B60"/>
    <w:rsid w:val="00B2463B"/>
    <w:rsid w:val="00B3307C"/>
    <w:rsid w:val="00B37070"/>
    <w:rsid w:val="00B55130"/>
    <w:rsid w:val="00B648C8"/>
    <w:rsid w:val="00B722EE"/>
    <w:rsid w:val="00B76F2D"/>
    <w:rsid w:val="00B841C6"/>
    <w:rsid w:val="00B85FBE"/>
    <w:rsid w:val="00B93230"/>
    <w:rsid w:val="00BA4938"/>
    <w:rsid w:val="00BB6A99"/>
    <w:rsid w:val="00BD67F8"/>
    <w:rsid w:val="00BD7907"/>
    <w:rsid w:val="00BF1392"/>
    <w:rsid w:val="00BF53E7"/>
    <w:rsid w:val="00BF644E"/>
    <w:rsid w:val="00C01857"/>
    <w:rsid w:val="00C363FE"/>
    <w:rsid w:val="00C45DFF"/>
    <w:rsid w:val="00C5135E"/>
    <w:rsid w:val="00C57CAF"/>
    <w:rsid w:val="00C756B2"/>
    <w:rsid w:val="00C80215"/>
    <w:rsid w:val="00C80E05"/>
    <w:rsid w:val="00C8483F"/>
    <w:rsid w:val="00C957B9"/>
    <w:rsid w:val="00CA1417"/>
    <w:rsid w:val="00CA364F"/>
    <w:rsid w:val="00CC0A0B"/>
    <w:rsid w:val="00CC4EF4"/>
    <w:rsid w:val="00CC6B16"/>
    <w:rsid w:val="00CC7DF0"/>
    <w:rsid w:val="00CD1ED9"/>
    <w:rsid w:val="00CD6124"/>
    <w:rsid w:val="00CE1BBE"/>
    <w:rsid w:val="00CE4423"/>
    <w:rsid w:val="00CF2190"/>
    <w:rsid w:val="00CF2939"/>
    <w:rsid w:val="00D028AC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70CF9"/>
    <w:rsid w:val="00D95224"/>
    <w:rsid w:val="00D955F3"/>
    <w:rsid w:val="00D97C00"/>
    <w:rsid w:val="00DA548F"/>
    <w:rsid w:val="00DA54F2"/>
    <w:rsid w:val="00DA5C20"/>
    <w:rsid w:val="00DB1908"/>
    <w:rsid w:val="00DB29D2"/>
    <w:rsid w:val="00DB4528"/>
    <w:rsid w:val="00DC38D9"/>
    <w:rsid w:val="00DD2EE4"/>
    <w:rsid w:val="00DF21FF"/>
    <w:rsid w:val="00E02C88"/>
    <w:rsid w:val="00E13350"/>
    <w:rsid w:val="00E2301F"/>
    <w:rsid w:val="00E5059D"/>
    <w:rsid w:val="00E51E8A"/>
    <w:rsid w:val="00E570B9"/>
    <w:rsid w:val="00E625C0"/>
    <w:rsid w:val="00E9161E"/>
    <w:rsid w:val="00E9593E"/>
    <w:rsid w:val="00EB63C7"/>
    <w:rsid w:val="00EC1A61"/>
    <w:rsid w:val="00EC75D8"/>
    <w:rsid w:val="00ED0398"/>
    <w:rsid w:val="00ED187C"/>
    <w:rsid w:val="00EE5750"/>
    <w:rsid w:val="00EE69E5"/>
    <w:rsid w:val="00EF6F64"/>
    <w:rsid w:val="00F049DD"/>
    <w:rsid w:val="00F36CC3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74AD3"/>
    <w:rsid w:val="00F803CE"/>
    <w:rsid w:val="00F82A2A"/>
    <w:rsid w:val="00F85796"/>
    <w:rsid w:val="00F86B12"/>
    <w:rsid w:val="00FA0062"/>
    <w:rsid w:val="00FB2892"/>
    <w:rsid w:val="00FC0C4E"/>
    <w:rsid w:val="00FD2422"/>
    <w:rsid w:val="00FE7C1A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5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A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A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A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A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5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A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A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A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A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7820</izvorni_sadrzaj>
    <derivirana_varijabla naziv="DomainObject.Predmet.Broj_1">7820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St-7820/2015</izvorni_sadrzaj>
    <derivirana_varijabla naziv="DomainObject.Predmet.OznakaBroj_1">St-7820/2015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ZAGREB-ZAPAD zastupanog po punomoćniku Zoran Milić; Zoran Dodig; Suzana Medvedec; Zoran Radulović; Josip Burek</izvorni_sadrzaj>
    <derivirana_varijabla naziv="DomainObject.Predmet.ProtustrankaFormated_1">  Malonogometni klub ZAGREB-ZAPAD zastupanog po punomoćniku Zoran Milić; Zoran Dodig; Suzana Medvedec; Zoran Radulović; Josip Burek</derivirana_varijabla>
  </DomainObject.Predmet.ProtustrankaFormated>
  <DomainObject.Predmet.ProtustrankaFormatedOIB>
    <izvorni_sadrzaj>  Malonogometni klub ZAGREB-ZAPAD, OIB 61627653414 zastupanog po punomoćniku Zoran Milić; Zoran Dodig; Suzana Medvedec; Zoran Radulović; Josip Burek</izvorni_sadrzaj>
    <derivirana_varijabla naziv="DomainObject.Predmet.ProtustrankaFormatedOIB_1">  Malonogometni klub ZAGREB-ZAPAD, OIB 61627653414 zastupanog po punomoćniku Zoran Milić; Zoran Dodig; Suzana Medvedec; Zoran Radulović; Josip Burek</derivirana_varijabla>
  </DomainObject.Predmet.ProtustrankaFormatedOIB>
  <DomainObject.Predmet.ProtustrankaFormatedWithAdress>
    <izvorni_sadrzaj> Malonogometni klub ZAGREB-ZAPAD, Borčec 44, 10000 Zagreb zastupanog po punomoćniku Zoran Milić; Zoran Dodig; Suzana Medvedec; Zoran Radulović; Josip Burek</izvorni_sadrzaj>
    <derivirana_varijabla naziv="DomainObject.Predmet.ProtustrankaFormatedWithAdress_1"> Malonogometni klub ZAGREB-ZAPAD, Borčec 44, 10000 Zagreb zastupanog po punomoćniku Zoran Milić; Zoran Dodig; Suzana Medvedec; Zoran Radulović; Josip Burek</derivirana_varijabla>
  </DomainObject.Predmet.ProtustrankaFormatedWithAdress>
  <DomainObject.Predmet.ProtustrankaFormatedWithAdressOIB>
    <izvorni_sadrzaj> Malonogometni klub ZAGREB-ZAPAD, OIB 61627653414, Borčec 44, 10000 Zagreb zastupanog po punomoćniku Zoran Milić; Zoran Dodig; Suzana Medvedec; Zoran Radulović; Josip Burek</izvorni_sadrzaj>
    <derivirana_varijabla naziv="DomainObject.Predmet.ProtustrankaFormatedWithAdressOIB_1"> Malonogometni klub ZAGREB-ZAPAD, OIB 61627653414, Borčec 44, 10000 Zagreb zastupanog po punomoćniku Zoran Milić; Zoran Dodig; Suzana Medvedec; Zoran Radulović; Josip Burek</derivirana_varijabla>
  </DomainObject.Predmet.ProtustrankaFormatedWithAdressOIB>
  <DomainObject.Predmet.ProtustrankaWithAdress>
    <izvorni_sadrzaj>Malonogometni klub ZAGREB-ZAPAD Borčec 44, 10000 Zagreb</izvorni_sadrzaj>
    <derivirana_varijabla naziv="DomainObject.Predmet.ProtustrankaWithAdress_1">Malonogometni klub ZAGREB-ZAPAD Borčec 44, 10000 Zagreb</derivirana_varijabla>
  </DomainObject.Predmet.ProtustrankaWithAdress>
  <DomainObject.Predmet.ProtustrankaWithAdressOIB>
    <izvorni_sadrzaj>Malonogometni klub ZAGREB-ZAPAD, OIB 61627653414, Borčec 44, 10000 Zagreb</izvorni_sadrzaj>
    <derivirana_varijabla naziv="DomainObject.Predmet.ProtustrankaWithAdressOIB_1">Malonogometni klub ZAGREB-ZAPAD, OIB 61627653414, Borčec 44, 10000 Zagreb</derivirana_varijabla>
  </DomainObject.Predmet.ProtustrankaWithAdressOIB>
  <DomainObject.Predmet.ProtustrankaNazivFormated>
    <izvorni_sadrzaj>Malonogometni klub ZAGREB-ZAPAD</izvorni_sadrzaj>
    <derivirana_varijabla naziv="DomainObject.Predmet.ProtustrankaNazivFormated_1">Malonogometni klub ZAGREB-ZAPAD</derivirana_varijabla>
  </DomainObject.Predmet.ProtustrankaNazivFormated>
  <DomainObject.Predmet.ProtustrankaNazivFormatedOIB>
    <izvorni_sadrzaj>Malonogometni klub ZAGREB-ZAPAD, OIB 61627653414</izvorni_sadrzaj>
    <derivirana_varijabla naziv="DomainObject.Predmet.ProtustrankaNazivFormatedOIB_1">Malonogometni klub ZAGREB-ZAPAD, OIB 61627653414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ZAGREB-ZAPAD zastupanog po punomoćniku Zoran Milić; Zoran Dodig; Suzana Medvedec; Zoran Radulović; Josip Burek</item>
    </izvorni_sadrzaj>
    <derivirana_varijabla naziv="DomainObject.Predmet.ProtuStrankaListFormated_1">
      <item>Malonogometni klub ZAGREB-ZAPAD zastupanog po punomoćniku Zoran Milić; Zoran Dodig; Suzana Medvedec; Zoran Radulović; Josip Burek</item>
    </derivirana_varijabla>
  </DomainObject.Predmet.ProtuStrankaListFormated>
  <DomainObject.Predmet.ProtuStrankaListFormatedOIB>
    <izvorni_sadrzaj>
      <item>Malonogometni klub ZAGREB-ZAPAD, OIB 61627653414 zastupanog po punomoćniku Zoran Milić; Zoran Dodig; Suzana Medvedec; Zoran Radulović; Josip Burek</item>
    </izvorni_sadrzaj>
    <derivirana_varijabla naziv="DomainObject.Predmet.ProtuStrankaListFormatedOIB_1">
      <item>Malonogometni klub ZAGREB-ZAPAD, OIB 61627653414 zastupanog po punomoćniku Zoran Milić; Zoran Dodig; Suzana Medvedec; Zoran Radulović; Josip Burek</item>
    </derivirana_varijabla>
  </DomainObject.Predmet.ProtuStrankaListFormatedOIB>
  <DomainObject.Predmet.ProtuStrankaListFormatedWithAdress>
    <izvorni_sadrzaj>
      <item>Malonogometni klub ZAGREB-ZAPAD, Borčec 44, 10000 Zagreb zastupanog po punomoćniku Zoran Milić; Zoran Dodig; Suzana Medvedec; Zoran Radulović; Josip Burek</item>
    </izvorni_sadrzaj>
    <derivirana_varijabla naziv="DomainObject.Predmet.ProtuStrankaListFormatedWithAdress_1">
      <item>Malonogometni klub ZAGREB-ZAPAD, Borčec 44, 10000 Zagreb zastupanog po punomoćniku Zoran Milić; Zoran Dodig; Suzana Medvedec; Zoran Radulović; Josip Burek</item>
    </derivirana_varijabla>
  </DomainObject.Predmet.ProtuStrankaListFormatedWithAdress>
  <DomainObject.Predmet.ProtuStrankaListFormatedWithAdressOIB>
    <izvorni_sadrzaj>
      <item>Malonogometni klub ZAGREB-ZAPAD, OIB 61627653414, Borčec 44, 10000 Zagreb zastupanog po punomoćniku Zoran Milić; Zoran Dodig; Suzana Medvedec; Zoran Radulović; Josip Burek</item>
    </izvorni_sadrzaj>
    <derivirana_varijabla naziv="DomainObject.Predmet.ProtuStrankaListFormatedWithAdressOIB_1">
      <item>Malonogometni klub ZAGREB-ZAPAD, OIB 61627653414, Borčec 44, 10000 Zagreb zastupanog po punomoćniku Zoran Milić; Zoran Dodig; Suzana Medvedec; Zoran Radulović; Josip Burek</item>
    </derivirana_varijabla>
  </DomainObject.Predmet.ProtuStrankaListFormatedWithAdressOIB>
  <DomainObject.Predmet.ProtuStrankaListNazivFormated>
    <izvorni_sadrzaj>
      <item>Malonogometni klub ZAGREB-ZAPAD</item>
    </izvorni_sadrzaj>
    <derivirana_varijabla naziv="DomainObject.Predmet.ProtuStrankaListNazivFormated_1">
      <item>Malonogometni klub ZAGREB-ZAPAD</item>
    </derivirana_varijabla>
  </DomainObject.Predmet.ProtuStrankaListNazivFormated>
  <DomainObject.Predmet.ProtuStrankaListNazivFormatedOIB>
    <izvorni_sadrzaj>
      <item>Malonogometni klub ZAGREB-ZAPAD, OIB 61627653414</item>
    </izvorni_sadrzaj>
    <derivirana_varijabla naziv="DomainObject.Predmet.ProtuStrankaListNazivFormatedOIB_1">
      <item>Malonogometni klub ZAGREB-ZAPAD, OIB 61627653414</item>
    </derivirana_varijabla>
  </DomainObject.Predmet.ProtuStrankaListNazivFormatedOIB>
  <DomainObject.Predmet.OstaliListFormated>
    <izvorni_sadrzaj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izvorni_sadrzaj>
    <derivirana_varijabla naziv="DomainObject.Predmet.OstaliListFormated_1"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derivirana_varijabla>
  </DomainObject.Predmet.OstaliListFormated>
  <DomainObject.Predmet.OstaliListFormatedOIB>
    <izvorni_sadrzaj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izvorni_sadrzaj>
    <derivirana_varijabla naziv="DomainObject.Predmet.OstaliListFormatedOIB_1"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derivirana_varijabla>
  </DomainObject.Predmet.OstaliListFormatedOIB>
  <DomainObject.Predmet.OstaliListFormatedWithAdress>
    <izvorni_sadrzaj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izvorni_sadrzaj>
    <derivirana_varijabla naziv="DomainObject.Predmet.OstaliListFormatedWithAdress_1"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derivirana_varijabla>
  </DomainObject.Predmet.OstaliListFormatedWithAdress>
  <DomainObject.Predmet.OstaliListFormatedWithAdressOIB>
    <izvorni_sadrzaj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izvorni_sadrzaj>
    <derivirana_varijabla naziv="DomainObject.Predmet.OstaliListFormatedWithAdressOIB_1">
      <item>Zoran Milić punomoćnik sudionika u postupku Malonogometni klub ZAGREB-ZAPAD</item>
      <item>Zoran Dodig punomoćnik sudionika u postupku Malonogometni klub ZAGREB-ZAPAD</item>
      <item>Suzana Medvedec punomoćnik sudionika u postupku Malonogometni klub ZAGREB-ZAPAD</item>
      <item>Zoran Radulović punomoćnik sudionika u postupku Malonogometni klub ZAGREB-ZAPAD</item>
      <item>Josip Burek punomoćnik sudionika u postupku Malonogometni klub ZAGREB-ZAPAD</item>
    </derivirana_varijabla>
  </DomainObject.Predmet.OstaliListFormatedWithAdressOIB>
  <DomainObject.Predmet.OstaliListNazivFormated>
    <izvorni_sadrzaj>
      <item>Zoran Milić</item>
      <item>Zoran Dodig</item>
      <item>Suzana Medvedec</item>
      <item>Zoran Radulović</item>
      <item>Josip Burek</item>
    </izvorni_sadrzaj>
    <derivirana_varijabla naziv="DomainObject.Predmet.OstaliListNazivFormated_1">
      <item>Zoran Milić</item>
      <item>Zoran Dodig</item>
      <item>Suzana Medvedec</item>
      <item>Zoran Radulović</item>
      <item>Josip Burek</item>
    </derivirana_varijabla>
  </DomainObject.Predmet.OstaliListNazivFormated>
  <DomainObject.Predmet.OstaliListNazivFormatedOIB>
    <izvorni_sadrzaj>
      <item>Zoran Milić</item>
      <item>Zoran Dodig</item>
      <item>Suzana Medvedec</item>
      <item>Zoran Radulović</item>
      <item>Josip Burek</item>
    </izvorni_sadrzaj>
    <derivirana_varijabla naziv="DomainObject.Predmet.OstaliListNazivFormatedOIB_1">
      <item>Zoran Milić</item>
      <item>Zoran Dodig</item>
      <item>Suzana Medvedec</item>
      <item>Zoran Radulović</item>
      <item>Josip Burek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ZAGREB-ZAPAD</izvorni_sadrzaj>
    <derivirana_varijabla naziv="DomainObject.Predmet.ProtustrankaIDrugi_1">Malonogometni klub ZAGREB-ZAPAD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ZAGREB-ZAPAD, OIB 61627653414, Borčec 44, 10000 Zagreb</izvorni_sadrzaj>
    <derivirana_varijabla naziv="DomainObject.Predmet.ProtustrankaIDrugiAdressOIB_1">Malonogometni klub ZAGREB-ZAPAD, OIB 61627653414,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ZAGREB-ZAPAD</item>
      <item>Zoran Milić</item>
      <item>Zoran Dodig</item>
      <item>Suzana Medvedec</item>
      <item>Zoran Radulović</item>
      <item>Josip Burek</item>
    </izvorni_sadrzaj>
    <derivirana_varijabla naziv="DomainObject.Predmet.SudioniciListNaziv_1">
      <item>FINA Regionalni centar Zagreb</item>
      <item>Malonogometni klub ZAGREB-ZAPAD</item>
      <item>Zoran Milić</item>
      <item>Zoran Dodig</item>
      <item>Suzana Medvedec</item>
      <item>Zoran Radulović</item>
      <item>Josip Burek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ZAGREB-ZAPAD, OIB 61627653414, Borčec 44,10000 Zagreb</item>
      <item>Zoran Milić</item>
      <item>Zoran Dodig</item>
      <item>Suzana Medvedec</item>
      <item>Zoran Radulović</item>
      <item>Josip Burek</item>
    </izvorni_sadrzaj>
    <derivirana_varijabla naziv="DomainObject.Predmet.SudioniciListAdressOIB_1">
      <item>FINA Regionalni centar Zagreb, OIB 85821130368, Trg svibanjskih žrtava 1995. 1,10000 Zagreb</item>
      <item>Malonogometni klub ZAGREB-ZAPAD, OIB 61627653414, Borčec 44,10000 Zagreb</item>
      <item>Zoran Milić</item>
      <item>Zoran Dodig</item>
      <item>Suzana Medvedec</item>
      <item>Zoran Radulović</item>
      <item>Josip Burek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61627653414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61627653414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7D05D-0CE6-4795-99AC-6AB20F6F1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2137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2016-03-08T09:31:00Z</dcterms:created>
  <dc:creator>Sudsko vijeæe</dc:creator>
  <cp:lastModifiedBy>dvorana100</cp:lastModifiedBy>
  <cp:lastPrinted>2016-02-03T06:55:00Z</cp:lastPrinted>
  <dcterms:modified xmlns:xsi="http://www.w3.org/2001/XMLSchema-instance" xsi:type="dcterms:W3CDTF">2016-03-16T08:55:00Z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