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4f4e" w14:paraId="68b4f4e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</w:t>
      </w:r>
      <w:r w:rsidR="00CA57AD">
        <w:rPr>
          <w:color w:val="000000"/>
          <w:sz w:val="22"/>
          <w:szCs w:val="22"/>
        </w:rPr>
        <w:t xml:space="preserve">     </w:t>
      </w:r>
      <w:r w:rsidRPr="00DF7A86">
        <w:rPr>
          <w:color w:val="000000"/>
          <w:sz w:val="22"/>
          <w:szCs w:val="22"/>
        </w:rPr>
        <w:t xml:space="preserve">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DUBROVNIK</w:t>
      </w:r>
      <w:r w:rsidR="00CA57AD">
        <w:rPr>
          <w:b/>
          <w:sz w:val="22"/>
          <w:szCs w:val="22"/>
        </w:rPr>
        <w:t>U</w:t>
      </w:r>
      <w:r w:rsidRPr="00DF7A86">
        <w:rPr>
          <w:b/>
          <w:sz w:val="22"/>
          <w:szCs w:val="22"/>
        </w:rPr>
        <w:t xml:space="preserve">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</w:t>
      </w:r>
      <w:r w:rsidR="00CA57AD">
        <w:rPr>
          <w:b/>
          <w:sz w:val="22"/>
          <w:szCs w:val="22"/>
        </w:rPr>
        <w:t xml:space="preserve">       </w:t>
      </w:r>
      <w:r w:rsidRPr="00DF7A86">
        <w:rPr>
          <w:b/>
          <w:sz w:val="22"/>
          <w:szCs w:val="22"/>
        </w:rPr>
        <w:t>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B024B3">
        <w:rPr>
          <w:b/>
          <w:sz w:val="22"/>
          <w:szCs w:val="22"/>
        </w:rPr>
        <w:t>10</w:t>
      </w:r>
      <w:r w:rsidRPr="00DA4373">
        <w:rPr>
          <w:b/>
          <w:sz w:val="22"/>
          <w:szCs w:val="22"/>
        </w:rPr>
        <w:t>/201</w:t>
      </w:r>
      <w:r w:rsidR="00B024B3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BC2F09">
        <w:rPr>
          <w:b/>
          <w:sz w:val="22"/>
          <w:szCs w:val="22"/>
        </w:rPr>
        <w:t>495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194117" w:rsidRPr="00194117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 w:rsidR="00F0452F" w:rsidRPr="00F0452F">
        <w:rPr>
          <w:sz w:val="22"/>
          <w:szCs w:val="22"/>
        </w:rPr>
        <w:t xml:space="preserve">, izvan ročišta, </w:t>
      </w:r>
      <w:r w:rsidRPr="00185F11">
        <w:rPr>
          <w:sz w:val="22"/>
          <w:szCs w:val="22"/>
        </w:rPr>
        <w:t xml:space="preserve">dana </w:t>
      </w:r>
      <w:r w:rsidR="00B024B3">
        <w:rPr>
          <w:sz w:val="22"/>
          <w:szCs w:val="22"/>
        </w:rPr>
        <w:t>16</w:t>
      </w:r>
      <w:r w:rsidR="00292D4E">
        <w:rPr>
          <w:sz w:val="22"/>
          <w:szCs w:val="22"/>
        </w:rPr>
        <w:t>. siječnja</w:t>
      </w:r>
      <w:r w:rsidRPr="00185F11">
        <w:rPr>
          <w:sz w:val="22"/>
          <w:szCs w:val="22"/>
        </w:rPr>
        <w:t xml:space="preserve"> 201</w:t>
      </w:r>
      <w:r w:rsidR="00655DC4">
        <w:rPr>
          <w:sz w:val="22"/>
          <w:szCs w:val="22"/>
        </w:rPr>
        <w:t>9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194117" w:rsidRPr="00194117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5E5A4D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194117" w:rsidRPr="00194117">
        <w:rPr>
          <w:sz w:val="22"/>
          <w:szCs w:val="22"/>
        </w:rPr>
        <w:t>MEDITERANSKA PLOVIDBA dioničko društvo za prijevoz robe i putnika morem i priobaljem "u stečaju", Korčula, Trg kralja Zvonimira 2, MB</w:t>
      </w:r>
      <w:r w:rsidR="00194117">
        <w:rPr>
          <w:sz w:val="22"/>
          <w:szCs w:val="22"/>
        </w:rPr>
        <w:t>S: 060008870, OIB: 24773832657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194117">
        <w:rPr>
          <w:sz w:val="22"/>
          <w:szCs w:val="22"/>
        </w:rPr>
        <w:t>759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194117">
        <w:rPr>
          <w:sz w:val="22"/>
          <w:szCs w:val="22"/>
        </w:rPr>
        <w:t>1</w:t>
      </w:r>
      <w:r w:rsidR="0086492F">
        <w:rPr>
          <w:sz w:val="22"/>
          <w:szCs w:val="22"/>
        </w:rPr>
        <w:t>-</w:t>
      </w:r>
      <w:r w:rsidR="00571040">
        <w:rPr>
          <w:sz w:val="22"/>
          <w:szCs w:val="22"/>
        </w:rPr>
        <w:t>1</w:t>
      </w:r>
      <w:r w:rsidR="00A248BB">
        <w:rPr>
          <w:sz w:val="22"/>
          <w:szCs w:val="22"/>
        </w:rPr>
        <w:t>4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A248BB">
        <w:rPr>
          <w:sz w:val="22"/>
          <w:szCs w:val="22"/>
        </w:rPr>
        <w:t>2</w:t>
      </w:r>
      <w:r w:rsidR="005F6469">
        <w:rPr>
          <w:sz w:val="22"/>
          <w:szCs w:val="22"/>
        </w:rPr>
        <w:t>4</w:t>
      </w:r>
      <w:r w:rsidR="0086492F" w:rsidRPr="0086492F">
        <w:rPr>
          <w:sz w:val="22"/>
          <w:szCs w:val="22"/>
        </w:rPr>
        <w:t xml:space="preserve">. </w:t>
      </w:r>
      <w:r w:rsidR="005F6469">
        <w:rPr>
          <w:sz w:val="22"/>
          <w:szCs w:val="22"/>
        </w:rPr>
        <w:t>s</w:t>
      </w:r>
      <w:r w:rsidR="00A248BB">
        <w:rPr>
          <w:sz w:val="22"/>
          <w:szCs w:val="22"/>
        </w:rPr>
        <w:t>iječnja</w:t>
      </w:r>
      <w:r w:rsidR="0086492F" w:rsidRPr="0086492F">
        <w:rPr>
          <w:sz w:val="22"/>
          <w:szCs w:val="22"/>
        </w:rPr>
        <w:t xml:space="preserve"> 201</w:t>
      </w:r>
      <w:r w:rsidR="00A248BB">
        <w:rPr>
          <w:sz w:val="22"/>
          <w:szCs w:val="22"/>
        </w:rPr>
        <w:t>2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AD7970" w:rsidRPr="00AD7970">
        <w:rPr>
          <w:sz w:val="22"/>
          <w:szCs w:val="22"/>
        </w:rPr>
        <w:t xml:space="preserve"> </w:t>
      </w:r>
      <w:r w:rsidR="00A248BB">
        <w:rPr>
          <w:sz w:val="22"/>
          <w:szCs w:val="22"/>
        </w:rPr>
        <w:t>MEDITERANSKA PLOVIDBA d.d., Korčula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A248BB">
        <w:rPr>
          <w:sz w:val="22"/>
          <w:szCs w:val="22"/>
        </w:rPr>
        <w:t>711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A248BB">
        <w:rPr>
          <w:sz w:val="22"/>
          <w:szCs w:val="22"/>
        </w:rPr>
        <w:t>1</w:t>
      </w:r>
      <w:r w:rsidR="00593FA0">
        <w:rPr>
          <w:sz w:val="22"/>
          <w:szCs w:val="22"/>
        </w:rPr>
        <w:t>-</w:t>
      </w:r>
      <w:r w:rsidR="00977DBB">
        <w:rPr>
          <w:sz w:val="22"/>
          <w:szCs w:val="22"/>
        </w:rPr>
        <w:t>487</w:t>
      </w:r>
      <w:r w:rsidR="00571040">
        <w:rPr>
          <w:sz w:val="22"/>
          <w:szCs w:val="22"/>
        </w:rPr>
        <w:t xml:space="preserve"> od </w:t>
      </w:r>
      <w:r w:rsidR="00D9662C">
        <w:rPr>
          <w:sz w:val="22"/>
          <w:szCs w:val="22"/>
        </w:rPr>
        <w:t>1</w:t>
      </w:r>
      <w:r w:rsidR="00F0543B">
        <w:rPr>
          <w:sz w:val="22"/>
          <w:szCs w:val="22"/>
        </w:rPr>
        <w:t xml:space="preserve">. </w:t>
      </w:r>
      <w:r w:rsidR="00977DBB">
        <w:rPr>
          <w:sz w:val="22"/>
          <w:szCs w:val="22"/>
        </w:rPr>
        <w:t>lipnja 2018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977DBB">
        <w:rPr>
          <w:sz w:val="22"/>
          <w:szCs w:val="22"/>
        </w:rPr>
        <w:t>6</w:t>
      </w:r>
      <w:r w:rsidR="000E7297" w:rsidRPr="000E7297">
        <w:rPr>
          <w:sz w:val="22"/>
          <w:szCs w:val="22"/>
        </w:rPr>
        <w:t>.</w:t>
      </w:r>
      <w:r w:rsidR="00977DBB">
        <w:rPr>
          <w:sz w:val="22"/>
          <w:szCs w:val="22"/>
        </w:rPr>
        <w:t xml:space="preserve"> rujna</w:t>
      </w:r>
      <w:r w:rsidR="00F0543B" w:rsidRPr="000E7297">
        <w:rPr>
          <w:sz w:val="22"/>
          <w:szCs w:val="22"/>
        </w:rPr>
        <w:t xml:space="preserve"> </w:t>
      </w:r>
      <w:r w:rsidR="00F60455" w:rsidRPr="000E7297">
        <w:rPr>
          <w:sz w:val="22"/>
          <w:szCs w:val="22"/>
        </w:rPr>
        <w:t>201</w:t>
      </w:r>
      <w:r w:rsidR="00977DBB">
        <w:rPr>
          <w:sz w:val="22"/>
          <w:szCs w:val="22"/>
        </w:rPr>
        <w:t>8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655DC4">
        <w:rPr>
          <w:sz w:val="22"/>
          <w:szCs w:val="22"/>
        </w:rPr>
        <w:t>4</w:t>
      </w:r>
      <w:r w:rsidR="00977DBB">
        <w:rPr>
          <w:sz w:val="22"/>
          <w:szCs w:val="22"/>
        </w:rPr>
        <w:t>. lipnja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977DBB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 xml:space="preserve">Prema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977DBB">
        <w:rPr>
          <w:sz w:val="22"/>
          <w:szCs w:val="22"/>
        </w:rPr>
        <w:t>1387-1397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977DBB">
        <w:rPr>
          <w:sz w:val="22"/>
          <w:szCs w:val="22"/>
        </w:rPr>
        <w:t>27.044.521,27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CC10EC">
        <w:rPr>
          <w:sz w:val="22"/>
          <w:szCs w:val="22"/>
        </w:rPr>
        <w:t xml:space="preserve"> stečajnog postupka,</w:t>
      </w:r>
      <w:r w:rsidR="0091126E">
        <w:rPr>
          <w:sz w:val="22"/>
          <w:szCs w:val="22"/>
        </w:rPr>
        <w:t xml:space="preserve"> </w:t>
      </w:r>
      <w:proofErr w:type="spellStart"/>
      <w:r w:rsidR="00267A73">
        <w:rPr>
          <w:sz w:val="22"/>
          <w:szCs w:val="22"/>
        </w:rPr>
        <w:t>razlučni</w:t>
      </w:r>
      <w:proofErr w:type="spellEnd"/>
      <w:r w:rsidR="00267A73">
        <w:rPr>
          <w:sz w:val="22"/>
          <w:szCs w:val="22"/>
        </w:rPr>
        <w:t xml:space="preserve"> vjerovni</w:t>
      </w:r>
      <w:r w:rsidR="00CC10EC">
        <w:rPr>
          <w:sz w:val="22"/>
          <w:szCs w:val="22"/>
        </w:rPr>
        <w:t xml:space="preserve">ci Republika Hrvatska Ministarstvo financija, Privredna banka Zagreb d.d., Mihael </w:t>
      </w:r>
      <w:proofErr w:type="spellStart"/>
      <w:r w:rsidR="00CC10EC">
        <w:rPr>
          <w:sz w:val="22"/>
          <w:szCs w:val="22"/>
        </w:rPr>
        <w:t>Young</w:t>
      </w:r>
      <w:proofErr w:type="spellEnd"/>
      <w:r w:rsidR="00CC10EC">
        <w:rPr>
          <w:sz w:val="22"/>
          <w:szCs w:val="22"/>
        </w:rPr>
        <w:t xml:space="preserve">, FAKTOR d.o.o., Sindikat pomoraca, tražbine prvog višeg isplatnog reda </w:t>
      </w:r>
      <w:r w:rsidR="001D246A" w:rsidRPr="001D246A">
        <w:rPr>
          <w:sz w:val="22"/>
          <w:szCs w:val="22"/>
        </w:rPr>
        <w:t xml:space="preserve">u visini </w:t>
      </w:r>
      <w:r w:rsidR="00C419CF">
        <w:rPr>
          <w:sz w:val="22"/>
          <w:szCs w:val="22"/>
        </w:rPr>
        <w:t>9,49</w:t>
      </w:r>
      <w:r w:rsidR="001D246A" w:rsidRPr="001D246A">
        <w:rPr>
          <w:sz w:val="22"/>
          <w:szCs w:val="22"/>
        </w:rPr>
        <w:t xml:space="preserve">% njihove priznate </w:t>
      </w:r>
      <w:r w:rsidR="001D246A" w:rsidRPr="001D246A">
        <w:rPr>
          <w:sz w:val="22"/>
          <w:szCs w:val="22"/>
        </w:rPr>
        <w:lastRenderedPageBreak/>
        <w:t>tražbine</w:t>
      </w:r>
      <w:r w:rsidR="00C419CF">
        <w:rPr>
          <w:sz w:val="22"/>
          <w:szCs w:val="22"/>
        </w:rPr>
        <w:t>, te je rezervira</w:t>
      </w:r>
      <w:r w:rsidR="0072246E">
        <w:rPr>
          <w:sz w:val="22"/>
          <w:szCs w:val="22"/>
        </w:rPr>
        <w:t xml:space="preserve">n iznos za </w:t>
      </w:r>
      <w:proofErr w:type="spellStart"/>
      <w:r w:rsidR="0072246E">
        <w:rPr>
          <w:sz w:val="22"/>
          <w:szCs w:val="22"/>
        </w:rPr>
        <w:t>razlučnog</w:t>
      </w:r>
      <w:proofErr w:type="spellEnd"/>
      <w:r w:rsidR="0072246E">
        <w:rPr>
          <w:sz w:val="22"/>
          <w:szCs w:val="22"/>
        </w:rPr>
        <w:t xml:space="preserve"> vjerovnika Državnu agenciju za osiguranje štednih uloga i sanaciju banaka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F2C" w:rsidRPr="00814F2C">
        <w:rPr>
          <w:sz w:val="22"/>
          <w:szCs w:val="22"/>
        </w:rPr>
        <w:t xml:space="preserve">193. Stečajnog zakona (NN 44/96, 29/99, 129/00, 123/03, 197/03, 88/06, 116/10, 25/12, 133/12, 45/13, dalje u tekstu: SZ),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>U smislu čl. 25.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>i čl. 196.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B024B3">
        <w:rPr>
          <w:b/>
          <w:sz w:val="22"/>
          <w:szCs w:val="22"/>
        </w:rPr>
        <w:t>16</w:t>
      </w:r>
      <w:r w:rsidR="00BC2F09">
        <w:rPr>
          <w:b/>
          <w:sz w:val="22"/>
          <w:szCs w:val="22"/>
        </w:rPr>
        <w:t>. siječnja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655DC4">
        <w:rPr>
          <w:b/>
          <w:sz w:val="22"/>
          <w:szCs w:val="22"/>
        </w:rPr>
        <w:t>9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B024B3">
        <w:rPr>
          <w:sz w:val="22"/>
          <w:szCs w:val="22"/>
        </w:rPr>
        <w:t>16</w:t>
      </w:r>
      <w:r w:rsidR="00191548">
        <w:rPr>
          <w:sz w:val="22"/>
          <w:szCs w:val="22"/>
        </w:rPr>
        <w:t>.01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655DC4">
        <w:rPr>
          <w:sz w:val="22"/>
          <w:szCs w:val="22"/>
        </w:rPr>
        <w:t>9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F47FBF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D23D9D" w:rsidRPr="00D23D9D">
        <w:rPr>
          <w:sz w:val="22"/>
          <w:szCs w:val="22"/>
        </w:rPr>
        <w:t>upravitelju,</w:t>
      </w:r>
      <w:r w:rsidR="00D23D9D"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CD206D" w:rsidP="009C23C4" w:rsidR="00CD206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Splitska banka d.d.,</w:t>
      </w:r>
      <w:r w:rsidR="00CA57AD">
        <w:rPr>
          <w:sz w:val="22"/>
          <w:szCs w:val="22"/>
        </w:rPr>
        <w:t xml:space="preserve"> putem e oglasna ploča,</w:t>
      </w:r>
    </w:p>
    <w:p w:rsidRDefault="00CD206D" w:rsidP="009C23C4" w:rsidR="00CD206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Središnje klirinško depozitarno društvo d.d., Zagreb,</w:t>
      </w:r>
    </w:p>
    <w:p w:rsidRDefault="005B1663" w:rsidP="009C23C4" w:rsidR="005B166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Lučka kapetanija Dubrovnik,</w:t>
      </w:r>
    </w:p>
    <w:p w:rsidRDefault="00D23D9D" w:rsidP="009C23C4" w:rsidR="00D23D9D" w:rsidRP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 xml:space="preserve">Porezna uprava Ispostava </w:t>
      </w:r>
      <w:r w:rsidR="005B1663">
        <w:rPr>
          <w:sz w:val="22"/>
          <w:szCs w:val="22"/>
        </w:rPr>
        <w:t>Korčula</w:t>
      </w:r>
      <w:r w:rsidRPr="00D23D9D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Općinskom sudu u Dubrovniku, ZK odjelu</w:t>
      </w:r>
      <w:r w:rsidR="005B1663">
        <w:rPr>
          <w:sz w:val="22"/>
          <w:szCs w:val="22"/>
        </w:rPr>
        <w:t xml:space="preserve"> Korčula</w:t>
      </w:r>
      <w:r w:rsidRPr="00D23D9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D8D" w:rsidR="005A4D8D">
      <w:r>
        <w:separator/>
      </w:r>
    </w:p>
  </w:endnote>
  <w:endnote w:id="0" w:type="continuationSeparator">
    <w:p w:rsidRDefault="005A4D8D" w:rsidR="005A4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D8D" w:rsidR="005A4D8D">
      <w:r>
        <w:separator/>
      </w:r>
    </w:p>
  </w:footnote>
  <w:footnote w:id="0" w:type="continuationSeparator">
    <w:p w:rsidRDefault="005A4D8D" w:rsidR="005A4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57AD" w:rsidP="00CA57AD" w:rsidR="00CA57AD" w:rsidRPr="00CA57AD">
    <w:pPr>
      <w:jc w:val="right"/>
      <w:rPr>
        <w:b/>
        <w:sz w:val="22"/>
        <w:szCs w:val="22"/>
      </w:rPr>
    </w:pPr>
    <w:proofErr w:type="spellStart"/>
    <w:r w:rsidRPr="00CA57AD">
      <w:rPr>
        <w:b/>
        <w:sz w:val="22"/>
        <w:szCs w:val="22"/>
      </w:rPr>
      <w:t>Posl</w:t>
    </w:r>
    <w:proofErr w:type="spellEnd"/>
    <w:r w:rsidRPr="00CA57AD">
      <w:rPr>
        <w:b/>
        <w:sz w:val="22"/>
        <w:szCs w:val="22"/>
      </w:rPr>
      <w:t>. br. 6-St.</w:t>
    </w:r>
    <w:r w:rsidR="00B024B3">
      <w:rPr>
        <w:b/>
        <w:sz w:val="22"/>
        <w:szCs w:val="22"/>
      </w:rPr>
      <w:t>10/2019</w:t>
    </w:r>
    <w:r w:rsidRPr="00CA57AD">
      <w:rPr>
        <w:b/>
        <w:sz w:val="22"/>
        <w:szCs w:val="22"/>
      </w:rPr>
      <w:t>-495</w:t>
    </w:r>
  </w:p>
  <w:p w:rsidRDefault="003731E2" w:rsidP="00CA57AD" w:rsidR="003731E2" w:rsidRPr="003731E2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C2FCA"/>
    <w:rsid w:val="000D024F"/>
    <w:rsid w:val="000E7297"/>
    <w:rsid w:val="000F5FFB"/>
    <w:rsid w:val="00104163"/>
    <w:rsid w:val="00125ABC"/>
    <w:rsid w:val="00136CC6"/>
    <w:rsid w:val="0015521A"/>
    <w:rsid w:val="001813BA"/>
    <w:rsid w:val="00191548"/>
    <w:rsid w:val="00194117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649AF"/>
    <w:rsid w:val="002677B6"/>
    <w:rsid w:val="00267A73"/>
    <w:rsid w:val="00273A71"/>
    <w:rsid w:val="00292D4E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20AB"/>
    <w:rsid w:val="003731E2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A4D8D"/>
    <w:rsid w:val="005B1663"/>
    <w:rsid w:val="005B63A3"/>
    <w:rsid w:val="005C0DE0"/>
    <w:rsid w:val="005C6BA0"/>
    <w:rsid w:val="005E3AEE"/>
    <w:rsid w:val="005E5A4D"/>
    <w:rsid w:val="005F213A"/>
    <w:rsid w:val="005F6469"/>
    <w:rsid w:val="00607ADC"/>
    <w:rsid w:val="00615E69"/>
    <w:rsid w:val="00644A52"/>
    <w:rsid w:val="006454C5"/>
    <w:rsid w:val="00655DC4"/>
    <w:rsid w:val="006716DF"/>
    <w:rsid w:val="006A2BEE"/>
    <w:rsid w:val="006C5C5C"/>
    <w:rsid w:val="006C7372"/>
    <w:rsid w:val="006C7742"/>
    <w:rsid w:val="006D3F13"/>
    <w:rsid w:val="006E5197"/>
    <w:rsid w:val="006F4204"/>
    <w:rsid w:val="0072246E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1991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2ACD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54FB7"/>
    <w:rsid w:val="00963105"/>
    <w:rsid w:val="009635CE"/>
    <w:rsid w:val="00963E52"/>
    <w:rsid w:val="00970DBC"/>
    <w:rsid w:val="00977DBB"/>
    <w:rsid w:val="00980337"/>
    <w:rsid w:val="009C23C4"/>
    <w:rsid w:val="009D5641"/>
    <w:rsid w:val="009E3778"/>
    <w:rsid w:val="009F54D7"/>
    <w:rsid w:val="009F5C62"/>
    <w:rsid w:val="00A10315"/>
    <w:rsid w:val="00A209BB"/>
    <w:rsid w:val="00A248BB"/>
    <w:rsid w:val="00A40349"/>
    <w:rsid w:val="00A65FDE"/>
    <w:rsid w:val="00A839C8"/>
    <w:rsid w:val="00A9255E"/>
    <w:rsid w:val="00A936AF"/>
    <w:rsid w:val="00AA15B0"/>
    <w:rsid w:val="00AB17A5"/>
    <w:rsid w:val="00AD4570"/>
    <w:rsid w:val="00AD7970"/>
    <w:rsid w:val="00AF4556"/>
    <w:rsid w:val="00AF7762"/>
    <w:rsid w:val="00B024B3"/>
    <w:rsid w:val="00B07481"/>
    <w:rsid w:val="00B11FDE"/>
    <w:rsid w:val="00B13772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2F09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4831"/>
    <w:rsid w:val="00C26438"/>
    <w:rsid w:val="00C32E41"/>
    <w:rsid w:val="00C419CF"/>
    <w:rsid w:val="00C43BA5"/>
    <w:rsid w:val="00C539B2"/>
    <w:rsid w:val="00C84A10"/>
    <w:rsid w:val="00C8636C"/>
    <w:rsid w:val="00CA57AD"/>
    <w:rsid w:val="00CB2FC5"/>
    <w:rsid w:val="00CB61F3"/>
    <w:rsid w:val="00CC0422"/>
    <w:rsid w:val="00CC10EC"/>
    <w:rsid w:val="00CC1318"/>
    <w:rsid w:val="00CD206D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7616"/>
    <w:rsid w:val="00EA4D32"/>
    <w:rsid w:val="00EA57DC"/>
    <w:rsid w:val="00EB481A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803E2"/>
    <w:rsid w:val="00F82817"/>
    <w:rsid w:val="00FC6EB8"/>
    <w:rsid w:val="00FC7A67"/>
    <w:rsid w:val="00FE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F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4FB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FB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FB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FB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F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4FB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FB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FB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FB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St-10/2019-495</izvorni_sadrzaj>
    <derivirana_varijabla naziv="DomainObject.Oznaka_1">St-10/2019-495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ispred stola</izvorni_sadrzaj>
    <derivirana_varijabla naziv="DomainObject.Predmet.Opis_1">ispred stola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KADA BUDE OKONČAN POSTUPAK DATI DIANI SPISE St-764/11, 760/11, a SRĐANU 763/11 I 761/11762/11
( kal.1. ormar)
spis u kal 20 na gornjoj polici, I i 8 svezak u referadi 14.1.19</izvorni_sadrzaj>
    <derivirana_varijabla naziv="DomainObject.Predmet.PrimjedbaSuca_1">KADA BUDE OKONČAN POSTUPAK DATI DIANI SPISE St-764/11, 760/11, a SRĐANU 763/11 I 761/11762/11
( kal.1. ormar)
spis u kal 20 na gornjoj polici, I i 8 svezak u referadi 14.1.19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 - "u stečaju"</izvorni_sadrzaj>
    <derivirana_varijabla naziv="DomainObject.Predmet.StrankaFormated_1">  MEDITERANSKA PLOVIDBA, dioničko društvo za prijevoz robe i putnika morem i priobaljem - "u stečaju"</derivirana_varijabla>
  </DomainObject.Predmet.StrankaFormated>
  <DomainObject.Predmet.StrankaFormatedOIB>
    <izvorni_sadrzaj>  MEDITERANSKA PLOVIDBA, dioničko društvo za prijevoz robe i putnika morem i priobaljem - "u stečaju", OIB 24773832657</izvorni_sadrzaj>
    <derivirana_varijabla naziv="DomainObject.Predmet.StrankaFormatedOIB_1">  MEDITERANSKA PLOVIDBA, dioničko društvo za prijevoz robe i putnika morem i priobaljem - "u stečaju", OIB 24773832657</derivirana_varijabla>
  </DomainObject.Predmet.StrankaFormatedOIB>
  <DomainObject.Predmet.StrankaFormatedWithAdress>
    <izvorni_sadrzaj> MEDITERANSKA PLOVIDBA, dioničko društvo za prijevoz robe i putnika morem i priobaljem - "u stečaju", Trg kralja Tomislava 2, 20260 Korčula</izvorni_sadrzaj>
    <derivirana_varijabla naziv="DomainObject.Predmet.StrankaFormatedWithAdress_1"> MEDITERANSKA PLOVIDBA, dioničko društvo za prijevoz robe i putnika morem i priobaljem - "u stečaju", Trg kralja Tomislava 2, 20260 Korčula</derivirana_varijabla>
  </DomainObject.Predmet.StrankaFormatedWithAdress>
  <DomainObject.Predmet.StrankaFormatedWithAdressOIB>
    <izvorni_sadrzaj> MEDITERANSKA PLOVIDBA, dioničko društvo za prijevoz robe i putnika morem i priobaljem - "u stečaju", OIB 24773832657, Trg kralja Tomislava 2, 20260 Korčula</izvorni_sadrzaj>
    <derivirana_varijabla naziv="DomainObject.Predmet.StrankaFormatedWithAdressOIB_1"> MEDITERANSKA PLOVIDBA, dioničko društvo za prijevoz robe i putnika morem i priobaljem - "u stečaju",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- "u stečaju" Trg kralja Tomislava 2,20260 Korčula</izvorni_sadrzaj>
    <derivirana_varijabla naziv="DomainObject.Predmet.StrankaWithAdress_1">MEDITERANSKA PLOVIDBA, dioničko društvo za prijevoz robe i putnika morem i priobaljem - "u stečaju" Trg kralja Tomislava 2,20260 Korčula</derivirana_varijabla>
  </DomainObject.Predmet.StrankaWithAdress>
  <DomainObject.Predmet.StrankaWithAdressOIB>
    <izvorni_sadrzaj>MEDITERANSKA PLOVIDBA, dioničko društvo za prijevoz robe i putnika morem i priobaljem - "u stečaju", OIB 24773832657, Trg kralja Tomislava 2,20260 Korčula</izvorni_sadrzaj>
    <derivirana_varijabla naziv="DomainObject.Predmet.StrankaWithAdressOIB_1">MEDITERANSKA PLOVIDBA, dioničko društvo za prijevoz robe i putnika morem i priobaljem - "u stečaju",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 - "u stečaju"</izvorni_sadrzaj>
    <derivirana_varijabla naziv="DomainObject.Predmet.StrankaNazivFormated_1">MEDITERANSKA PLOVIDBA, dioničko društvo za prijevoz robe i putnika morem i priobaljem - "u stečaju"</derivirana_varijabla>
  </DomainObject.Predmet.StrankaNazivFormated>
  <DomainObject.Predmet.StrankaNazivFormatedOIB>
    <izvorni_sadrzaj>MEDITERANSKA PLOVIDBA, dioničko društvo za prijevoz robe i putnika morem i priobaljem - "u stečaju", OIB 24773832657</izvorni_sadrzaj>
    <derivirana_varijabla naziv="DomainObject.Predmet.StrankaNazivFormatedOIB_1">MEDITERANSKA PLOVIDBA, dioničko društvo za prijevoz robe i putnika morem i priobaljem - "u stečaju",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MEDITERANSKA PLOVIDBA, dioničko društvo za prijevoz robe i putnika morem i priobaljem - "u stečaju"</item>
    </izvorni_sadrzaj>
    <derivirana_varijabla naziv="DomainObject.Predmet.StrankaListFormated_1">
      <item>MEDITERANSKA PLOVIDBA, dioničko društvo za prijevoz robe i putnika morem i priobaljem - "u stečaju"</item>
    </derivirana_varijabla>
  </DomainObject.Predmet.StrankaListFormated>
  <DomainObject.Predmet.StrankaListFormatedOIB>
    <izvorni_sadrzaj>
      <item>MEDITERANSKA PLOVIDBA, dioničko društvo za prijevoz robe i putnika morem i priobaljem - "u stečaju", OIB 24773832657</item>
    </izvorni_sadrzaj>
    <derivirana_varijabla naziv="DomainObject.Predmet.StrankaListFormatedOIB_1">
      <item>MEDITERANSKA PLOVIDBA, dioničko društvo za prijevoz robe i putnika morem i priobaljem - "u stečaju", OIB 24773832657</item>
    </derivirana_varijabla>
  </DomainObject.Predmet.StrankaListFormatedOIB>
  <DomainObject.Predmet.StrankaListFormatedWithAdress>
    <izvorni_sadrzaj>
      <item>MEDITERANSKA PLOVIDBA, dioničko društvo za prijevoz robe i putnika morem i priobaljem - "u stečaju", Trg kralja Tomislava 2, 20260 Korčula</item>
    </izvorni_sadrzaj>
    <derivirana_varijabla naziv="DomainObject.Predmet.StrankaListFormatedWithAdress_1">
      <item>MEDITERANSKA PLOVIDBA, dioničko društvo za prijevoz robe i putnika morem i priobaljem - "u stečaju",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 - "u stečaju", OIB 24773832657, Trg kralja Tomislava 2, 20260 Korčula</item>
    </izvorni_sadrzaj>
    <derivirana_varijabla naziv="DomainObject.Predmet.StrankaListFormatedWithAdressOIB_1">
      <item>MEDITERANSKA PLOVIDBA, dioničko društvo za prijevoz robe i putnika morem i priobaljem - "u stečaju",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 - "u stečaju"</item>
    </izvorni_sadrzaj>
    <derivirana_varijabla naziv="DomainObject.Predmet.StrankaListNazivFormated_1">
      <item>MEDITERANSKA PLOVIDBA, dioničko društvo za prijevoz robe i putnika morem i priobaljem - "u stečaju"</item>
    </derivirana_varijabla>
  </DomainObject.Predmet.StrankaListNazivFormated>
  <DomainObject.Predmet.StrankaListNazivFormatedOIB>
    <izvorni_sadrzaj>
      <item>MEDITERANSKA PLOVIDBA, dioničko društvo za prijevoz robe i putnika morem i priobaljem - "u stečaju", OIB 24773832657</item>
    </izvorni_sadrzaj>
    <derivirana_varijabla naziv="DomainObject.Predmet.StrankaListNazivFormatedOIB_1">
      <item>MEDITERANSKA PLOVIDBA, dioničko društvo za prijevoz robe i putnika morem i priobaljem - "u stečaju",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Vlado Commerce d.o.o.</item>
      <item>KORKYRA SHIPPING d.o.o. za pomorstvo i putnička agencija</item>
      <item>OPĆINSKI SUD U KORČULI  - ZK Odjel</item>
      <item>POREZNA UPRAVA - Ispostava Korčula</item>
      <item>NARODNE NOVINE, dioničko društvo za izdavanje i tiskanje Službenog lista Republike Hrvatske, službenih i drugih obrazaca te </item>
      <item>SINDIKAT POMORACA HRVATSKE</item>
      <item>LUČKA KAPETANIJA DUBROVNIK</item>
      <item>HRVATSKA GOSPODARSKA KOMORA DNŽ</item>
      <item>Rausion d.o.o.</item>
      <item>DRŽAVNA AGENCIJA ZA OSIGURANJE ŠTEDNIH ULOGA I SANACIJU BANAKA</item>
      <item>Ivanka Sušić</item>
      <item>TONĆI POŠE</item>
      <item>Vesna Pešutić-Pisac</item>
      <item>PRIVREDNA BANKA ZAGREB d.d.</item>
      <item>BRODOSPLIT društvo s ograničenom odgovornošću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Komunalno trgovačko društvo HOBER, društvo sa ograničenom odgovornošću</item>
      <item>MARIJO KAZNAČIĆ</item>
      <item>Ivo Staničić</item>
      <item>Marijo Kaznačić</item>
      <item>Nora Matulić Sumić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</item>
      <item>Odvjetničko društvo Leko i partneri društvo s ograničenom odgovornošću</item>
      <item>Cirkveni i partneri, odvjetničko društvo - u likvidaciji</item>
      <item>Odvjetničko društvo Čačić i partneri</item>
      <item>PRVI FAKTOR društvo s ograničenom odgovornošću za factoring</item>
      <item>GORAN ŠARIĆ</item>
    </izvorni_sadrzaj>
    <derivirana_varijabla naziv="DomainObject.Predmet.OstaliListFormated_1">
      <item>Vlado Commerce d.o.o.</item>
      <item>KORKYRA SHIPPING d.o.o. za pomorstvo i putnička agencija</item>
      <item>OPĆINSKI SUD U KORČULI  - ZK Odjel</item>
      <item>POREZNA UPRAVA - Ispostava Korčula</item>
      <item>NARODNE NOVINE, dioničko društvo za izdavanje i tiskanje Službenog lista Republike Hrvatske, službenih i drugih obrazaca te </item>
      <item>SINDIKAT POMORACA HRVATSKE</item>
      <item>LUČKA KAPETANIJA DUBROVNIK</item>
      <item>HRVATSKA GOSPODARSKA KOMORA DNŽ</item>
      <item>Rausion d.o.o.</item>
      <item>DRŽAVNA AGENCIJA ZA OSIGURANJE ŠTEDNIH ULOGA I SANACIJU BANAKA</item>
      <item>Ivanka Sušić</item>
      <item>TONĆI POŠE</item>
      <item>Vesna Pešutić-Pisac</item>
      <item>PRIVREDNA BANKA ZAGREB d.d.</item>
      <item>BRODOSPLIT društvo s ograničenom odgovornošću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Komunalno trgovačko društvo HOBER, društvo sa ograničenom odgovornošću</item>
      <item>MARIJO KAZNAČIĆ</item>
      <item>Ivo Staničić</item>
      <item>Marijo Kaznačić</item>
      <item>Nora Matulić Sumić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</item>
      <item>Odvjetničko društvo Leko i partneri društvo s ograničenom odgovornošću</item>
      <item>Cirkveni i partneri, odvjetničko društvo - u likvidaciji</item>
      <item>Odvjetničko društvo Čačić i partneri</item>
      <item>PRVI FAKTOR društvo s ograničenom odgovornošću za factoring</item>
      <item>GORAN ŠARIĆ</item>
    </derivirana_varijabla>
  </DomainObject.Predmet.OstaliListFormated>
  <DomainObject.Predmet.OstaliListFormatedOIB>
    <izvorni_sadrzaj>
      <item>Vlado Commerce d.o.o.</item>
      <item>KORKYRA SHIPPING d.o.o. za pomorstvo i putnička agencija, OIB 82322801160</item>
      <item>OPĆINSKI SUD U KORČULI  - ZK Odjel</item>
      <item>POREZNA UPRAVA - Ispostava Korčula</item>
      <item>NARODNE NOVINE, dioničko društvo za izdavanje i tiskanje Službenog lista Republike Hrvatske, službenih i drugih obrazaca te , OIB 64546066176</item>
      <item>SINDIKAT POMORACA HRVATSKE</item>
      <item>LUČKA KAPETANIJA DUBROVNIK</item>
      <item>HRVATSKA GOSPODARSKA KOMORA DNŽ</item>
      <item>Rausion d.o.o.</item>
      <item>DRŽAVNA AGENCIJA ZA OSIGURANJE ŠTEDNIH ULOGA I SANACIJU BANAKA, OIB 94819327944</item>
      <item>Ivanka Sušić, OIB 74811324266</item>
      <item>TONĆI POŠE</item>
      <item>Vesna Pešutić-Pisac</item>
      <item>PRIVREDNA BANKA ZAGREB d.d., OIB 02535697732</item>
      <item>BRODOSPLIT društvo s ograničenom odgovornošću, OIB 15413473504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Elektrojug, OIB 46830600751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Komunalno trgovačko društvo HOBER, društvo sa ograničenom odgovornošću, OIB 90015801532</item>
      <item>MARIJO KAZNAČIĆ</item>
      <item>Ivo Staničić</item>
      <item>Marijo Kaznačić</item>
      <item>Nora Matulić Sumić, OIB 87156716180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Korčula, OIB 11940092232</item>
      <item>Odvjetničko društvo Leko i partneri društvo s ograničenom odgovornošću, OIB 35913314365</item>
      <item>Cirkveni i partneri, odvjetničko društvo - u likvidaciji, OIB 30453279445</item>
      <item>Odvjetničko društvo Čačić i partneri</item>
      <item>PRVI FAKTOR društvo s ograničenom odgovornošću za factoring, OIB 63278028623</item>
      <item>GORAN ŠARIĆ</item>
    </izvorni_sadrzaj>
    <derivirana_varijabla naziv="DomainObject.Predmet.OstaliListFormatedOIB_1">
      <item>Vlado Commerce d.o.o.</item>
      <item>KORKYRA SHIPPING d.o.o. za pomorstvo i putnička agencija, OIB 82322801160</item>
      <item>OPĆINSKI SUD U KORČULI  - ZK Odjel</item>
      <item>POREZNA UPRAVA - Ispostava Korčula</item>
      <item>NARODNE NOVINE, dioničko društvo za izdavanje i tiskanje Službenog lista Republike Hrvatske, službenih i drugih obrazaca te , OIB 64546066176</item>
      <item>SINDIKAT POMORACA HRVATSKE</item>
      <item>LUČKA KAPETANIJA DUBROVNIK</item>
      <item>HRVATSKA GOSPODARSKA KOMORA DNŽ</item>
      <item>Rausion d.o.o.</item>
      <item>DRŽAVNA AGENCIJA ZA OSIGURANJE ŠTEDNIH ULOGA I SANACIJU BANAKA, OIB 94819327944</item>
      <item>Ivanka Sušić, OIB 74811324266</item>
      <item>TONĆI POŠE</item>
      <item>Vesna Pešutić-Pisac</item>
      <item>PRIVREDNA BANKA ZAGREB d.d., OIB 02535697732</item>
      <item>BRODOSPLIT društvo s ograničenom odgovornošću, OIB 15413473504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Elektrojug, OIB 46830600751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Komunalno trgovačko društvo HOBER, društvo sa ograničenom odgovornošću, OIB 90015801532</item>
      <item>MARIJO KAZNAČIĆ</item>
      <item>Ivo Staničić</item>
      <item>Marijo Kaznačić</item>
      <item>Nora Matulić Sumić, OIB 87156716180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Korčula, OIB 11940092232</item>
      <item>Odvjetničko društvo Leko i partneri društvo s ograničenom odgovornošću, OIB 35913314365</item>
      <item>Cirkveni i partneri, odvjetničko društvo - u likvidaciji, OIB 30453279445</item>
      <item>Odvjetničko društvo Čačić i partneri</item>
      <item>PRVI FAKTOR društvo s ograničenom odgovornošću za factoring, OIB 63278028623</item>
      <item>GORAN ŠARIĆ</item>
    </derivirana_varijabla>
  </DomainObject.Predmet.OstaliListFormatedOIB>
  <DomainObject.Predmet.OstaliListFormatedWithAdress>
    <izvorni_sadrzaj>
      <item>Vlado Commerce d.o.o., Ul 61 br.17, 20260 Korčula</item>
      <item>KORKYRA SHIPPING d.o.o. za pomorstvo i putnička agencija, Šetalište Frana Kršinića 4, ACI marina, 20260 Korčula</item>
      <item>OPĆINSKI SUD U KORČULI  - ZK Odjel, Put Sv. Nikole bb, 20260 Korčula</item>
      <item>POREZNA UPRAVA - Ispostava Korčula, Trg A. i S. Radića 1, 20260 Korčula</item>
      <item>NARODNE NOVINE, dioničko društvo za izdavanje i tiskanje Službenog lista Republike Hrvatske, službenih i drugih obrazaca te , Savski Gaj XIII. put 6,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Rausion d.o.o.</item>
      <item>DRŽAVNA AGENCIJA ZA OSIGURANJE ŠTEDNIH ULOGA I SANACIJU BANAKA, Jurišićeva 1, 10000 Zagreb</item>
      <item>Ivanka Sušić, Gornji Kono 56, 20000 Dubrovnik</item>
      <item>TONĆI POŠE, Kneže, Račišće</item>
      <item>Vesna Pešutić-Pisac</item>
      <item>PRIVREDNA BANKA ZAGREB d.d., Račkoga 6, 10000 Zagreb</item>
      <item>BRODOSPLIT društvo s ograničenom odgovornošću, Put Supavla 21, Split</item>
      <item>Dragan Tomić, 92, Čara</item>
      <item>ŽDO Dubrovnik, Dropčeva 1, 20000 Dubrovnik</item>
      <item>Vladi Pešutić-Pisac, Riječka 6 (kod Darije Pešutić), 21000 Split</item>
      <item>GRAD KORČULA</item>
      <item>Dragan Tomić, Čara</item>
      <item>HEP-Operator distribucijskog sustava d.o.o. za distribuciju i opskrbu električne energije,DP Elektrojug, Ulica grada Vukovara 37, 10000 Zagreb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Komunalno trgovačko društvo HOBER, društvo sa ograničenom odgovornošću, Hrvatska bratska zajednica 69/II, 20260 Korčula</item>
      <item>MARIJO KAZNAČIĆ</item>
      <item>Ivo Staničić</item>
      <item>Marijo Kaznačić, 20000 Dubrovnik</item>
      <item>Nora Matulić Sumić, Lička 4a, 21000 Split</item>
      <item>odv. Mile Mabić</item>
      <item>Nedjeljko Gugić, Gundulićeva 26/I, 21000 Split</item>
      <item>Vesna Žic</item>
      <item>Maroje Matana, Amruševa 7/3, 10000 Zagreb</item>
      <item>Mladen Tvrdeić, Zatišje 21, 10000 Zagreb</item>
      <item>Nita Svilokos</item>
      <item>Hrvoje Tokić, 20000 Dubrovnik</item>
      <item>Slaven Šoša</item>
      <item>Željana Kosović</item>
      <item>Marina Maslek</item>
      <item>Dragan Tvrdeić, Zatišje 21, 10000 Zagreb</item>
      <item>Županijska lučka uprava Korčula, Hrvatske bratske zajednice 69, 20260 Korčula</item>
      <item>Odvjetničko društvo Leko i partneri društvo s ograničenom odgovornošću, Domagojeva 18, 10000 Zagreb</item>
      <item>Cirkveni i partneri, odvjetničko društvo - u likvidaciji, Radićeva 27, 10000 Zagreb</item>
      <item>Odvjetničko društvo Čačić i partneri, 10000 Zagreb</item>
      <item>PRVI FAKTOR društvo s ograničenom odgovornošću za factoring, Hektorovićeva 2, 10000 Zagreb</item>
      <item>GORAN ŠARIĆ</item>
    </izvorni_sadrzaj>
    <derivirana_varijabla naziv="DomainObject.Predmet.OstaliListFormatedWithAdress_1">
      <item>Vlado Commerce d.o.o., Ul 61 br.17, 20260 Korčula</item>
      <item>KORKYRA SHIPPING d.o.o. za pomorstvo i putnička agencija, Šetalište Frana Kršinića 4, ACI marina, 20260 Korčula</item>
      <item>OPĆINSKI SUD U KORČULI  - ZK Odjel, Put Sv. Nikole bb, 20260 Korčula</item>
      <item>POREZNA UPRAVA - Ispostava Korčula, Trg A. i S. Radića 1, 20260 Korčula</item>
      <item>NARODNE NOVINE, dioničko društvo za izdavanje i tiskanje Službenog lista Republike Hrvatske, službenih i drugih obrazaca te , Savski Gaj XIII. put 6,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Rausion d.o.o.</item>
      <item>DRŽAVNA AGENCIJA ZA OSIGURANJE ŠTEDNIH ULOGA I SANACIJU BANAKA, Jurišićeva 1, 10000 Zagreb</item>
      <item>Ivanka Sušić, Gornji Kono 56, 20000 Dubrovnik</item>
      <item>TONĆI POŠE, Kneže, Račišće</item>
      <item>Vesna Pešutić-Pisac</item>
      <item>PRIVREDNA BANKA ZAGREB d.d., Račkoga 6, 10000 Zagreb</item>
      <item>BRODOSPLIT društvo s ograničenom odgovornošću, Put Supavla 21, Split</item>
      <item>Dragan Tomić, 92, Čara</item>
      <item>ŽDO Dubrovnik, Dropčeva 1, 20000 Dubrovnik</item>
      <item>Vladi Pešutić-Pisac, Riječka 6 (kod Darije Pešutić), 21000 Split</item>
      <item>GRAD KORČULA</item>
      <item>Dragan Tomić, Čara</item>
      <item>HEP-Operator distribucijskog sustava d.o.o. za distribuciju i opskrbu električne energije,DP Elektrojug, Ulica grada Vukovara 37, 10000 Zagreb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Komunalno trgovačko društvo HOBER, društvo sa ograničenom odgovornošću, Hrvatska bratska zajednica 69/II, 20260 Korčula</item>
      <item>MARIJO KAZNAČIĆ</item>
      <item>Ivo Staničić</item>
      <item>Marijo Kaznačić, 20000 Dubrovnik</item>
      <item>Nora Matulić Sumić, Lička 4a, 21000 Split</item>
      <item>odv. Mile Mabić</item>
      <item>Nedjeljko Gugić, Gundulićeva 26/I, 21000 Split</item>
      <item>Vesna Žic</item>
      <item>Maroje Matana, Amruševa 7/3, 10000 Zagreb</item>
      <item>Mladen Tvrdeić, Zatišje 21, 10000 Zagreb</item>
      <item>Nita Svilokos</item>
      <item>Hrvoje Tokić, 20000 Dubrovnik</item>
      <item>Slaven Šoša</item>
      <item>Željana Kosović</item>
      <item>Marina Maslek</item>
      <item>Dragan Tvrdeić, Zatišje 21, 10000 Zagreb</item>
      <item>Županijska lučka uprava Korčula, Hrvatske bratske zajednice 69, 20260 Korčula</item>
      <item>Odvjetničko društvo Leko i partneri društvo s ograničenom odgovornošću, Domagojeva 18, 10000 Zagreb</item>
      <item>Cirkveni i partneri, odvjetničko društvo - u likvidaciji, Radićeva 27, 10000 Zagreb</item>
      <item>Odvjetničko društvo Čačić i partneri, 10000 Zagreb</item>
      <item>PRVI FAKTOR društvo s ograničenom odgovornošću za factoring, Hektorovićeva 2, 10000 Zagreb</item>
      <item>GORAN ŠARIĆ</item>
    </derivirana_varijabla>
  </DomainObject.Predmet.OstaliListFormatedWithAdress>
  <DomainObject.Predmet.OstaliListFormatedWithAdressOIB>
    <izvorni_sadrzaj>
      <item>Vlado Commerce d.o.o., Ul 61 br.17, 20260 Korčula</item>
      <item>KORKYRA SHIPPING d.o.o. za pomorstvo i putnička agencija, OIB 82322801160, Šetalište Frana Kršinića 4, ACI marina, 20260 Korčula</item>
      <item>OPĆINSKI SUD U KORČULI  - ZK Odjel, Put Sv. Nikole bb, 20260 Korčula</item>
      <item>POREZNA UPRAVA - Ispostava Korčula, Trg A. i S. Radića 1, 20260 Korčula</item>
      <item>NARODNE NOVINE, dioničko društvo za izdavanje i tiskanje Službenog lista Republike Hrvatske, službenih i drugih obrazaca te , OIB 64546066176, Savski Gaj XIII. put 6,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Rausion d.o.o.</item>
      <item>DRŽAVNA AGENCIJA ZA OSIGURANJE ŠTEDNIH ULOGA I SANACIJU BANAKA, OIB 94819327944, Jurišićeva 1, 10000 Zagreb</item>
      <item>Ivanka Sušić, OIB 74811324266, Gornji Kono 56, 20000 Dubrovnik</item>
      <item>TONĆI POŠE, Kneže, Račišće</item>
      <item>Vesna Pešutić-Pisac</item>
      <item>PRIVREDNA BANKA ZAGREB d.d., OIB 02535697732, Račkoga 6, 10000 Zagreb</item>
      <item>BRODOSPLIT društvo s ograničenom odgovornošću, OIB 15413473504, Put Supavla 21, Split</item>
      <item>Dragan Tomić, 92, Čara</item>
      <item>ŽDO Dubrovnik, Dropčeva 1, 20000 Dubrovnik</item>
      <item>Vladi Pešutić-Pisac, Riječka 6 (kod Darije Pešutić), 21000 Split</item>
      <item>GRAD KORČULA</item>
      <item>Dragan Tomić, Čara</item>
      <item>HEP-Operator distribucijskog sustava d.o.o. za distribuciju i opskrbu električne energije,DP Elektrojug, OIB 46830600751, Ulica grada Vukovara 37, 10000 Zagreb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Komunalno trgovačko društvo HOBER, društvo sa ograničenom odgovornošću, OIB 90015801532, Hrvatska bratska zajednica 69/II, 20260 Korčula</item>
      <item>MARIJO KAZNAČIĆ</item>
      <item>Ivo Staničić</item>
      <item>Marijo Kaznačić, 20000 Dubrovnik</item>
      <item>Nora Matulić Sumić, OIB 87156716180, Lička 4a, 21000 Split</item>
      <item>odv. Mile Mabić</item>
      <item>Nedjeljko Gugić, Gundulićeva 26/I, 21000 Split</item>
      <item>Vesna Žic</item>
      <item>Maroje Matana, Amruševa 7/3, 10000 Zagreb</item>
      <item>Mladen Tvrdeić, Zatišje 21, 10000 Zagreb</item>
      <item>Nita Svilokos</item>
      <item>Hrvoje Tokić, 20000 Dubrovnik</item>
      <item>Slaven Šoša</item>
      <item>Željana Kosović</item>
      <item>Marina Maslek</item>
      <item>Dragan Tvrdeić, Zatišje 21, 10000 Zagreb</item>
      <item>Županijska lučka uprava Korčula, OIB 11940092232, Hrvatske bratske zajednice 69, 20260 Korčula</item>
      <item>Odvjetničko društvo Leko i partneri društvo s ograničenom odgovornošću, OIB 35913314365, Domagojeva 18, 10000 Zagreb</item>
      <item>Cirkveni i partneri, odvjetničko društvo - u likvidaciji, OIB 30453279445, Radićeva 27, 10000 Zagreb</item>
      <item>Odvjetničko društvo Čačić i partneri, 10000 Zagreb</item>
      <item>PRVI FAKTOR društvo s ograničenom odgovornošću za factoring, OIB 63278028623, Hektorovićeva 2, 10000 Zagreb</item>
      <item>GORAN ŠARIĆ</item>
    </izvorni_sadrzaj>
    <derivirana_varijabla naziv="DomainObject.Predmet.OstaliListFormatedWithAdressOIB_1">
      <item>Vlado Commerce d.o.o., Ul 61 br.17, 20260 Korčula</item>
      <item>KORKYRA SHIPPING d.o.o. za pomorstvo i putnička agencija, OIB 82322801160, Šetalište Frana Kršinića 4, ACI marina, 20260 Korčula</item>
      <item>OPĆINSKI SUD U KORČULI  - ZK Odjel, Put Sv. Nikole bb, 20260 Korčula</item>
      <item>POREZNA UPRAVA - Ispostava Korčula, Trg A. i S. Radića 1, 20260 Korčula</item>
      <item>NARODNE NOVINE, dioničko društvo za izdavanje i tiskanje Službenog lista Republike Hrvatske, službenih i drugih obrazaca te , OIB 64546066176, Savski Gaj XIII. put 6,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Rausion d.o.o.</item>
      <item>DRŽAVNA AGENCIJA ZA OSIGURANJE ŠTEDNIH ULOGA I SANACIJU BANAKA, OIB 94819327944, Jurišićeva 1, 10000 Zagreb</item>
      <item>Ivanka Sušić, OIB 74811324266, Gornji Kono 56, 20000 Dubrovnik</item>
      <item>TONĆI POŠE, Kneže, Račišće</item>
      <item>Vesna Pešutić-Pisac</item>
      <item>PRIVREDNA BANKA ZAGREB d.d., OIB 02535697732, Račkoga 6, 10000 Zagreb</item>
      <item>BRODOSPLIT društvo s ograničenom odgovornošću, OIB 15413473504, Put Supavla 21, Split</item>
      <item>Dragan Tomić, 92, Čara</item>
      <item>ŽDO Dubrovnik, Dropčeva 1, 20000 Dubrovnik</item>
      <item>Vladi Pešutić-Pisac, Riječka 6 (kod Darije Pešutić), 21000 Split</item>
      <item>GRAD KORČULA</item>
      <item>Dragan Tomić, Čara</item>
      <item>HEP-Operator distribucijskog sustava d.o.o. za distribuciju i opskrbu električne energije,DP Elektrojug, OIB 46830600751, Ulica grada Vukovara 37, 10000 Zagreb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Komunalno trgovačko društvo HOBER, društvo sa ograničenom odgovornošću, OIB 90015801532, Hrvatska bratska zajednica 69/II, 20260 Korčula</item>
      <item>MARIJO KAZNAČIĆ</item>
      <item>Ivo Staničić</item>
      <item>Marijo Kaznačić, 20000 Dubrovnik</item>
      <item>Nora Matulić Sumić, OIB 87156716180, Lička 4a, 21000 Split</item>
      <item>odv. Mile Mabić</item>
      <item>Nedjeljko Gugić, Gundulićeva 26/I, 21000 Split</item>
      <item>Vesna Žic</item>
      <item>Maroje Matana, Amruševa 7/3, 10000 Zagreb</item>
      <item>Mladen Tvrdeić, Zatišje 21, 10000 Zagreb</item>
      <item>Nita Svilokos</item>
      <item>Hrvoje Tokić, 20000 Dubrovnik</item>
      <item>Slaven Šoša</item>
      <item>Željana Kosović</item>
      <item>Marina Maslek</item>
      <item>Dragan Tvrdeić, Zatišje 21, 10000 Zagreb</item>
      <item>Županijska lučka uprava Korčula, OIB 11940092232, Hrvatske bratske zajednice 69, 20260 Korčula</item>
      <item>Odvjetničko društvo Leko i partneri društvo s ograničenom odgovornošću, OIB 35913314365, Domagojeva 18, 10000 Zagreb</item>
      <item>Cirkveni i partneri, odvjetničko društvo - u likvidaciji, OIB 30453279445, Radićeva 27, 10000 Zagreb</item>
      <item>Odvjetničko društvo Čačić i partneri, 10000 Zagreb</item>
      <item>PRVI FAKTOR društvo s ograničenom odgovornošću za factoring, OIB 63278028623, Hektorovićeva 2, 10000 Zagreb</item>
      <item>GORAN ŠARIĆ</item>
    </derivirana_varijabla>
  </DomainObject.Predmet.OstaliListFormatedWithAdressOIB>
  <DomainObject.Predmet.OstaliListNazivFormated>
    <izvorni_sadrzaj>
      <item>Vlado Commerce d.o.o.</item>
      <item>KORKYRA SHIPPING d.o.o. za pomorstvo i putnička agencija</item>
      <item>OPĆINSKI SUD U KORČULI  - ZK Odjel</item>
      <item>POREZNA UPRAVA - Ispostava Korčula</item>
      <item>NARODNE NOVINE, dioničko društvo za izdavanje i tiskanje Službenog lista Republike Hrvatske, službenih i drugih obrazaca te </item>
      <item>SINDIKAT POMORACA HRVATSKE</item>
      <item>LUČKA KAPETANIJA DUBROVNIK</item>
      <item>HRVATSKA GOSPODARSKA KOMORA DNŽ</item>
      <item>Rausion d.o.o.</item>
      <item>DRŽAVNA AGENCIJA ZA OSIGURANJE ŠTEDNIH ULOGA I SANACIJU BANAKA</item>
      <item>Ivanka Sušić</item>
      <item>TONĆI POŠE</item>
      <item>Vesna Pešutić-Pisac</item>
      <item>PRIVREDNA BANKA ZAGREB d.d.</item>
      <item>BRODOSPLIT društvo s ograničenom odgovornošću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Komunalno trgovačko društvo HOBER, društvo sa ograničenom odgovornošću</item>
      <item>MARIJO KAZNAČIĆ</item>
      <item>Ivo Staničić</item>
      <item>Marijo Kaznačić</item>
      <item>Nora Matulić Sumić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</item>
      <item>Odvjetničko društvo Leko i partneri društvo s ograničenom odgovornošću</item>
      <item>Cirkveni i partneri, odvjetničko društvo - u likvidaciji</item>
      <item>Odvjetničko društvo Čačić i partneri</item>
      <item>PRVI FAKTOR društvo s ograničenom odgovornošću za factoring</item>
      <item>GORAN ŠARIĆ</item>
    </izvorni_sadrzaj>
    <derivirana_varijabla naziv="DomainObject.Predmet.OstaliListNazivFormated_1">
      <item>Vlado Commerce d.o.o.</item>
      <item>KORKYRA SHIPPING d.o.o. za pomorstvo i putnička agencija</item>
      <item>OPĆINSKI SUD U KORČULI  - ZK Odjel</item>
      <item>POREZNA UPRAVA - Ispostava Korčula</item>
      <item>NARODNE NOVINE, dioničko društvo za izdavanje i tiskanje Službenog lista Republike Hrvatske, službenih i drugih obrazaca te </item>
      <item>SINDIKAT POMORACA HRVATSKE</item>
      <item>LUČKA KAPETANIJA DUBROVNIK</item>
      <item>HRVATSKA GOSPODARSKA KOMORA DNŽ</item>
      <item>Rausion d.o.o.</item>
      <item>DRŽAVNA AGENCIJA ZA OSIGURANJE ŠTEDNIH ULOGA I SANACIJU BANAKA</item>
      <item>Ivanka Sušić</item>
      <item>TONĆI POŠE</item>
      <item>Vesna Pešutić-Pisac</item>
      <item>PRIVREDNA BANKA ZAGREB d.d.</item>
      <item>BRODOSPLIT društvo s ograničenom odgovornošću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Komunalno trgovačko društvo HOBER, društvo sa ograničenom odgovornošću</item>
      <item>MARIJO KAZNAČIĆ</item>
      <item>Ivo Staničić</item>
      <item>Marijo Kaznačić</item>
      <item>Nora Matulić Sumić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</item>
      <item>Odvjetničko društvo Leko i partneri društvo s ograničenom odgovornošću</item>
      <item>Cirkveni i partneri, odvjetničko društvo - u likvidaciji</item>
      <item>Odvjetničko društvo Čačić i partneri</item>
      <item>PRVI FAKTOR društvo s ograničenom odgovornošću za factoring</item>
      <item>GORAN ŠARIĆ</item>
    </derivirana_varijabla>
  </DomainObject.Predmet.OstaliListNazivFormated>
  <DomainObject.Predmet.OstaliListNazivFormatedOIB>
    <izvorni_sadrzaj>
      <item>Vlado Commerce d.o.o.</item>
      <item>KORKYRA SHIPPING d.o.o. za pomorstvo i putnička agencija, OIB 82322801160</item>
      <item>OPĆINSKI SUD U KORČULI  - ZK Odjel</item>
      <item>POREZNA UPRAVA - Ispostava Korčula</item>
      <item>NARODNE NOVINE, dioničko društvo za izdavanje i tiskanje Službenog lista Republike Hrvatske, službenih i drugih obrazaca te , OIB 64546066176</item>
      <item>SINDIKAT POMORACA HRVATSKE</item>
      <item>LUČKA KAPETANIJA DUBROVNIK</item>
      <item>HRVATSKA GOSPODARSKA KOMORA DNŽ</item>
      <item>Rausion d.o.o.</item>
      <item>DRŽAVNA AGENCIJA ZA OSIGURANJE ŠTEDNIH ULOGA I SANACIJU BANAKA, OIB 94819327944</item>
      <item>Ivanka Sušić, OIB 74811324266</item>
      <item>TONĆI POŠE</item>
      <item>Vesna Pešutić-Pisac</item>
      <item>PRIVREDNA BANKA ZAGREB d.d., OIB 02535697732</item>
      <item>BRODOSPLIT društvo s ograničenom odgovornošću, OIB 15413473504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Elektrojug, OIB 46830600751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Komunalno trgovačko društvo HOBER, društvo sa ograničenom odgovornošću, OIB 90015801532</item>
      <item>MARIJO KAZNAČIĆ</item>
      <item>Ivo Staničić</item>
      <item>Marijo Kaznačić</item>
      <item>Nora Matulić Sumić, OIB 87156716180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Korčula, OIB 11940092232</item>
      <item>Odvjetničko društvo Leko i partneri društvo s ograničenom odgovornošću, OIB 35913314365</item>
      <item>Cirkveni i partneri, odvjetničko društvo - u likvidaciji, OIB 30453279445</item>
      <item>Odvjetničko društvo Čačić i partneri</item>
      <item>PRVI FAKTOR društvo s ograničenom odgovornošću za factoring, OIB 63278028623</item>
      <item>GORAN ŠARIĆ</item>
    </izvorni_sadrzaj>
    <derivirana_varijabla naziv="DomainObject.Predmet.OstaliListNazivFormatedOIB_1">
      <item>Vlado Commerce d.o.o.</item>
      <item>KORKYRA SHIPPING d.o.o. za pomorstvo i putnička agencija, OIB 82322801160</item>
      <item>OPĆINSKI SUD U KORČULI  - ZK Odjel</item>
      <item>POREZNA UPRAVA - Ispostava Korčula</item>
      <item>NARODNE NOVINE, dioničko društvo za izdavanje i tiskanje Službenog lista Republike Hrvatske, službenih i drugih obrazaca te , OIB 64546066176</item>
      <item>SINDIKAT POMORACA HRVATSKE</item>
      <item>LUČKA KAPETANIJA DUBROVNIK</item>
      <item>HRVATSKA GOSPODARSKA KOMORA DNŽ</item>
      <item>Rausion d.o.o.</item>
      <item>DRŽAVNA AGENCIJA ZA OSIGURANJE ŠTEDNIH ULOGA I SANACIJU BANAKA, OIB 94819327944</item>
      <item>Ivanka Sušić, OIB 74811324266</item>
      <item>TONĆI POŠE</item>
      <item>Vesna Pešutić-Pisac</item>
      <item>PRIVREDNA BANKA ZAGREB d.d., OIB 02535697732</item>
      <item>BRODOSPLIT društvo s ograničenom odgovornošću, OIB 15413473504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Elektrojug, OIB 46830600751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Komunalno trgovačko društvo HOBER, društvo sa ograničenom odgovornošću, OIB 90015801532</item>
      <item>MARIJO KAZNAČIĆ</item>
      <item>Ivo Staničić</item>
      <item>Marijo Kaznačić</item>
      <item>Nora Matulić Sumić, OIB 87156716180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Korčula, OIB 11940092232</item>
      <item>Odvjetničko društvo Leko i partneri društvo s ograničenom odgovornošću, OIB 35913314365</item>
      <item>Cirkveni i partneri, odvjetničko društvo - u likvidaciji, OIB 30453279445</item>
      <item>Odvjetničko društvo Čačić i partneri</item>
      <item>PRVI FAKTOR društvo s ograničenom odgovornošću za factoring, OIB 63278028623</item>
      <item>GORAN ŠARIĆ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St-10/2019-495</izvorni_sadrzaj>
    <derivirana_varijabla naziv="DomainObject.PoslovniBrojDokumenta_1">St-10/2019-495</derivirana_varijabla>
  </DomainObject.PoslovniBrojDokumenta>
  <DomainObject.Predmet.StrankaIDrugi>
    <izvorni_sadrzaj>MEDITERANSKA PLOVIDBA, dioničko društvo za prijevoz robe i putnika morem i priobaljem - "u stečaju"</izvorni_sadrzaj>
    <derivirana_varijabla naziv="DomainObject.Predmet.StrankaIDrugi_1">MEDITERANSKA PLOVIDBA, dioničko društvo za prijevoz robe i putnika morem i priobaljem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 - "u stečaju", OIB 24773832657, Trg kralja Tomislava 2, 20260 Korčula</izvorni_sadrzaj>
    <derivirana_varijabla naziv="DomainObject.Predmet.StrankaIDrugiAdressOIB_1">MEDITERANSKA PLOVIDBA, dioničko društvo za prijevoz robe i putnika morem i priobaljem - "u stečaju",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Commerce d.o.o.</item>
      <item>KORKYRA SHIPPING d.o.o. za pomorstvo i putnička agencija</item>
      <item>OPĆINSKI SUD U KORČULI  - ZK Odjel</item>
      <item>POREZNA UPRAVA - Ispostava Korčula</item>
      <item>NARODNE NOVINE, dioničko društvo za izdavanje i tiskanje Službenog lista Republike Hrvatske, službenih i drugih obrazaca te </item>
      <item>SINDIKAT POMORACA HRVATSKE</item>
      <item>LUČKA KAPETANIJA DUBROVNIK</item>
      <item>HRVATSKA GOSPODARSKA KOMORA DNŽ</item>
      <item>Rausion d.o.o.</item>
      <item>MEDITERANSKA PLOVIDBA, dioničko društvo za prijevoz robe i putnika morem i priobaljem - "u stečaju"</item>
      <item>DRŽAVNA AGENCIJA ZA OSIGURANJE ŠTEDNIH ULOGA I SANACIJU BANAKA</item>
      <item>Ivanka Sušić</item>
      <item>TONĆI POŠE</item>
      <item>Vesna Pešutić-Pisac</item>
      <item>PRIVREDNA BANKA ZAGREB d.d.</item>
      <item>BRODOSPLIT društvo s ograničenom odgovornošću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Komunalno trgovačko društvo HOBER, društvo sa ograničenom odgovornošću</item>
      <item>MARIJO KAZNAČIĆ</item>
      <item>Ivo Staničić</item>
      <item>Marijo Kaznačić</item>
      <item>Nora Matulić Sumić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</item>
      <item>Odvjetničko društvo Leko i partneri društvo s ograničenom odgovornošću</item>
      <item>Cirkveni i partneri, odvjetničko društvo - u likvidaciji</item>
      <item>Odvjetničko društvo Čačić i partneri</item>
      <item>PRVI FAKTOR društvo s ograničenom odgovornošću za factoring</item>
      <item>GORAN ŠARIĆ</item>
    </izvorni_sadrzaj>
    <derivirana_varijabla naziv="DomainObject.Predmet.SudioniciListNaziv_1">
      <item>Vlado Commerce d.o.o.</item>
      <item>KORKYRA SHIPPING d.o.o. za pomorstvo i putnička agencija</item>
      <item>OPĆINSKI SUD U KORČULI  - ZK Odjel</item>
      <item>POREZNA UPRAVA - Ispostava Korčula</item>
      <item>NARODNE NOVINE, dioničko društvo za izdavanje i tiskanje Službenog lista Republike Hrvatske, službenih i drugih obrazaca te </item>
      <item>SINDIKAT POMORACA HRVATSKE</item>
      <item>LUČKA KAPETANIJA DUBROVNIK</item>
      <item>HRVATSKA GOSPODARSKA KOMORA DNŽ</item>
      <item>Rausion d.o.o.</item>
      <item>MEDITERANSKA PLOVIDBA, dioničko društvo za prijevoz robe i putnika morem i priobaljem - "u stečaju"</item>
      <item>DRŽAVNA AGENCIJA ZA OSIGURANJE ŠTEDNIH ULOGA I SANACIJU BANAKA</item>
      <item>Ivanka Sušić</item>
      <item>TONĆI POŠE</item>
      <item>Vesna Pešutić-Pisac</item>
      <item>PRIVREDNA BANKA ZAGREB d.d.</item>
      <item>BRODOSPLIT društvo s ograničenom odgovornošću</item>
      <item>Dragan Tomić</item>
      <item>ŽDO Dubrovnik</item>
      <item>Vladi Pešutić-Pisac</item>
      <item>GRAD KORČULA</item>
      <item>Dragan Tomić</item>
      <item>HEP-Operator distribucijskog sustava d.o.o. za distribuciju i opskrbu električne energije,DP Elektrojug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Komunalno trgovačko društvo HOBER, društvo sa ograničenom odgovornošću</item>
      <item>MARIJO KAZNAČIĆ</item>
      <item>Ivo Staničić</item>
      <item>Marijo Kaznačić</item>
      <item>Nora Matulić Sumić</item>
      <item>odv. Mile Mabić</item>
      <item>Nedjeljko Gugić</item>
      <item>Vesna Žic</item>
      <item>Maroje Matana</item>
      <item>Mladen Tvrdeić</item>
      <item>Nita Svilokos</item>
      <item>Hrvoje Tokić</item>
      <item>Slaven Šoša</item>
      <item>Željana Kosović</item>
      <item>Marina Maslek</item>
      <item>Dragan Tvrdeić</item>
      <item>Županijska lučka uprava Korčula</item>
      <item>Odvjetničko društvo Leko i partneri društvo s ograničenom odgovornošću</item>
      <item>Cirkveni i partneri, odvjetničko društvo - u likvidaciji</item>
      <item>Odvjetničko društvo Čačić i partneri</item>
      <item>PRVI FAKTOR društvo s ograničenom odgovornošću za factoring</item>
      <item>GORAN ŠARIĆ</item>
    </derivirana_varijabla>
  </DomainObject.Predmet.SudioniciListNaziv>
  <DomainObject.Predmet.SudioniciListAdressOIB>
    <izvorni_sadrzaj>
      <item>Vlado Commerce d.o.o., Ul 61 br.17,20260 Korčula</item>
      <item>KORKYRA SHIPPING d.o.o. za pomorstvo i putnička agencija, OIB 82322801160, Šetalište Frana Kršinića 4, ACI marina,20260 Korčula</item>
      <item>OPĆINSKI SUD U KORČULI  - ZK Odjel, Put Sv. Nikole bb,20260 Korčula</item>
      <item>POREZNA UPRAVA - Ispostava Korčula, Trg A. i S. Radića 1,20260 Korčula</item>
      <item>NARODNE NOVINE, dioničko društvo za izdavanje i tiskanje Službenog lista Republike Hrvatske, službenih i drugih obrazaca te , OIB 64546066176, Savski Gaj XIII. put 6,10000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Rausion d.o.o.</item>
      <item>MEDITERANSKA PLOVIDBA, dioničko društvo za prijevoz robe i putnika morem i priobaljem - "u stečaju", OIB 24773832657, Trg kralja Tomislava 2,20260 Korčula</item>
      <item>DRŽAVNA AGENCIJA ZA OSIGURANJE ŠTEDNIH ULOGA I SANACIJU BANAKA, OIB 94819327944, Jurišićeva 1,10000 Zagreb</item>
      <item>Ivanka Sušić, OIB 74811324266, Gornji Kono 56,20000 Dubrovnik</item>
      <item>TONĆI POŠE, Kneže,Račišće</item>
      <item>Vesna Pešutić-Pisac</item>
      <item>PRIVREDNA BANKA ZAGREB d.d., OIB 02535697732, Račkoga 6,10000 Zagreb</item>
      <item>BRODOSPLIT društvo s ograničenom odgovornošću, OIB 15413473504, Put Supavla 21,Split</item>
      <item>Dragan Tomić, 92,Čara</item>
      <item>ŽDO Dubrovnik, Dropčeva 1,20000 Dubrovnik</item>
      <item>Vladi Pešutić-Pisac, Riječka 6 (kod Darije Pešutić),21000 Split</item>
      <item>GRAD KORČULA</item>
      <item>Dragan Tomić, Čara</item>
      <item>HEP-Operator distribucijskog sustava d.o.o. za distribuciju i opskrbu električne energije,DP Elektrojug, OIB 46830600751, Ulica grada Vukovara 37,10000 Zagreb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Komunalno trgovačko društvo HOBER, društvo sa ograničenom odgovornošću, OIB 90015801532, Hrvatska bratska zajednica 69/II,20260 Korčula</item>
      <item>MARIJO KAZNAČIĆ</item>
      <item>Ivo Staničić</item>
      <item>Marijo Kaznačić, 20000 Dubrovnik</item>
      <item>Nora Matulić Sumić, OIB 87156716180, Lička 4a,21000 Split</item>
      <item>odv. Mile Mabić</item>
      <item>Nedjeljko Gugić, Gundulićeva 26/I,21000 Split</item>
      <item>Vesna Žic</item>
      <item>Maroje Matana, Amruševa 7/3,10000 Zagreb</item>
      <item>Mladen Tvrdeić, Zatišje 21,10000 Zagreb</item>
      <item>Nita Svilokos</item>
      <item>Hrvoje Tokić, 20000 Dubrovnik</item>
      <item>Slaven Šoša</item>
      <item>Željana Kosović</item>
      <item>Marina Maslek</item>
      <item>Dragan Tvrdeić, Zatišje 21,10000 Zagreb</item>
      <item>Županijska lučka uprava Korčula, OIB 11940092232, Hrvatske bratske zajednice 69,20260 Korčula</item>
      <item>Odvjetničko društvo Leko i partneri društvo s ograničenom odgovornošću, OIB 35913314365, Domagojeva 18,10000 Zagreb</item>
      <item>Cirkveni i partneri, odvjetničko društvo - u likvidaciji, OIB 30453279445, Radićeva 27,10000 Zagreb</item>
      <item>Odvjetničko društvo Čačić i partneri, 10000 Zagreb</item>
      <item>PRVI FAKTOR društvo s ograničenom odgovornošću za factoring, OIB 63278028623, Hektorovićeva 2,10000 Zagreb</item>
      <item>GORAN ŠARIĆ</item>
    </izvorni_sadrzaj>
    <derivirana_varijabla naziv="DomainObject.Predmet.SudioniciListAdressOIB_1">
      <item>Vlado Commerce d.o.o., Ul 61 br.17,20260 Korčula</item>
      <item>KORKYRA SHIPPING d.o.o. za pomorstvo i putnička agencija, OIB 82322801160, Šetalište Frana Kršinića 4, ACI marina,20260 Korčula</item>
      <item>OPĆINSKI SUD U KORČULI  - ZK Odjel, Put Sv. Nikole bb,20260 Korčula</item>
      <item>POREZNA UPRAVA - Ispostava Korčula, Trg A. i S. Radića 1,20260 Korčula</item>
      <item>NARODNE NOVINE, dioničko društvo za izdavanje i tiskanje Službenog lista Republike Hrvatske, službenih i drugih obrazaca te , OIB 64546066176, Savski Gaj XIII. put 6,10000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Rausion d.o.o.</item>
      <item>MEDITERANSKA PLOVIDBA, dioničko društvo za prijevoz robe i putnika morem i priobaljem - "u stečaju", OIB 24773832657, Trg kralja Tomislava 2,20260 Korčula</item>
      <item>DRŽAVNA AGENCIJA ZA OSIGURANJE ŠTEDNIH ULOGA I SANACIJU BANAKA, OIB 94819327944, Jurišićeva 1,10000 Zagreb</item>
      <item>Ivanka Sušić, OIB 74811324266, Gornji Kono 56,20000 Dubrovnik</item>
      <item>TONĆI POŠE, Kneže,Račišće</item>
      <item>Vesna Pešutić-Pisac</item>
      <item>PRIVREDNA BANKA ZAGREB d.d., OIB 02535697732, Račkoga 6,10000 Zagreb</item>
      <item>BRODOSPLIT društvo s ograničenom odgovornošću, OIB 15413473504, Put Supavla 21,Split</item>
      <item>Dragan Tomić, 92,Čara</item>
      <item>ŽDO Dubrovnik, Dropčeva 1,20000 Dubrovnik</item>
      <item>Vladi Pešutić-Pisac, Riječka 6 (kod Darije Pešutić),21000 Split</item>
      <item>GRAD KORČULA</item>
      <item>Dragan Tomić, Čara</item>
      <item>HEP-Operator distribucijskog sustava d.o.o. za distribuciju i opskrbu električne energije,DP Elektrojug, OIB 46830600751, Ulica grada Vukovara 37,10000 Zagreb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Komunalno trgovačko društvo HOBER, društvo sa ograničenom odgovornošću, OIB 90015801532, Hrvatska bratska zajednica 69/II,20260 Korčula</item>
      <item>MARIJO KAZNAČIĆ</item>
      <item>Ivo Staničić</item>
      <item>Marijo Kaznačić, 20000 Dubrovnik</item>
      <item>Nora Matulić Sumić, OIB 87156716180, Lička 4a,21000 Split</item>
      <item>odv. Mile Mabić</item>
      <item>Nedjeljko Gugić, Gundulićeva 26/I,21000 Split</item>
      <item>Vesna Žic</item>
      <item>Maroje Matana, Amruševa 7/3,10000 Zagreb</item>
      <item>Mladen Tvrdeić, Zatišje 21,10000 Zagreb</item>
      <item>Nita Svilokos</item>
      <item>Hrvoje Tokić, 20000 Dubrovnik</item>
      <item>Slaven Šoša</item>
      <item>Željana Kosović</item>
      <item>Marina Maslek</item>
      <item>Dragan Tvrdeić, Zatišje 21,10000 Zagreb</item>
      <item>Županijska lučka uprava Korčula, OIB 11940092232, Hrvatske bratske zajednice 69,20260 Korčula</item>
      <item>Odvjetničko društvo Leko i partneri društvo s ograničenom odgovornošću, OIB 35913314365, Domagojeva 18,10000 Zagreb</item>
      <item>Cirkveni i partneri, odvjetničko društvo - u likvidaciji, OIB 30453279445, Radićeva 27,10000 Zagreb</item>
      <item>Odvjetničko društvo Čačić i partneri, 10000 Zagreb</item>
      <item>PRVI FAKTOR društvo s ograničenom odgovornošću za factoring, OIB 63278028623, Hektorovićeva 2,10000 Zagreb</item>
      <item>GORAN ŠARIĆ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82322801160</item>
      <item>, OIB null</item>
      <item>, OIB null</item>
      <item>, OIB 64546066176</item>
      <item>, OIB null</item>
      <item>, OIB null</item>
      <item>, OIB null</item>
      <item>, OIB null</item>
      <item>, OIB 24773832657</item>
      <item>, OIB 94819327944</item>
      <item>, OIB 74811324266</item>
      <item>, OIB null</item>
      <item>, OIB null</item>
      <item>, OIB 02535697732</item>
      <item>, OIB 15413473504</item>
      <item>, OIB null</item>
      <item>, OIB null</item>
      <item>, OIB null</item>
      <item>, OIB null</item>
      <item>, OIB null</item>
      <item>, OIB 46830600751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90015801532</item>
      <item>, OIB null</item>
      <item>, OIB null</item>
      <item>, OIB null</item>
      <item>, OIB 87156716180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11940092232</item>
      <item>, OIB 35913314365</item>
      <item>, OIB 30453279445</item>
      <item>, OIB null</item>
      <item>, OIB 63278028623</item>
      <item>, OIB null</item>
    </izvorni_sadrzaj>
    <derivirana_varijabla naziv="DomainObject.Predmet.SudioniciListNazivOIB_1">
      <item>, OIB null</item>
      <item>, OIB 82322801160</item>
      <item>, OIB null</item>
      <item>, OIB null</item>
      <item>, OIB 64546066176</item>
      <item>, OIB null</item>
      <item>, OIB null</item>
      <item>, OIB null</item>
      <item>, OIB null</item>
      <item>, OIB 24773832657</item>
      <item>, OIB 94819327944</item>
      <item>, OIB 74811324266</item>
      <item>, OIB null</item>
      <item>, OIB null</item>
      <item>, OIB 02535697732</item>
      <item>, OIB 15413473504</item>
      <item>, OIB null</item>
      <item>, OIB null</item>
      <item>, OIB null</item>
      <item>, OIB null</item>
      <item>, OIB null</item>
      <item>, OIB 46830600751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90015801532</item>
      <item>, OIB null</item>
      <item>, OIB null</item>
      <item>, OIB null</item>
      <item>, OIB 87156716180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11940092232</item>
      <item>, OIB 35913314365</item>
      <item>, OIB 30453279445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A3C38-0432-4120-A3F8-4815A61D4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664</properties:Words>
  <properties:Characters>3701</properties:Characters>
  <properties:Lines>101</properties:Lines>
  <properties:Paragraphs>36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2018-06-01T13:13:00Z</dcterms:created>
  <dc:creator>none</dc:creator>
  <cp:lastModifiedBy>Valerija Rizzi</cp:lastModifiedBy>
  <cp:lastPrinted>2019-01-16T09:50:00Z</cp:lastPrinted>
  <dcterms:modified xmlns:xsi="http://www.w3.org/2001/XMLSchema-instance" xsi:type="dcterms:W3CDTF">2019-01-16T09:52:00Z</dcterms:modified>
  <cp:revision>13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St-10/2019-495 / Odluka - Rješenje - zaključen stečajni postupak (čl. 196 SZ-a) (rješenje_-_zaključenje_stečaja.docx)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