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ddf4" w14:paraId="e7eddf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4E55BD">
        <w:t>53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4E55BD" w:rsidRPr="004E55BD">
        <w:t>BIOKEMI</w:t>
      </w:r>
      <w:proofErr w:type="spellEnd"/>
      <w:r w:rsidR="004E55BD" w:rsidRPr="004E55BD">
        <w:t xml:space="preserve"> </w:t>
      </w:r>
      <w:proofErr w:type="spellStart"/>
      <w:r w:rsidR="004E55BD" w:rsidRPr="004E55BD">
        <w:t>KOGENERACIJA</w:t>
      </w:r>
      <w:proofErr w:type="spellEnd"/>
      <w:r w:rsidR="004E55BD" w:rsidRPr="004E55BD">
        <w:t xml:space="preserve"> društvo s ograničenom odgovornošću za trgovinu i usluge</w:t>
      </w:r>
      <w:r w:rsidR="004E55BD">
        <w:t xml:space="preserve"> Zagreb, Ivana </w:t>
      </w:r>
      <w:proofErr w:type="spellStart"/>
      <w:r w:rsidR="004E55BD">
        <w:t>Stožira</w:t>
      </w:r>
      <w:proofErr w:type="spellEnd"/>
      <w:r w:rsidR="004E55BD">
        <w:t xml:space="preserve"> 3, </w:t>
      </w:r>
      <w:proofErr w:type="spellStart"/>
      <w:r w:rsidR="004E55BD">
        <w:t>OIB</w:t>
      </w:r>
      <w:proofErr w:type="spellEnd"/>
      <w:r w:rsidR="004E55BD">
        <w:t xml:space="preserve">: </w:t>
      </w:r>
      <w:r w:rsidR="004E55BD" w:rsidRPr="004E55BD">
        <w:t>70471935612</w:t>
      </w:r>
      <w:r w:rsidR="004E55B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D2537">
        <w:rPr>
          <w:bCs/>
        </w:rPr>
        <w:t xml:space="preserve"> </w:t>
      </w:r>
      <w:proofErr w:type="spellStart"/>
      <w:r w:rsidR="004E55BD" w:rsidRPr="004E55BD">
        <w:t>BIOKEMI</w:t>
      </w:r>
      <w:proofErr w:type="spellEnd"/>
      <w:r w:rsidR="004E55BD" w:rsidRPr="004E55BD">
        <w:t xml:space="preserve"> </w:t>
      </w:r>
      <w:proofErr w:type="spellStart"/>
      <w:r w:rsidR="004E55BD" w:rsidRPr="004E55BD">
        <w:t>KOGENERACIJA</w:t>
      </w:r>
      <w:proofErr w:type="spellEnd"/>
      <w:r w:rsidR="004E55BD" w:rsidRPr="004E55BD">
        <w:t xml:space="preserve"> društvo s ograničenom odgovornošću za trgovinu i usluge</w:t>
      </w:r>
      <w:r w:rsidR="004E55BD">
        <w:t xml:space="preserve"> Zagreb, Ivana </w:t>
      </w:r>
      <w:proofErr w:type="spellStart"/>
      <w:r w:rsidR="004E55BD">
        <w:t>Stožira</w:t>
      </w:r>
      <w:proofErr w:type="spellEnd"/>
      <w:r w:rsidR="004E55BD">
        <w:t xml:space="preserve"> 3, </w:t>
      </w:r>
      <w:proofErr w:type="spellStart"/>
      <w:r w:rsidR="004E55BD">
        <w:t>OIB</w:t>
      </w:r>
      <w:proofErr w:type="spellEnd"/>
      <w:r w:rsidR="004E55BD">
        <w:t xml:space="preserve">: </w:t>
      </w:r>
      <w:r w:rsidR="004E55BD" w:rsidRPr="004E55BD">
        <w:t>70471935612</w:t>
      </w:r>
      <w:r w:rsidR="004E55BD">
        <w:t>, iznosi 8.343,24 kn.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4E55BD">
        <w:t xml:space="preserve">Miha </w:t>
      </w:r>
      <w:proofErr w:type="spellStart"/>
      <w:r w:rsidR="004E55BD">
        <w:t>Keber</w:t>
      </w:r>
      <w:proofErr w:type="spellEnd"/>
      <w:r w:rsidR="004E55BD">
        <w:t xml:space="preserve"> iz Zagreba</w:t>
      </w:r>
      <w:r w:rsidR="00FD2537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4E55BD">
        <w:t>53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060A3"/>
    <w:rsid w:val="00115647"/>
    <w:rsid w:val="0012198A"/>
    <w:rsid w:val="00142BD5"/>
    <w:rsid w:val="00154AB1"/>
    <w:rsid w:val="001710FC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10F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10F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0F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0F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10F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10F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0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0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BIOKEMI KOGENERACIJA društvo s ograničenom odgovornošću za trgovinu i usluge</izvorni_sadrzaj>
    <derivirana_varijabla naziv="DomainObject.Predmet.ProtustrankaFormated_1">  BIOKEMI KOGENERACIJA društvo s ograničenom odgovornošću za trgovinu i usluge</derivirana_varijabla>
  </DomainObject.Predmet.ProtustrankaFormated>
  <DomainObject.Predmet.ProtustrankaFormatedOIB>
    <izvorni_sadrzaj>  BIOKEMI KOGENERACIJA društvo s ograničenom odgovornošću za trgovinu i usluge, OIB 70471935612</izvorni_sadrzaj>
    <derivirana_varijabla naziv="DomainObject.Predmet.ProtustrankaFormatedOIB_1">  BIOKEMI KOGENERACIJA društvo s ograničenom odgovornošću za trgovinu i usluge, OIB 70471935612</derivirana_varijabla>
  </DomainObject.Predmet.ProtustrankaFormatedOIB>
  <DomainObject.Predmet.ProtustrankaFormatedWithAdress>
    <izvorni_sadrzaj> BIOKEMI KOGENERACIJA društvo s ograničenom odgovornošću za trgovinu i usluge, Ivana Stožira 3, 10000 Zagreb</izvorni_sadrzaj>
    <derivirana_varijabla naziv="DomainObject.Predmet.ProtustrankaFormatedWithAdress_1"> BIOKEMI KOGENERACIJA društvo s ograničenom odgovornošću za trgovinu i usluge, Ivana Stožira 3, 10000 Zagreb</derivirana_varijabla>
  </DomainObject.Predmet.ProtustrankaFormatedWithAdress>
  <DomainObject.Predmet.ProtustrankaFormatedWithAdressOIB>
    <izvorni_sadrzaj> BIOKEMI KOGENERACIJA društvo s ograničenom odgovornošću za trgovinu i usluge, OIB 70471935612, Ivana Stožira 3, 10000 Zagreb</izvorni_sadrzaj>
    <derivirana_varijabla naziv="DomainObject.Predmet.ProtustrankaFormatedWithAdressOIB_1"> BIOKEMI KOGENERACIJA društvo s ograničenom odgovornošću za trgovinu i usluge, OIB 70471935612, Ivana Stožira 3, 10000 Zagreb</derivirana_varijabla>
  </DomainObject.Predmet.ProtustrankaFormatedWithAdressOIB>
  <DomainObject.Predmet.ProtustrankaWithAdress>
    <izvorni_sadrzaj>BIOKEMI KOGENERACIJA društvo s ograničenom odgovornošću za trgovinu i usluge Ivana Stožira 3, 10000 Zagreb</izvorni_sadrzaj>
    <derivirana_varijabla naziv="DomainObject.Predmet.ProtustrankaWithAdress_1">BIOKEMI KOGENERACIJA društvo s ograničenom odgovornošću za trgovinu i usluge Ivana Stožira 3, 10000 Zagreb</derivirana_varijabla>
  </DomainObject.Predmet.ProtustrankaWithAdress>
  <DomainObject.Predmet.ProtustrankaWithAdressOIB>
    <izvorni_sadrzaj>BIOKEMI KOGENERACIJA društvo s ograničenom odgovornošću za trgovinu i usluge, OIB 70471935612, Ivana Stožira 3, 10000 Zagreb</izvorni_sadrzaj>
    <derivirana_varijabla naziv="DomainObject.Predmet.ProtustrankaWithAdressOIB_1">BIOKEMI KOGENERACIJA društvo s ograničenom odgovornošću za trgovinu i usluge, OIB 70471935612, Ivana Stožira 3, 10000 Zagreb</derivirana_varijabla>
  </DomainObject.Predmet.ProtustrankaWithAdressOIB>
  <DomainObject.Predmet.ProtustrankaNazivFormated>
    <izvorni_sadrzaj>BIOKEMI KOGENERACIJA društvo s ograničenom odgovornošću za trgovinu i usluge</izvorni_sadrzaj>
    <derivirana_varijabla naziv="DomainObject.Predmet.ProtustrankaNazivFormated_1">BIOKEMI KOGENERACIJA društvo s ograničenom odgovornošću za trgovinu i usluge</derivirana_varijabla>
  </DomainObject.Predmet.ProtustrankaNazivFormated>
  <DomainObject.Predmet.ProtustrankaNazivFormatedOIB>
    <izvorni_sadrzaj>BIOKEMI KOGENERACIJA društvo s ograničenom odgovornošću za trgovinu i usluge, OIB 70471935612</izvorni_sadrzaj>
    <derivirana_varijabla naziv="DomainObject.Predmet.ProtustrankaNazivFormatedOIB_1">BIOKEMI KOGENERACIJA društvo s ograničenom odgovornošću za trgovinu i usluge, OIB 70471935612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BIOKEMI KOGENERACIJA društvo s ograničenom odgovornošću za trgovinu i usluge</item>
    </izvorni_sadrzaj>
    <derivirana_varijabla naziv="DomainObject.Predmet.ProtuStrankaListFormated_1">
      <item>BIOKEMI KOGENERACIJA društvo s ograničenom odgovornošću za trgovinu i usluge</item>
    </derivirana_varijabla>
  </DomainObject.Predmet.ProtuStrankaListFormated>
  <DomainObject.Predmet.ProtuStrankaListFormatedOIB>
    <izvorni_sadrzaj>
      <item>BIOKEMI KOGENERACIJA društvo s ograničenom odgovornošću za trgovinu i usluge, OIB 70471935612</item>
    </izvorni_sadrzaj>
    <derivirana_varijabla naziv="DomainObject.Predmet.ProtuStrankaListFormatedOIB_1">
      <item>BIOKEMI KOGENERACIJA društvo s ograničenom odgovornošću za trgovinu i usluge, OIB 70471935612</item>
    </derivirana_varijabla>
  </DomainObject.Predmet.ProtuStrankaListFormatedOIB>
  <DomainObject.Predmet.ProtuStrankaListFormatedWithAdress>
    <izvorni_sadrzaj>
      <item>BIOKEMI KOGENERACIJA društvo s ograničenom odgovornošću za trgovinu i usluge, Ivana Stožira 3, 10000 Zagreb</item>
    </izvorni_sadrzaj>
    <derivirana_varijabla naziv="DomainObject.Predmet.ProtuStrankaListFormatedWithAdress_1">
      <item>BIOKEMI KOGENERACIJA društvo s ograničenom odgovornošću za trgovinu i usluge, Ivana Stožira 3, 10000 Zagreb</item>
    </derivirana_varijabla>
  </DomainObject.Predmet.ProtuStrankaListFormatedWithAdress>
  <DomainObject.Predmet.ProtuStrankaListFormatedWithAdressOIB>
    <izvorni_sadrzaj>
      <item>BIOKEMI KOGENERACIJA društvo s ograničenom odgovornošću za trgovinu i usluge, OIB 70471935612, Ivana Stožira 3, 10000 Zagreb</item>
    </izvorni_sadrzaj>
    <derivirana_varijabla naziv="DomainObject.Predmet.ProtuStrankaListFormatedWithAdressOIB_1">
      <item>BIOKEMI KOGENERACIJA društvo s ograničenom odgovornošću za trgovinu i usluge, OIB 70471935612, Ivana Stožira 3, 10000 Zagreb</item>
    </derivirana_varijabla>
  </DomainObject.Predmet.ProtuStrankaListFormatedWithAdressOIB>
  <DomainObject.Predmet.ProtuStrankaListNazivFormated>
    <izvorni_sadrzaj>
      <item>BIOKEMI KOGENERACIJA društvo s ograničenom odgovornošću za trgovinu i usluge</item>
    </izvorni_sadrzaj>
    <derivirana_varijabla naziv="DomainObject.Predmet.ProtuStrankaListNazivFormated_1">
      <item>BIOKEMI KOGENERACIJA društvo s ograničenom odgovornošću za trgovinu i usluge</item>
    </derivirana_varijabla>
  </DomainObject.Predmet.ProtuStrankaListNazivFormated>
  <DomainObject.Predmet.ProtuStrankaListNazivFormatedOIB>
    <izvorni_sadrzaj>
      <item>BIOKEMI KOGENERACIJA društvo s ograničenom odgovornošću za trgovinu i usluge, OIB 70471935612</item>
    </izvorni_sadrzaj>
    <derivirana_varijabla naziv="DomainObject.Predmet.ProtuStrankaListNazivFormatedOIB_1">
      <item>BIOKEMI KOGENERACIJA društvo s ograničenom odgovornošću za trgovinu i usluge, OIB 70471935612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BIOKEMI KOGENERACIJA društvo s ograničenom odgovornošću za trgovinu i usluge</izvorni_sadrzaj>
    <derivirana_varijabla naziv="DomainObject.Predmet.ProtustrankaIDrugi_1">BIOKEMI KOGENERACIJA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BIOKEMI KOGENERACIJA društvo s ograničenom odgovornošću za trgovinu i usluge, OIB 70471935612, Ivana Stožira 3, 10000 Zagreb</izvorni_sadrzaj>
    <derivirana_varijabla naziv="DomainObject.Predmet.ProtustrankaIDrugiAdressOIB_1">BIOKEMI KOGENERACIJA društvo s ograničenom odgovornošću za trgovinu i usluge, OIB 70471935612, Ivana Stožira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BIOKEMI KOGENERACIJA društvo s ograničenom odgovornošću za trgovinu i usluge</item>
      <item>FINA Regionalni centar Zagreb</item>
    </izvorni_sadrzaj>
    <derivirana_varijabla naziv="DomainObject.Predmet.SudioniciListNaziv_1">
      <item>BIOKEMI KOGENERACIJA društvo s ograničenom odgovornošću za trgovinu i usluge</item>
      <item>FINA Regionalni centar Zagreb</item>
    </derivirana_varijabla>
  </DomainObject.Predmet.SudioniciListNaziv>
  <DomainObject.Predmet.SudioniciListAdressOIB>
    <izvorni_sadrzaj>
      <item>BIOKEMI KOGENERACIJA društvo s ograničenom odgovornošću za trgovinu i usluge, OIB 70471935612, Ivana Stožira 3,10000 Zagreb</item>
      <item>FINA Regionalni centar Zagreb, OIB 85821130368, Trg svibanjskih žrtava 1995. 1,10000 Zagreb</item>
    </izvorni_sadrzaj>
    <derivirana_varijabla naziv="DomainObject.Predmet.SudioniciListAdressOIB_1">
      <item>BIOKEMI KOGENERACIJA društvo s ograničenom odgovornošću za trgovinu i usluge, OIB 70471935612, Ivana Stožira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70471935612</item>
      <item>, OIB 85821130368</item>
    </izvorni_sadrzaj>
    <derivirana_varijabla naziv="DomainObject.Predmet.SudioniciListNazivOIB_1">
      <item>, OIB 70471935612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1979</properties:Characters>
  <properties:Lines>46</properties:Lines>
  <properties:Paragraphs>15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2018-08-30T07:07:00Z</cp:lastPrinted>
  <dcterms:modified xmlns:xsi="http://www.w3.org/2001/XMLSchema-instance" xsi:type="dcterms:W3CDTF">2018-08-30T07:08:00Z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