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3f35" w14:paraId="1683f35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9C38B5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</w:t>
      </w:r>
      <w:r w:rsidR="00F10BE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Č A K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1C0" w:rsidP="00AC31C0" w:rsidR="00AC31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>Trgovački sud u Zagrebu po sucu pojedincu Nevenki Siladi Rstić</w:t>
      </w:r>
      <w:r w:rsidR="00AD1DDE">
        <w:rPr>
          <w:rFonts w:hAnsi="Times New Roman" w:ascii="Times New Roman"/>
          <w:szCs w:val="24"/>
          <w:lang w:val="hr-HR"/>
        </w:rPr>
        <w:t xml:space="preserve"> u prethodnom postupku </w:t>
      </w:r>
      <w:r w:rsidR="0091713A">
        <w:rPr>
          <w:rFonts w:hAnsi="Times New Roman" w:ascii="Times New Roman"/>
          <w:szCs w:val="24"/>
          <w:lang w:val="hr-HR"/>
        </w:rPr>
        <w:t>pokretnutim</w:t>
      </w:r>
      <w:r w:rsidR="009C5303">
        <w:rPr>
          <w:rFonts w:hAnsi="Times New Roman" w:ascii="Times New Roman"/>
          <w:szCs w:val="24"/>
          <w:lang w:val="hr-HR"/>
        </w:rPr>
        <w:t xml:space="preserve"> nad dužnikom ASSUMO</w:t>
      </w:r>
      <w:r w:rsidR="009C5303">
        <w:rPr>
          <w:rFonts w:hAnsi="Times New Roman" w:ascii="Times New Roman"/>
        </w:rPr>
        <w:t xml:space="preserve"> d.o.o. OIB 40189943554, Sesvete (Grad Zagreb), Zagrebačka 162 B</w:t>
      </w:r>
      <w:r w:rsidRPr="00AA2C2A">
        <w:rPr>
          <w:rFonts w:hAnsi="Times New Roman" w:ascii="Times New Roman"/>
          <w:szCs w:val="24"/>
          <w:lang w:val="hr-HR"/>
        </w:rPr>
        <w:t xml:space="preserve">, </w:t>
      </w:r>
      <w:r w:rsidR="009C5303">
        <w:rPr>
          <w:rFonts w:hAnsi="Times New Roman" w:ascii="Times New Roman"/>
          <w:szCs w:val="24"/>
          <w:lang w:val="hr-HR"/>
        </w:rPr>
        <w:t>dana 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9C5303">
        <w:rPr>
          <w:rFonts w:hAnsi="Times New Roman" w:ascii="Times New Roman"/>
          <w:szCs w:val="24"/>
          <w:lang w:val="hr-HR"/>
        </w:rPr>
        <w:t>svibnja 2019</w:t>
      </w:r>
      <w:r w:rsidRPr="00AC4E4E">
        <w:rPr>
          <w:rFonts w:hAnsi="Times New Roman" w:ascii="Times New Roman"/>
          <w:szCs w:val="24"/>
          <w:lang w:val="hr-HR"/>
        </w:rPr>
        <w:t>. godine</w:t>
      </w:r>
    </w:p>
    <w:p w:rsidRDefault="00AD1DDE" w:rsidP="00AC31C0" w:rsidR="00AD1D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C38B5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lj u č i o</w:t>
      </w:r>
      <w:r w:rsidR="00F004A3" w:rsidRPr="00960517">
        <w:rPr>
          <w:rFonts w:hAnsi="Times New Roman" w:ascii="Times New Roman"/>
          <w:szCs w:val="24"/>
          <w:lang w:val="hr-HR"/>
        </w:rPr>
        <w:t xml:space="preserve">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FA70AA" w:rsidR="003500A5" w:rsidRPr="00FA70AA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A70AA">
        <w:rPr>
          <w:rFonts w:hAnsi="Times New Roman" w:ascii="Times New Roman"/>
          <w:szCs w:val="24"/>
          <w:lang w:val="hr-HR"/>
        </w:rPr>
        <w:t>U prethodnom postupku pokrenutim nad dužnikom</w:t>
      </w:r>
      <w:r w:rsidR="009C38B5" w:rsidRPr="00FA70AA">
        <w:rPr>
          <w:rFonts w:hAnsi="Times New Roman" w:ascii="Times New Roman"/>
          <w:szCs w:val="24"/>
          <w:lang w:val="hr-HR"/>
        </w:rPr>
        <w:t xml:space="preserve"> ASSUMO</w:t>
      </w:r>
      <w:r w:rsidR="009C38B5" w:rsidRPr="00FA70AA">
        <w:rPr>
          <w:rFonts w:hAnsi="Times New Roman" w:ascii="Times New Roman"/>
        </w:rPr>
        <w:t xml:space="preserve"> d.o.o. OIB 40189943554, Sesvete (Grad Zagreb), Zagrebačka 162 B</w:t>
      </w:r>
      <w:r w:rsidR="00162955" w:rsidRPr="00FA70AA">
        <w:rPr>
          <w:rFonts w:hAnsi="Times New Roman" w:ascii="Times New Roman"/>
          <w:szCs w:val="24"/>
          <w:lang w:val="hr-HR"/>
        </w:rPr>
        <w:t xml:space="preserve"> , zakazuje se ročište radi rasprave i odlučivanja o pretpostavkama za otvaranjem stečajnog postupka nad dužnikom, za dan</w:t>
      </w:r>
    </w:p>
    <w:p w:rsidRDefault="00162955" w:rsidP="00162955" w:rsidR="00162955">
      <w:pPr>
        <w:jc w:val="both"/>
        <w:rPr>
          <w:rFonts w:hAnsi="Times New Roman" w:ascii="Times New Roman"/>
          <w:szCs w:val="24"/>
          <w:lang w:val="hr-HR"/>
        </w:rPr>
      </w:pPr>
    </w:p>
    <w:p w:rsidRDefault="00AE4F73" w:rsidP="001F35DF" w:rsidR="001F35DF" w:rsidRPr="006617C4">
      <w:pPr>
        <w:ind w:firstLine="720"/>
        <w:jc w:val="center"/>
        <w:rPr>
          <w:rFonts w:hAnsi="Times New Roman" w:ascii="Times New Roman"/>
          <w:b/>
          <w:color w:val="FF0000"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</w:t>
      </w:r>
      <w:r w:rsidR="00937DF9">
        <w:rPr>
          <w:rFonts w:hAnsi="Times New Roman" w:ascii="Times New Roman"/>
          <w:b/>
          <w:szCs w:val="24"/>
          <w:u w:val="single"/>
          <w:lang w:val="hr-HR"/>
        </w:rPr>
        <w:t>8</w:t>
      </w:r>
      <w:r w:rsidR="00B13BA9" w:rsidRPr="00AE4F73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937DF9">
        <w:rPr>
          <w:rFonts w:hAnsi="Times New Roman" w:ascii="Times New Roman"/>
          <w:b/>
          <w:szCs w:val="24"/>
          <w:u w:val="single"/>
          <w:lang w:val="hr-HR"/>
        </w:rPr>
        <w:t>srpnja</w:t>
      </w:r>
      <w:r w:rsidR="00B13BA9" w:rsidRPr="00AE4F73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937DF9">
        <w:rPr>
          <w:rFonts w:hAnsi="Times New Roman" w:ascii="Times New Roman"/>
          <w:b/>
          <w:szCs w:val="24"/>
          <w:u w:val="single"/>
          <w:lang w:val="hr-HR"/>
        </w:rPr>
        <w:t>9</w:t>
      </w:r>
      <w:r w:rsidR="00776BF7" w:rsidRPr="00AE4F73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3129C0" w:rsidRPr="00AE4F73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937DF9">
        <w:rPr>
          <w:rFonts w:hAnsi="Times New Roman" w:ascii="Times New Roman"/>
          <w:b/>
          <w:szCs w:val="24"/>
          <w:u w:val="single"/>
          <w:lang w:val="hr-HR"/>
        </w:rPr>
        <w:t>,00</w:t>
      </w:r>
      <w:r w:rsidR="00776BF7" w:rsidRPr="00AE4F73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 xml:space="preserve">na koje se </w:t>
      </w:r>
      <w:r w:rsidR="00937DF9">
        <w:rPr>
          <w:rFonts w:hAnsi="Times New Roman" w:ascii="Times New Roman"/>
          <w:szCs w:val="24"/>
          <w:lang w:val="hr-HR"/>
        </w:rPr>
        <w:t>pozivaju dostavom ovog zaključka:</w:t>
      </w:r>
    </w:p>
    <w:p w:rsidRDefault="003129C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  <w:r w:rsidR="00AD1DDE">
        <w:rPr>
          <w:rFonts w:hAnsi="Times New Roman" w:ascii="Times New Roman"/>
          <w:szCs w:val="24"/>
          <w:lang w:val="hr-HR"/>
        </w:rPr>
        <w:t xml:space="preserve"> FINA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937DF9">
        <w:rPr>
          <w:rFonts w:hAnsi="Times New Roman" w:ascii="Times New Roman"/>
          <w:szCs w:val="24"/>
          <w:lang w:val="hr-HR"/>
        </w:rPr>
        <w:t>Antonija Galić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37DF9">
        <w:rPr>
          <w:rFonts w:hAnsi="Times New Roman" w:ascii="Times New Roman"/>
          <w:szCs w:val="24"/>
          <w:lang w:val="hr-HR"/>
        </w:rPr>
        <w:t>Assumo d.o.o.</w:t>
      </w:r>
    </w:p>
    <w:p w:rsidRDefault="007957D7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  <w:r w:rsidR="00937DF9">
        <w:rPr>
          <w:rFonts w:hAnsi="Times New Roman" w:ascii="Times New Roman"/>
          <w:szCs w:val="24"/>
          <w:lang w:val="hr-HR"/>
        </w:rPr>
        <w:t xml:space="preserve"> Hrvojka Matasić Zagreb, Stjepana Lacka 21</w:t>
      </w:r>
    </w:p>
    <w:p w:rsidRDefault="00AD1DDE" w:rsidP="00AD1DDE" w:rsidR="00AD1DDE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F55703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FA70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A70AA" w:rsidP="00624F66" w:rsidR="00DB72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Gore navedeno ročište određeno je sukladno odredbi članka 128</w:t>
      </w:r>
      <w:r w:rsidR="00DB723B">
        <w:rPr>
          <w:rFonts w:hAnsi="Times New Roman" w:ascii="Times New Roman"/>
          <w:szCs w:val="24"/>
          <w:lang w:val="hr-HR"/>
        </w:rPr>
        <w:t xml:space="preserve"> Stečajnog zakona (NN </w:t>
      </w:r>
      <w:r w:rsidR="00FE1476">
        <w:rPr>
          <w:rFonts w:hAnsi="Times New Roman" w:ascii="Times New Roman"/>
          <w:szCs w:val="24"/>
          <w:lang w:val="hr-HR"/>
        </w:rPr>
        <w:t xml:space="preserve">71/15; </w:t>
      </w:r>
      <w:r w:rsidR="00DB723B">
        <w:rPr>
          <w:rFonts w:hAnsi="Times New Roman" w:ascii="Times New Roman"/>
          <w:szCs w:val="24"/>
          <w:lang w:val="hr-HR"/>
        </w:rPr>
        <w:t xml:space="preserve"> i 104/ 17 </w:t>
      </w:r>
      <w:r w:rsidR="00FE1476">
        <w:rPr>
          <w:rFonts w:hAnsi="Times New Roman" w:ascii="Times New Roman"/>
          <w:szCs w:val="24"/>
          <w:lang w:val="hr-HR"/>
        </w:rPr>
        <w:t>dalje u tekstu SZ-a)</w:t>
      </w:r>
      <w:r w:rsidR="00DB723B">
        <w:rPr>
          <w:rFonts w:hAnsi="Times New Roman" w:ascii="Times New Roman"/>
          <w:szCs w:val="24"/>
          <w:lang w:val="hr-HR"/>
        </w:rPr>
        <w:t xml:space="preserve">, još rješenjem ovog suda gornjeg broja dana </w:t>
      </w:r>
      <w:r w:rsidR="00624F66">
        <w:rPr>
          <w:rFonts w:hAnsi="Times New Roman" w:ascii="Times New Roman"/>
          <w:szCs w:val="24"/>
          <w:lang w:val="hr-HR"/>
        </w:rPr>
        <w:t>27.veljače 2019.godine .</w:t>
      </w:r>
    </w:p>
    <w:p w:rsidRDefault="00624F66" w:rsidP="00624F66" w:rsidR="00624F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je na potonje rješenje dužni uložio žalbu, to navedeno ročište nije održano.</w:t>
      </w:r>
    </w:p>
    <w:p w:rsidRDefault="00624F66" w:rsidP="00624F66" w:rsidR="00624F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Donošenjem odluke drugostupanjskog suda, rješenja poslovni broj Pž 2107/19 od 02.travnja 2019.godine kojim je odbijena dužnikova žalba i potvrđeno prethodno navedeno rješenje ovog suda, stečeni su uvjeti za održavanje ročišta radi rasprave </w:t>
      </w:r>
      <w:r w:rsidR="00963B44">
        <w:rPr>
          <w:rFonts w:hAnsi="Times New Roman" w:ascii="Times New Roman"/>
          <w:szCs w:val="24"/>
          <w:lang w:val="hr-HR"/>
        </w:rPr>
        <w:t>i odlučivanje o pretpostavkama</w:t>
      </w:r>
      <w:r>
        <w:rPr>
          <w:rFonts w:hAnsi="Times New Roman" w:ascii="Times New Roman"/>
          <w:szCs w:val="24"/>
          <w:lang w:val="hr-HR"/>
        </w:rPr>
        <w:t xml:space="preserve"> za otvaranje stečajnog postupka nad dužnikom te je stoga odlučeno kao u izreci ovog zaključka temeljem odredbe članka 128 SZ.</w:t>
      </w:r>
    </w:p>
    <w:p w:rsidRDefault="00624F66" w:rsidP="003500A5" w:rsidR="00624F66">
      <w:pPr>
        <w:jc w:val="both"/>
        <w:rPr>
          <w:rFonts w:hAnsi="Times New Roman" w:ascii="Times New Roman"/>
          <w:szCs w:val="24"/>
          <w:lang w:val="hr-HR"/>
        </w:rPr>
      </w:pPr>
    </w:p>
    <w:p w:rsidRDefault="00DB723B" w:rsidP="003500A5" w:rsidR="00DB723B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D4412" w:rsidP="001F35DF" w:rsidR="007D4412" w:rsidRPr="00624F66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0F01DD">
        <w:rPr>
          <w:rFonts w:hAnsi="Times New Roman" w:ascii="Times New Roman"/>
          <w:szCs w:val="24"/>
          <w:lang w:val="hr-HR"/>
        </w:rPr>
        <w:t xml:space="preserve">16.svibnja </w:t>
      </w:r>
      <w:r w:rsidR="008942A6">
        <w:rPr>
          <w:rFonts w:hAnsi="Times New Roman" w:ascii="Times New Roman"/>
          <w:szCs w:val="24"/>
          <w:lang w:val="hr-HR"/>
        </w:rPr>
        <w:t>201</w:t>
      </w:r>
      <w:r w:rsidR="000F01DD">
        <w:rPr>
          <w:rFonts w:hAnsi="Times New Roman" w:ascii="Times New Roman"/>
          <w:szCs w:val="24"/>
          <w:lang w:val="hr-HR"/>
        </w:rPr>
        <w:t>9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Pr="00960517">
        <w:rPr>
          <w:rFonts w:hAnsi="Times New Roman" w:ascii="Times New Roman"/>
          <w:szCs w:val="24"/>
          <w:lang w:val="hr-HR"/>
        </w:rPr>
        <w:t>Nevenka Siladi  Rstić</w:t>
      </w:r>
      <w:r w:rsidR="00660041">
        <w:rPr>
          <w:rFonts w:hAnsi="Times New Roman" w:ascii="Times New Roman"/>
          <w:szCs w:val="24"/>
          <w:lang w:val="hr-HR"/>
        </w:rPr>
        <w:t xml:space="preserve"> v.r.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D125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="00AA2AAB">
        <w:rPr>
          <w:rFonts w:hAnsi="Times New Roman" w:ascii="Times New Roman"/>
          <w:i/>
          <w:szCs w:val="24"/>
          <w:lang w:val="hr-HR"/>
        </w:rPr>
        <w:t xml:space="preserve"> zaključka žalba nije dopuštena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660041" w:rsidP="00660041" w:rsidR="00AC3CE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otpravka-ovlašteni službenik </w:t>
      </w:r>
    </w:p>
    <w:p w:rsidRDefault="00660041" w:rsidP="00660041" w:rsidR="00660041" w:rsidRPr="0066004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Slavica Grbić</w:t>
      </w:r>
    </w:p>
    <w:sectPr w:rsidSect="00776BF7" w:rsidR="00660041" w:rsidRPr="0066004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660041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47. </w:t>
    </w:r>
    <w:r w:rsidRPr="00497EED">
      <w:rPr>
        <w:rFonts w:hAnsi="Times New Roman" w:ascii="Times New Roman"/>
        <w:szCs w:val="24"/>
        <w:lang w:val="hr-HR"/>
      </w:rPr>
      <w:t>St-</w:t>
    </w:r>
    <w:r w:rsidR="009211FD">
      <w:rPr>
        <w:rFonts w:hAnsi="Times New Roman" w:ascii="Times New Roman"/>
        <w:szCs w:val="24"/>
        <w:lang w:val="hr-HR"/>
      </w:rPr>
      <w:t>1589/13-33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C8690C">
      <w:rPr>
        <w:rFonts w:hAnsi="Times New Roman" w:ascii="Times New Roman"/>
        <w:szCs w:val="24"/>
        <w:lang w:val="hr-HR"/>
      </w:rPr>
      <w:t>1589/13</w:t>
    </w:r>
    <w:r w:rsidR="009211FD">
      <w:rPr>
        <w:rFonts w:hAnsi="Times New Roman" w:ascii="Times New Roman"/>
        <w:szCs w:val="24"/>
        <w:lang w:val="hr-HR"/>
      </w:rPr>
      <w:t>-33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01DD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2955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0765A"/>
    <w:rsid w:val="002152E6"/>
    <w:rsid w:val="00217484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129C0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4F588C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268D"/>
    <w:rsid w:val="00624F66"/>
    <w:rsid w:val="00625858"/>
    <w:rsid w:val="00641936"/>
    <w:rsid w:val="00660041"/>
    <w:rsid w:val="006617C4"/>
    <w:rsid w:val="00662879"/>
    <w:rsid w:val="0066409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57D7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BF6"/>
    <w:rsid w:val="008F6502"/>
    <w:rsid w:val="00903ED7"/>
    <w:rsid w:val="0091086E"/>
    <w:rsid w:val="00911F08"/>
    <w:rsid w:val="00915557"/>
    <w:rsid w:val="00915C7F"/>
    <w:rsid w:val="0091713A"/>
    <w:rsid w:val="009173C6"/>
    <w:rsid w:val="009211FD"/>
    <w:rsid w:val="00937731"/>
    <w:rsid w:val="00937DF9"/>
    <w:rsid w:val="00941AD6"/>
    <w:rsid w:val="00960517"/>
    <w:rsid w:val="00960B0A"/>
    <w:rsid w:val="009624DB"/>
    <w:rsid w:val="00963B44"/>
    <w:rsid w:val="009649BB"/>
    <w:rsid w:val="009765CF"/>
    <w:rsid w:val="009820E9"/>
    <w:rsid w:val="0099710B"/>
    <w:rsid w:val="009A280B"/>
    <w:rsid w:val="009C38B5"/>
    <w:rsid w:val="009C5303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63101"/>
    <w:rsid w:val="00A74A75"/>
    <w:rsid w:val="00A84EC7"/>
    <w:rsid w:val="00A86841"/>
    <w:rsid w:val="00AA2AAB"/>
    <w:rsid w:val="00AB3D6F"/>
    <w:rsid w:val="00AC31C0"/>
    <w:rsid w:val="00AC3CEC"/>
    <w:rsid w:val="00AD1DDE"/>
    <w:rsid w:val="00AE17E2"/>
    <w:rsid w:val="00AE303B"/>
    <w:rsid w:val="00AE49EF"/>
    <w:rsid w:val="00AE4F73"/>
    <w:rsid w:val="00AE5391"/>
    <w:rsid w:val="00AE79CD"/>
    <w:rsid w:val="00B019A5"/>
    <w:rsid w:val="00B027AE"/>
    <w:rsid w:val="00B13BA9"/>
    <w:rsid w:val="00B1731E"/>
    <w:rsid w:val="00B33BFB"/>
    <w:rsid w:val="00B36175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690C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CD3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A4C82"/>
    <w:rsid w:val="00DB723B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0BEB"/>
    <w:rsid w:val="00F114CE"/>
    <w:rsid w:val="00F527EF"/>
    <w:rsid w:val="00F52E85"/>
    <w:rsid w:val="00F55703"/>
    <w:rsid w:val="00F779CE"/>
    <w:rsid w:val="00F90A07"/>
    <w:rsid w:val="00F92C4F"/>
    <w:rsid w:val="00FA70AA"/>
    <w:rsid w:val="00FC3CE0"/>
    <w:rsid w:val="00FE1476"/>
    <w:rsid w:val="00FF5977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0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0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0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0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0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60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0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0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0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0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rasprave i odlučivanja o pretpostavkama za otvaranje stečajnog postupka</izvorni_sadrzaj>
    <derivirana_varijabla naziv="DomainObject.Primjedba_1">Ročište radi rasprave i odlučivanja o pretpostavkama za otvaranje stečajnog postupka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2013.</izvorni_sadrzaj>
    <derivirana_varijabla naziv="DomainObject.Predmet.DatumOsnivanja_1">12.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2016.</izvorni_sadrzaj>
    <derivirana_varijabla naziv="DomainObject.Predmet.DatumRjesavanja_1">18.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
47.ST-367/2011
53.ST-517/2011
3. SSKA ST-571/2011
3.SSKA ST-783/2011
3. ST-588/2012
7. ST-589/2012
40.ST-897/2012
67.ST-900/2012
40.ST-903/2012
40.ST-896/2012</izvorni_sadrzaj>
    <derivirana_varijabla naziv="DomainObject.Predmet.Opis_1">VEZA
47.ST-367/2011
53.ST-517/2011
3. SSKA ST-571/2011
3.SSKA ST-783/2011
3. ST-588/2012
7. ST-589/2012
40.ST-897/2012
67.ST-900/2012
40.ST-903/2012
40.ST-896/2012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St-1589/2013</izvorni_sadrzaj>
    <derivirana_varijabla naziv="DomainObject.Predmet.OznakaBroj_1">St-1589/2013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ASSUMO d.o.o. za trgovinu i usluge zastupanog po punomoćniku Hrvojka Matasić</izvorni_sadrzaj>
    <derivirana_varijabla naziv="DomainObject.Predmet.ProtustrankaFormated_1">  ASSUMO d.o.o. za trgovinu i usluge zastupanog po punomoćniku Hrvojka Matasić</derivirana_varijabla>
  </DomainObject.Predmet.ProtustrankaFormated>
  <DomainObject.Predmet.ProtustrankaFormatedOIB>
    <izvorni_sadrzaj>  ASSUMO d.o.o. za trgovinu i usluge, OIB 40189943554 zastupanog po punomoćniku Hrvojka Matasić</izvorni_sadrzaj>
    <derivirana_varijabla naziv="DomainObject.Predmet.ProtustrankaFormatedOIB_1">  ASSUMO d.o.o. za trgovinu i usluge, OIB 40189943554 zastupanog po punomoćniku Hrvojka Matasić</derivirana_varijabla>
  </DomainObject.Predmet.ProtustrankaFormatedOIB>
  <DomainObject.Predmet.ProtustrankaFormatedWithAdress>
    <izvorni_sadrzaj> ASSUMO d.o.o. za trgovinu i usluge, Zagrebačka 162 B, 10360 Sesvete zastupanog po punomoćniku Hrvojka Matasić</izvorni_sadrzaj>
    <derivirana_varijabla naziv="DomainObject.Predmet.ProtustrankaFormatedWithAdress_1"> ASSUMO d.o.o. za trgovinu i usluge, Zagrebačka 162 B, 10360 Sesvete zastupanog po punomoćniku Hrvojka Matasić</derivirana_varijabla>
  </DomainObject.Predmet.ProtustrankaFormatedWithAdress>
  <DomainObject.Predmet.ProtustrankaFormatedWithAdressOIB>
    <izvorni_sadrzaj> ASSUMO d.o.o. za trgovinu i usluge, OIB 40189943554, Zagrebačka 162 B, 10360 Sesvete zastupanog po punomoćniku Hrvojka Matasić</izvorni_sadrzaj>
    <derivirana_varijabla naziv="DomainObject.Predmet.ProtustrankaFormatedWithAdressOIB_1"> ASSUMO d.o.o. za trgovinu i usluge, OIB 40189943554, Zagrebačka 162 B, 10360 Sesvete zastupanog po punomoćniku Hrvojka Matasić</derivirana_varijabla>
  </DomainObject.Predmet.ProtustrankaFormatedWithAdressOIB>
  <DomainObject.Predmet.ProtustrankaWithAdress>
    <izvorni_sadrzaj>ASSUMO d.o.o. za trgovinu i usluge Zagrebačka 162 B, 10360 Sesvete</izvorni_sadrzaj>
    <derivirana_varijabla naziv="DomainObject.Predmet.ProtustrankaWithAdress_1">ASSUMO d.o.o. za trgovinu i usluge Zagrebačka 162 B, 10360 Sesvete</derivirana_varijabla>
  </DomainObject.Predmet.ProtustrankaWithAdress>
  <DomainObject.Predmet.ProtustrankaWithAdressOIB>
    <izvorni_sadrzaj>ASSUMO d.o.o. za trgovinu i usluge, OIB 40189943554, Zagrebačka 162 B, 10360 Sesvete</izvorni_sadrzaj>
    <derivirana_varijabla naziv="DomainObject.Predmet.ProtustrankaWithAdressOIB_1">ASSUMO d.o.o. za trgovinu i usluge, OIB 40189943554, Zagrebačka 162 B, 10360 Sesvete</derivirana_varijabla>
  </DomainObject.Predmet.ProtustrankaWithAdressOIB>
  <DomainObject.Predmet.ProtustrankaNazivFormated>
    <izvorni_sadrzaj>ASSUMO d.o.o. za trgovinu i usluge</izvorni_sadrzaj>
    <derivirana_varijabla naziv="DomainObject.Predmet.ProtustrankaNazivFormated_1">ASSUMO d.o.o. za trgovinu i usluge</derivirana_varijabla>
  </DomainObject.Predmet.ProtustrankaNazivFormated>
  <DomainObject.Predmet.ProtustrankaNazivFormatedOIB>
    <izvorni_sadrzaj>ASSUMO d.o.o. za trgovinu i usluge, OIB 40189943554</izvorni_sadrzaj>
    <derivirana_varijabla naziv="DomainObject.Predmet.ProtustrankaNazivFormatedOIB_1">ASSUMO d.o.o. za trgovinu i usluge, OIB 40189943554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ASSUMO d.o.o. za trgovinu i usluge zastupanog po punomoćniku Hrvojka Matasić</item>
    </izvorni_sadrzaj>
    <derivirana_varijabla naziv="DomainObject.Predmet.ProtuStrankaListFormated_1">
      <item>ASSUMO d.o.o. za trgovinu i usluge zastupanog po punomoćniku Hrvojka Matasić</item>
    </derivirana_varijabla>
  </DomainObject.Predmet.ProtuStrankaListFormated>
  <DomainObject.Predmet.ProtuStrankaListFormatedOIB>
    <izvorni_sadrzaj>
      <item>ASSUMO d.o.o. za trgovinu i usluge, OIB 40189943554 zastupanog po punomoćniku Hrvojka Matasić</item>
    </izvorni_sadrzaj>
    <derivirana_varijabla naziv="DomainObject.Predmet.ProtuStrankaListFormatedOIB_1">
      <item>ASSUMO d.o.o. za trgovinu i usluge, OIB 40189943554 zastupanog po punomoćniku Hrvojka Matasić</item>
    </derivirana_varijabla>
  </DomainObject.Predmet.ProtuStrankaListFormatedOIB>
  <DomainObject.Predmet.ProtuStrankaListFormatedWithAdress>
    <izvorni_sadrzaj>
      <item>ASSUMO d.o.o. za trgovinu i usluge, Zagrebačka 162 B, 10360 Sesvete zastupanog po punomoćniku Hrvojka Matasić</item>
    </izvorni_sadrzaj>
    <derivirana_varijabla naziv="DomainObject.Predmet.ProtuStrankaListFormatedWithAdress_1">
      <item>ASSUMO d.o.o. za trgovinu i usluge, Zagrebačka 162 B, 10360 Sesvete zastupanog po punomoćniku Hrvojka Matasić</item>
    </derivirana_varijabla>
  </DomainObject.Predmet.ProtuStrankaListFormatedWithAdress>
  <DomainObject.Predmet.ProtuStrankaListFormatedWithAdressOIB>
    <izvorni_sadrzaj>
      <item>ASSUMO d.o.o. za trgovinu i usluge, OIB 40189943554, Zagrebačka 162 B, 10360 Sesvete zastupanog po punomoćniku Hrvojka Matasić</item>
    </izvorni_sadrzaj>
    <derivirana_varijabla naziv="DomainObject.Predmet.ProtuStrankaListFormatedWithAdressOIB_1">
      <item>ASSUMO d.o.o. za trgovinu i usluge, OIB 40189943554, Zagrebačka 162 B, 10360 Sesvete zastupanog po punomoćniku Hrvojka Matasić</item>
    </derivirana_varijabla>
  </DomainObject.Predmet.ProtuStrankaListFormatedWithAdressOIB>
  <DomainObject.Predmet.ProtuStrankaListNazivFormated>
    <izvorni_sadrzaj>
      <item>ASSUMO d.o.o. za trgovinu i usluge</item>
    </izvorni_sadrzaj>
    <derivirana_varijabla naziv="DomainObject.Predmet.ProtuStrankaListNazivFormated_1">
      <item>ASSUMO d.o.o. za trgovinu i usluge</item>
    </derivirana_varijabla>
  </DomainObject.Predmet.ProtuStrankaListNazivFormated>
  <DomainObject.Predmet.ProtuStrankaListNazivFormatedOIB>
    <izvorni_sadrzaj>
      <item>ASSUMO d.o.o. za trgovinu i usluge, OIB 40189943554</item>
    </izvorni_sadrzaj>
    <derivirana_varijabla naziv="DomainObject.Predmet.ProtuStrankaListNazivFormatedOIB_1">
      <item>ASSUMO d.o.o. za trgovinu i usluge, OIB 40189943554</item>
    </derivirana_varijabla>
  </DomainObject.Predmet.ProtuStrankaListNazivFormatedOIB>
  <DomainObject.Predmet.OstaliListFormated>
    <izvorni_sadrzaj>
      <item>Hrvojka Matasić punomoćnik sudionika u postupku ASSUMO d.o.o. za trgovinu i usluge</item>
    </izvorni_sadrzaj>
    <derivirana_varijabla naziv="DomainObject.Predmet.OstaliListFormated_1">
      <item>Hrvojka Matasić punomoćnik sudionika u postupku ASSUMO d.o.o. za trgovinu i usluge</item>
    </derivirana_varijabla>
  </DomainObject.Predmet.OstaliListFormated>
  <DomainObject.Predmet.OstaliListFormatedOIB>
    <izvorni_sadrzaj>
      <item>Hrvojka Matasić, OIB 68129008927 punomoćnik sudionika u postupku ASSUMO d.o.o. za trgovinu i usluge</item>
    </izvorni_sadrzaj>
    <derivirana_varijabla naziv="DomainObject.Predmet.OstaliListFormatedOIB_1">
      <item>Hrvojka Matasić, OIB 68129008927 punomoćnik sudionika u postupku ASSUMO d.o.o. za trgovinu i usluge</item>
    </derivirana_varijabla>
  </DomainObject.Predmet.OstaliListFormatedOIB>
  <DomainObject.Predmet.OstaliListFormatedWithAdress>
    <izvorni_sadrzaj>
      <item>Hrvojka Matasić, Stjepana Lacka 21, 10000 Zagreb punomoćnik sudionika u postupku ASSUMO d.o.o. za trgovinu i usluge</item>
    </izvorni_sadrzaj>
    <derivirana_varijabla naziv="DomainObject.Predmet.OstaliListFormatedWithAdress_1">
      <item>Hrvojka Matasić, Stjepana Lacka 21, 10000 Zagreb punomoćnik sudionika u postupku ASSUMO d.o.o. za trgovinu i usluge</item>
    </derivirana_varijabla>
  </DomainObject.Predmet.OstaliListFormatedWithAdress>
  <DomainObject.Predmet.OstaliListFormatedWithAdressOIB>
    <izvorni_sadrzaj>
      <item>Hrvojka Matasić, OIB 68129008927, Stjepana Lacka 21, 10000 Zagreb punomoćnik sudionika u postupku ASSUMO d.o.o. za trgovinu i usluge</item>
    </izvorni_sadrzaj>
    <derivirana_varijabla naziv="DomainObject.Predmet.OstaliListFormatedWithAdressOIB_1">
      <item>Hrvojka Matasić, OIB 68129008927, Stjepana Lacka 21, 10000 Zagreb punomoćnik sudionika u postupku ASSUMO d.o.o. za trgovinu i usluge</item>
    </derivirana_varijabla>
  </DomainObject.Predmet.OstaliListFormatedWithAdressOIB>
  <DomainObject.Predmet.OstaliListNazivFormated>
    <izvorni_sadrzaj>
      <item>Hrvojka Matasić</item>
    </izvorni_sadrzaj>
    <derivirana_varijabla naziv="DomainObject.Predmet.OstaliListNazivFormated_1">
      <item>Hrvojka Matasić</item>
    </derivirana_varijabla>
  </DomainObject.Predmet.OstaliListNazivFormated>
  <DomainObject.Predmet.OstaliListNazivFormatedOIB>
    <izvorni_sadrzaj>
      <item>Hrvojka Matasić, OIB 68129008927</item>
    </izvorni_sadrzaj>
    <derivirana_varijabla naziv="DomainObject.Predmet.OstaliListNazivFormatedOIB_1">
      <item>Hrvojka Matasić, OIB 68129008927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ASSUMO d.o.o. za trgovinu i usluge</izvorni_sadrzaj>
    <derivirana_varijabla naziv="DomainObject.Predmet.ProtustrankaIDrugi_1">ASSUMO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ASSUMO d.o.o. za trgovinu i usluge, OIB 40189943554, Zagrebačka 162 B, 10360 Sesvete</izvorni_sadrzaj>
    <derivirana_varijabla naziv="DomainObject.Predmet.ProtustrankaIDrugiAdressOIB_1">ASSUMO d.o.o. za trgovinu i usluge, OIB 40189943554, Zagrebačka 162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2014.</izvorni_sadrzaj>
    <derivirana_varijabla naziv="DomainObject.Predmet.OdlukaRjesenje.DatumDonosenjaOdluke_1">12. veljače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St-1589/2013-9</izvorni_sadrzaj>
    <derivirana_varijabla naziv="DomainObject.Predmet.OdlukaRjesenje.Oznaka_1">St-1589/2013-9</derivirana_varijabla>
  </DomainObject.Predmet.OdlukaRjesenje.Oznaka>
  <DomainObject.Predmet.SudioniciListNaziv>
    <izvorni_sadrzaj>
      <item>ASSUMO d.o.o. za trgovinu i usluge</item>
      <item>FINA ZAGREB</item>
      <item>Hrvojka Matasić</item>
    </izvorni_sadrzaj>
    <derivirana_varijabla naziv="DomainObject.Predmet.SudioniciListNaziv_1">
      <item>ASSUMO d.o.o. za trgovinu i usluge</item>
      <item>FINA ZAGREB</item>
      <item>Hrvojka Matasić</item>
    </derivirana_varijabla>
  </DomainObject.Predmet.SudioniciListNaziv>
  <DomainObject.Predmet.SudioniciListAdressOIB>
    <izvorni_sadrzaj>
      <item>ASSUMO d.o.o. za trgovinu i usluge, OIB 40189943554, Zagrebačka 162 B,10360 Sesvete</item>
      <item>FINA ZAGREB, OIB 85821130368, Albrechtova 42,10000 Zagreb</item>
      <item>Hrvojka Matasić, OIB 68129008927, Stjepana Lacka 21,10000 Zagreb</item>
    </izvorni_sadrzaj>
    <derivirana_varijabla naziv="DomainObject.Predmet.SudioniciListAdressOIB_1">
      <item>ASSUMO d.o.o. za trgovinu i usluge, OIB 40189943554, Zagrebačka 162 B,10360 Sesvete</item>
      <item>FINA ZAGREB, OIB 85821130368, Albrechtova 42,10000 Zagreb</item>
      <item>Hrvojka Matasić, OIB 68129008927, Stjepana Lacka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40189943554</item>
      <item>, OIB 85821130368</item>
      <item>, OIB 68129008927</item>
    </izvorni_sadrzaj>
    <derivirana_varijabla naziv="DomainObject.Predmet.SudioniciListNazivOIB_1">
      <item>, OIB 40189943554</item>
      <item>, OIB 85821130368</item>
      <item>, OIB 68129008927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2014.</izvorni_sadrzaj>
    <derivirana_varijabla naziv="DomainObject.Predmet.DatumZadnjeOdrzaneSudskeRadnje_1">12. veljače 2014.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St-1589/2013-28</izvorni_sadrzaj>
    <derivirana_varijabla naziv="DomainObject.PredzadnjaOdlukaIzPredmeta.Oznaka_1">St-1589/2013-28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279</properties:Words>
  <properties:Characters>1442</properties:Characters>
  <properties:Lines>48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2019-05-16T08:54:00Z</dcterms:created>
  <dc:creator>Sudsko vijeæe</dc:creator>
  <cp:lastModifiedBy>dvorana100</cp:lastModifiedBy>
  <cp:lastPrinted>2019-05-16T09:03:00Z</cp:lastPrinted>
  <dcterms:modified xmlns:xsi="http://www.w3.org/2001/XMLSchema-instance" xsi:type="dcterms:W3CDTF">2019-05-16T09:11:00Z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(Assumo  1589 -13 nakon žalbe,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