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fec12" w14:paraId="eafec12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5B1333">
      <w:pPr>
        <w:rPr>
          <w:sz w:val="8"/>
          <w:szCs w:val="8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7B217D">
        <w:rPr>
          <w:lang w:val="hr-HR"/>
        </w:rPr>
        <w:t>DANIELA &amp; SILVIJA j.d.o.o. za frizerske usluge, OIB: 67354435136, Split, Miroslava Krleže 37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7B217D">
        <w:rPr>
          <w:lang w:val="hr-HR"/>
        </w:rPr>
        <w:t>6</w:t>
      </w:r>
      <w:r w:rsidR="0081066D" w:rsidRPr="00275B05">
        <w:rPr>
          <w:lang w:val="hr-HR"/>
        </w:rPr>
        <w:t xml:space="preserve">. </w:t>
      </w:r>
      <w:r w:rsidR="00E07465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7B217D">
        <w:rPr>
          <w:lang w:val="hr-HR"/>
        </w:rPr>
        <w:t>DANIELA &amp; SILVIJA j.d.o.o. za frizerske usluge, OIB: 67354435136, Split, Miroslava Krleže 37</w:t>
      </w:r>
      <w:r w:rsidR="007C3F60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7B217D">
        <w:rPr>
          <w:color w:themeColor="text1" w:val="000000"/>
          <w:lang w:val="hr-HR"/>
        </w:rPr>
        <w:t>6</w:t>
      </w:r>
      <w:r w:rsidR="00352485">
        <w:rPr>
          <w:color w:themeColor="text1" w:val="000000"/>
          <w:lang w:val="hr-HR"/>
        </w:rPr>
        <w:t xml:space="preserve">. </w:t>
      </w:r>
      <w:r w:rsidR="00E07465">
        <w:rPr>
          <w:color w:themeColor="text1" w:val="000000"/>
          <w:lang w:val="hr-HR"/>
        </w:rPr>
        <w:t>rujna</w:t>
      </w:r>
      <w:r w:rsidR="000B4AD9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030D2F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F714A9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8F33BB">
        <w:rPr>
          <w:lang w:val="hr-HR"/>
        </w:rPr>
        <w:t>Ada Rajković, Split, Matice hrvatske 10, OIB: 27195964864</w:t>
      </w:r>
      <w:r w:rsidR="00FF1126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7B217D">
        <w:rPr>
          <w:lang w:val="hr-HR"/>
        </w:rPr>
        <w:t>DANIELA &amp; SILVIJA j.d.o.o. za frizerske usluge, OIB: 67354435136, Split, Miroslava Krleže 37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F714A9">
        <w:rPr>
          <w:lang w:val="hr-HR"/>
        </w:rPr>
        <w:t>1</w:t>
      </w:r>
      <w:r w:rsidR="007B217D">
        <w:rPr>
          <w:lang w:val="hr-HR"/>
        </w:rPr>
        <w:t>2</w:t>
      </w:r>
      <w:r w:rsidR="002331B4" w:rsidRPr="00275B05">
        <w:rPr>
          <w:lang w:val="hr-HR"/>
        </w:rPr>
        <w:t>.</w:t>
      </w:r>
      <w:r w:rsidR="007B217D">
        <w:rPr>
          <w:lang w:val="hr-HR"/>
        </w:rPr>
        <w:t>0</w:t>
      </w:r>
      <w:r w:rsidR="00030D2F">
        <w:rPr>
          <w:lang w:val="hr-HR"/>
        </w:rPr>
        <w:t>2</w:t>
      </w:r>
      <w:r w:rsidR="002331B4" w:rsidRPr="00275B05">
        <w:rPr>
          <w:lang w:val="hr-HR"/>
        </w:rPr>
        <w:t>.201</w:t>
      </w:r>
      <w:r w:rsidR="007B217D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7B217D">
        <w:rPr>
          <w:lang w:val="hr-HR"/>
        </w:rPr>
        <w:t>DANIELA &amp; SILVIJA j.d.o.o. za frizerske usluge, OIB: 67354435136, Split, Miroslava Krleže 37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7C3F60">
        <w:rPr>
          <w:lang w:val="hr-HR"/>
        </w:rPr>
        <w:t>01</w:t>
      </w:r>
      <w:r w:rsidR="00A5053A">
        <w:rPr>
          <w:lang w:val="hr-HR"/>
        </w:rPr>
        <w:t>.</w:t>
      </w:r>
      <w:r w:rsidR="007C3F60">
        <w:rPr>
          <w:lang w:val="hr-HR"/>
        </w:rPr>
        <w:t xml:space="preserve"> rujna </w:t>
      </w:r>
      <w:r w:rsidR="00F5507B" w:rsidRPr="00275B05">
        <w:rPr>
          <w:lang w:val="hr-HR"/>
        </w:rPr>
        <w:t>201</w:t>
      </w:r>
      <w:r w:rsidR="007C3F60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B217D">
        <w:rPr>
          <w:lang w:val="hr-HR"/>
        </w:rPr>
        <w:t>348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7B217D">
        <w:rPr>
          <w:lang w:val="hr-HR"/>
        </w:rPr>
        <w:t>74.325,76</w:t>
      </w:r>
      <w:r w:rsidRPr="00275B05">
        <w:rPr>
          <w:lang w:val="hr-HR"/>
        </w:rPr>
        <w:t xml:space="preserve"> </w:t>
      </w:r>
      <w:r w:rsidR="00927DE7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7B217D">
        <w:rPr>
          <w:lang w:val="hr-HR"/>
        </w:rPr>
        <w:t>20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5B1333">
        <w:rPr>
          <w:lang w:val="hr-HR"/>
        </w:rPr>
        <w:t>5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7B217D">
        <w:rPr>
          <w:lang w:val="hr-HR"/>
        </w:rPr>
        <w:t>6</w:t>
      </w:r>
      <w:r w:rsidR="0081066D" w:rsidRPr="00275B05">
        <w:rPr>
          <w:lang w:val="hr-HR"/>
        </w:rPr>
        <w:t xml:space="preserve">. </w:t>
      </w:r>
      <w:r w:rsidR="00E07465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7B217D">
      <w:rPr>
        <w:lang w:val="hr-HR"/>
      </w:rPr>
      <w:t>469</w:t>
    </w:r>
    <w:r w:rsidRPr="002E1801">
      <w:rPr>
        <w:lang w:val="hr-HR"/>
      </w:rPr>
      <w:t>/201</w:t>
    </w:r>
    <w:r w:rsidR="007B217D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7B217D">
      <w:rPr>
        <w:lang w:val="hr-HR"/>
      </w:rPr>
      <w:t>469</w:t>
    </w:r>
    <w:r w:rsidRPr="002E1801">
      <w:rPr>
        <w:lang w:val="hr-HR"/>
      </w:rPr>
      <w:t>/201</w:t>
    </w:r>
    <w:r w:rsidR="007B217D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0D2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3B56"/>
    <w:rsid w:val="000D5827"/>
    <w:rsid w:val="00110325"/>
    <w:rsid w:val="00110C12"/>
    <w:rsid w:val="0012343B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2B9F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E1801"/>
    <w:rsid w:val="002F20D3"/>
    <w:rsid w:val="003105E0"/>
    <w:rsid w:val="003148C7"/>
    <w:rsid w:val="0031723F"/>
    <w:rsid w:val="00325BAA"/>
    <w:rsid w:val="003275F1"/>
    <w:rsid w:val="00332111"/>
    <w:rsid w:val="0035082B"/>
    <w:rsid w:val="0035131D"/>
    <w:rsid w:val="00352485"/>
    <w:rsid w:val="00360FB8"/>
    <w:rsid w:val="0036114F"/>
    <w:rsid w:val="00364623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4F545F"/>
    <w:rsid w:val="00501C51"/>
    <w:rsid w:val="005135F3"/>
    <w:rsid w:val="00520266"/>
    <w:rsid w:val="005202F0"/>
    <w:rsid w:val="00520582"/>
    <w:rsid w:val="005247F4"/>
    <w:rsid w:val="00584377"/>
    <w:rsid w:val="005A2480"/>
    <w:rsid w:val="005B1333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217D"/>
    <w:rsid w:val="007B5450"/>
    <w:rsid w:val="007C3F6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3CCD"/>
    <w:rsid w:val="008B6D44"/>
    <w:rsid w:val="008D16DB"/>
    <w:rsid w:val="008D3A45"/>
    <w:rsid w:val="008D6416"/>
    <w:rsid w:val="008D7C4E"/>
    <w:rsid w:val="008F33BB"/>
    <w:rsid w:val="008F6A6B"/>
    <w:rsid w:val="008F708F"/>
    <w:rsid w:val="00912BD2"/>
    <w:rsid w:val="00927DE7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04FAF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D3824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04904"/>
    <w:rsid w:val="00E07465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714A9"/>
    <w:rsid w:val="00F85A66"/>
    <w:rsid w:val="00F9797B"/>
    <w:rsid w:val="00FB50C5"/>
    <w:rsid w:val="00FC2BAF"/>
    <w:rsid w:val="00FC4706"/>
    <w:rsid w:val="00FD3619"/>
    <w:rsid w:val="00FE3BF6"/>
    <w:rsid w:val="00FF112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57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</izvorni_sadrzaj>
    <derivirana_varijabla naziv="DomainObject.Predmet.Broj_1">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St-469/2016</izvorni_sadrzaj>
    <derivirana_varijabla naziv="DomainObject.Predmet.OznakaBroj_1">St-469/2016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DANIELA &amp; SILVIJA jednostavno društvo s ograničenom odgovornošću za frizerske usluge</izvorni_sadrzaj>
    <derivirana_varijabla naziv="DomainObject.Predmet.ProtustrankaFormated_1">  DANIELA &amp; SILVIJA jednostavno društvo s ograničenom odgovornošću za frizerske usluge</derivirana_varijabla>
  </DomainObject.Predmet.ProtustrankaFormated>
  <DomainObject.Predmet.ProtustrankaFormatedOIB>
    <izvorni_sadrzaj>  DANIELA &amp; SILVIJA jednostavno društvo s ograničenom odgovornošću za frizerske usluge, OIB 67354435136</izvorni_sadrzaj>
    <derivirana_varijabla naziv="DomainObject.Predmet.ProtustrankaFormatedOIB_1">  DANIELA &amp; SILVIJA jednostavno društvo s ograničenom odgovornošću za frizerske usluge, OIB 67354435136</derivirana_varijabla>
  </DomainObject.Predmet.ProtustrankaFormatedOIB>
  <DomainObject.Predmet.ProtustrankaFormatedWithAdress>
    <izvorni_sadrzaj> DANIELA &amp; SILVIJA jednostavno društvo s ograničenom odgovornošću za frizerske usluge, Miroslava Krleže 37, 21000 Split</izvorni_sadrzaj>
    <derivirana_varijabla naziv="DomainObject.Predmet.ProtustrankaFormatedWithAdress_1"> DANIELA &amp; SILVIJA jednostavno društvo s ograničenom odgovornošću za frizerske usluge, Miroslava Krleže 37, 21000 Split</derivirana_varijabla>
  </DomainObject.Predmet.ProtustrankaFormatedWithAdress>
  <DomainObject.Predmet.ProtustrankaFormatedWithAdressOIB>
    <izvorni_sadrzaj> DANIELA &amp; SILVIJA jednostavno društvo s ograničenom odgovornošću za frizerske usluge, OIB 67354435136, Miroslava Krleže 37, 21000 Split</izvorni_sadrzaj>
    <derivirana_varijabla naziv="DomainObject.Predmet.ProtustrankaFormatedWithAdressOIB_1"> DANIELA &amp; SILVIJA jednostavno društvo s ograničenom odgovornošću za frizerske usluge, OIB 67354435136, Miroslava Krleže 37, 21000 Split</derivirana_varijabla>
  </DomainObject.Predmet.ProtustrankaFormatedWithAdressOIB>
  <DomainObject.Predmet.ProtustrankaWithAdress>
    <izvorni_sadrzaj>DANIELA &amp; SILVIJA jednostavno društvo s ograničenom odgovornošću za frizerske usluge Miroslava Krleže 37, 21000 Split</izvorni_sadrzaj>
    <derivirana_varijabla naziv="DomainObject.Predmet.ProtustrankaWithAdress_1">DANIELA &amp; SILVIJA jednostavno društvo s ograničenom odgovornošću za frizerske usluge Miroslava Krleže 37, 21000 Split</derivirana_varijabla>
  </DomainObject.Predmet.ProtustrankaWithAdress>
  <DomainObject.Predmet.ProtustrankaWithAdressOIB>
    <izvorni_sadrzaj>DANIELA &amp; SILVIJA jednostavno društvo s ograničenom odgovornošću za frizerske usluge, OIB 67354435136, Miroslava Krleže 37, 21000 Split</izvorni_sadrzaj>
    <derivirana_varijabla naziv="DomainObject.Predmet.ProtustrankaWithAdressOIB_1">DANIELA &amp; SILVIJA jednostavno društvo s ograničenom odgovornošću za frizerske usluge, OIB 67354435136, Miroslava Krleže 37, 21000 Split</derivirana_varijabla>
  </DomainObject.Predmet.ProtustrankaWithAdressOIB>
  <DomainObject.Predmet.ProtustrankaNazivFormated>
    <izvorni_sadrzaj>DANIELA &amp; SILVIJA jednostavno društvo s ograničenom odgovornošću za frizerske usluge</izvorni_sadrzaj>
    <derivirana_varijabla naziv="DomainObject.Predmet.ProtustrankaNazivFormated_1">DANIELA &amp; SILVIJA jednostavno društvo s ograničenom odgovornošću za frizerske usluge</derivirana_varijabla>
  </DomainObject.Predmet.ProtustrankaNazivFormated>
  <DomainObject.Predmet.ProtustrankaNazivFormatedOIB>
    <izvorni_sadrzaj>DANIELA &amp; SILVIJA jednostavno društvo s ograničenom odgovornošću za frizerske usluge, OIB 67354435136</izvorni_sadrzaj>
    <derivirana_varijabla naziv="DomainObject.Predmet.ProtustrankaNazivFormatedOIB_1">DANIELA &amp; SILVIJA jednostavno društvo s ograničenom odgovornošću za frizerske usluge, OIB 67354435136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74325.76</izvorni_sadrzaj>
    <derivirana_varijabla naziv="DomainObject.Predmet.TrenutnaVrijednost_1">74325.76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DANIELA &amp; SILVIJA jednostavno društvo s ograničenom odgovornošću za frizerske usluge</item>
    </izvorni_sadrzaj>
    <derivirana_varijabla naziv="DomainObject.Predmet.ProtuStrankaListFormated_1">
      <item>DANIELA &amp; SILVIJA jednostavno društvo s ograničenom odgovornošću za frizerske usluge</item>
    </derivirana_varijabla>
  </DomainObject.Predmet.ProtuStrankaListFormated>
  <DomainObject.Predmet.ProtuStrankaListFormatedOIB>
    <izvorni_sadrzaj>
      <item>DANIELA &amp; SILVIJA jednostavno društvo s ograničenom odgovornošću za frizerske usluge, OIB 67354435136</item>
    </izvorni_sadrzaj>
    <derivirana_varijabla naziv="DomainObject.Predmet.ProtuStrankaListFormatedOIB_1">
      <item>DANIELA &amp; SILVIJA jednostavno društvo s ograničenom odgovornošću za frizerske usluge, OIB 67354435136</item>
    </derivirana_varijabla>
  </DomainObject.Predmet.ProtuStrankaListFormatedOIB>
  <DomainObject.Predmet.ProtuStrankaListFormatedWithAdress>
    <izvorni_sadrzaj>
      <item>DANIELA &amp; SILVIJA jednostavno društvo s ograničenom odgovornošću za frizerske usluge, Miroslava Krleže 37, 21000 Split</item>
    </izvorni_sadrzaj>
    <derivirana_varijabla naziv="DomainObject.Predmet.ProtuStrankaListFormatedWithAdress_1">
      <item>DANIELA &amp; SILVIJA jednostavno društvo s ograničenom odgovornošću za frizerske usluge, Miroslava Krleže 37, 21000 Split</item>
    </derivirana_varijabla>
  </DomainObject.Predmet.ProtuStrankaListFormatedWithAdress>
  <DomainObject.Predmet.ProtuStrankaListFormatedWithAdressOIB>
    <izvorni_sadrzaj>
      <item>DANIELA &amp; SILVIJA jednostavno društvo s ograničenom odgovornošću za frizerske usluge, OIB 67354435136, Miroslava Krleže 37, 21000 Split</item>
    </izvorni_sadrzaj>
    <derivirana_varijabla naziv="DomainObject.Predmet.ProtuStrankaListFormatedWithAdressOIB_1">
      <item>DANIELA &amp; SILVIJA jednostavno društvo s ograničenom odgovornošću za frizerske usluge, OIB 67354435136, Miroslava Krleže 37, 21000 Split</item>
    </derivirana_varijabla>
  </DomainObject.Predmet.ProtuStrankaListFormatedWithAdressOIB>
  <DomainObject.Predmet.ProtuStrankaListNazivFormated>
    <izvorni_sadrzaj>
      <item>DANIELA &amp; SILVIJA jednostavno društvo s ograničenom odgovornošću za frizerske usluge</item>
    </izvorni_sadrzaj>
    <derivirana_varijabla naziv="DomainObject.Predmet.ProtuStrankaListNazivFormated_1">
      <item>DANIELA &amp; SILVIJA jednostavno društvo s ograničenom odgovornošću za frizerske usluge</item>
    </derivirana_varijabla>
  </DomainObject.Predmet.ProtuStrankaListNazivFormated>
  <DomainObject.Predmet.ProtuStrankaListNazivFormatedOIB>
    <izvorni_sadrzaj>
      <item>DANIELA &amp; SILVIJA jednostavno društvo s ograničenom odgovornošću za frizerske usluge, OIB 67354435136</item>
    </izvorni_sadrzaj>
    <derivirana_varijabla naziv="DomainObject.Predmet.ProtuStrankaListNazivFormatedOIB_1">
      <item>DANIELA &amp; SILVIJA jednostavno društvo s ograničenom odgovornošću za frizerske usluge, OIB 67354435136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DANIELA &amp; SILVIJA jednostavno društvo s ograničenom odgovornošću za frizerske usluge</izvorni_sadrzaj>
    <derivirana_varijabla naziv="DomainObject.Predmet.ProtustrankaIDrugi_1">DANIELA &amp; SILVIJA jednostavno društvo s ograničenom odgovornošću za frizerske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DANIELA &amp; SILVIJA jednostavno društvo s ograničenom odgovornošću za frizerske usluge, OIB 67354435136, Miroslava Krleže 37, 21000 Split</izvorni_sadrzaj>
    <derivirana_varijabla naziv="DomainObject.Predmet.ProtustrankaIDrugiAdressOIB_1">DANIELA &amp; SILVIJA jednostavno društvo s ograničenom odgovornošću za frizerske usluge, OIB 67354435136, Miroslava Krleže 37,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DANIELA &amp; SILVIJA jednostavno društvo s ograničenom odgovornošću za frizerske usluge</item>
      <item>FINANCIJSKA AGENCIJA, RC SPLIT</item>
    </izvorni_sadrzaj>
    <derivirana_varijabla naziv="DomainObject.Predmet.SudioniciListNaziv_1">
      <item>DANIELA &amp; SILVIJA jednostavno društvo s ograničenom odgovornošću za frizerske usluge</item>
      <item>FINANCIJSKA AGENCIJA, RC SPLIT</item>
    </derivirana_varijabla>
  </DomainObject.Predmet.SudioniciListNaziv>
  <DomainObject.Predmet.SudioniciListAdressOIB>
    <izvorni_sadrzaj>
      <item>DANIELA &amp; SILVIJA jednostavno društvo s ograničenom odgovornošću za frizerske usluge, OIB 67354435136, Miroslava Krleže 37,21000 Split</item>
      <item>FINANCIJSKA AGENCIJA, RC SPLIT, OIB 85821130368, Mažuranićevo šetalište 24 b,21000 Split</item>
    </izvorni_sadrzaj>
    <derivirana_varijabla naziv="DomainObject.Predmet.SudioniciListAdressOIB_1">
      <item>DANIELA &amp; SILVIJA jednostavno društvo s ograničenom odgovornošću za frizerske usluge, OIB 67354435136, Miroslava Krleže 37,21000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67354435136</item>
      <item>, OIB 85821130368</item>
    </izvorni_sadrzaj>
    <derivirana_varijabla naziv="DomainObject.Predmet.SudioniciListNazivOIB_1">
      <item>, OIB 67354435136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F7E737-9FA8-43A2-A417-BE601E0B00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793</properties:Words>
  <properties:Characters>4269</properties:Characters>
  <properties:Lines>86</properties:Lines>
  <properties:Paragraphs>33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2016-09-06T07:15:00Z</cp:lastPrinted>
  <dcterms:modified xmlns:xsi="http://www.w3.org/2001/XMLSchema-instance" xsi:type="dcterms:W3CDTF">2016-09-06T07:17:00Z</dcterms:modified>
  <cp:revision>81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