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df4af" w14:paraId="9fdf4af" w:rsidRDefault="00E005B7" w:rsidR="00BB2197" w:rsidRPr="0052669B">
      <w:pPr>
        <w15:collapsed w:val="false"/>
      </w:pPr>
      <w:bookmarkStart w:name="_GoBack" w:id="0"/>
      <w:bookmarkEnd w:id="0"/>
      <w:r>
        <w:t xml:space="preserve">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160" w:rsidP="00C94929" w:rsidR="00C94929" w:rsidRPr="0052669B">
      <w:r w:rsidRPr="0052669B">
        <w:t xml:space="preserve">    </w:t>
      </w:r>
      <w:r w:rsidR="0042123D" w:rsidRPr="0052669B">
        <w:t xml:space="preserve">     </w:t>
      </w:r>
      <w:r w:rsidRPr="0052669B">
        <w:t xml:space="preserve"> </w:t>
      </w:r>
      <w:r w:rsidR="00C94929" w:rsidRPr="0052669B">
        <w:t>R</w:t>
      </w:r>
      <w:r w:rsidR="0042123D" w:rsidRPr="0052669B">
        <w:t>epublika Hrvatska</w:t>
      </w:r>
    </w:p>
    <w:p w:rsidRDefault="00560160" w:rsidP="00C94929" w:rsidR="00C94929" w:rsidRPr="0052669B">
      <w:r w:rsidRPr="0052669B">
        <w:t>TRGOVAČKI SUD U ZAGREBU</w:t>
      </w:r>
    </w:p>
    <w:p w:rsidRDefault="00560160" w:rsidP="00C94929" w:rsidR="00C94929" w:rsidRPr="0052669B">
      <w:r w:rsidRPr="0052669B">
        <w:t xml:space="preserve">       </w:t>
      </w:r>
      <w:r w:rsidR="00C94929" w:rsidRPr="0052669B">
        <w:t xml:space="preserve">Zagreb, </w:t>
      </w:r>
      <w:proofErr w:type="spellStart"/>
      <w:r w:rsidR="00C94929" w:rsidRPr="0052669B">
        <w:t>Amruševa</w:t>
      </w:r>
      <w:proofErr w:type="spellEnd"/>
      <w:r w:rsidR="00C94929" w:rsidRPr="0052669B">
        <w:t xml:space="preserve"> 2/II     </w:t>
      </w:r>
    </w:p>
    <w:p w:rsidRDefault="00C94929" w:rsidP="00C94929" w:rsidR="00C94929" w:rsidRPr="0052669B">
      <w:pPr>
        <w:jc w:val="right"/>
      </w:pPr>
      <w:proofErr w:type="spellStart"/>
      <w:r w:rsidRPr="0052669B">
        <w:t>20</w:t>
      </w:r>
      <w:proofErr w:type="spellEnd"/>
      <w:r w:rsidRPr="0052669B">
        <w:t xml:space="preserve"> St-</w:t>
      </w:r>
      <w:proofErr w:type="spellStart"/>
      <w:r w:rsidR="00501F6A">
        <w:t>485</w:t>
      </w:r>
      <w:proofErr w:type="spellEnd"/>
      <w:r w:rsidR="00501F6A">
        <w:t>/</w:t>
      </w:r>
      <w:proofErr w:type="spellStart"/>
      <w:r w:rsidR="00501F6A">
        <w:t>15</w:t>
      </w:r>
      <w:proofErr w:type="spellEnd"/>
      <w:r w:rsidR="00501F6A">
        <w:t>-</w:t>
      </w:r>
      <w:proofErr w:type="spellStart"/>
      <w:r w:rsidR="00501F6A">
        <w:t>13</w:t>
      </w:r>
      <w:proofErr w:type="spellEnd"/>
    </w:p>
    <w:p w:rsidRDefault="00984037" w:rsidP="00C94929" w:rsidR="00984037" w:rsidRPr="0052669B">
      <w:pPr>
        <w:jc w:val="right"/>
      </w:pPr>
    </w:p>
    <w:p w:rsidRDefault="00994C00" w:rsidP="00C94929" w:rsidR="00994C00" w:rsidRPr="0052669B">
      <w:pPr>
        <w:jc w:val="right"/>
      </w:pPr>
    </w:p>
    <w:p w:rsidRDefault="00BB2197" w:rsidR="00BB2197" w:rsidRPr="0052669B">
      <w:pPr>
        <w:pStyle w:val="Naslov1"/>
        <w:rPr>
          <w:b w:val="false"/>
          <w:sz w:val="24"/>
          <w:lang w:val="hr-HR"/>
        </w:rPr>
      </w:pPr>
      <w:r w:rsidRPr="0052669B">
        <w:rPr>
          <w:b w:val="false"/>
          <w:sz w:val="24"/>
          <w:lang w:val="hr-HR"/>
        </w:rPr>
        <w:t>O   G   L   A   S</w:t>
      </w:r>
    </w:p>
    <w:p w:rsidRDefault="006B0DD9" w:rsidR="006B0DD9" w:rsidRPr="0052669B">
      <w:pPr>
        <w:pStyle w:val="Tijeloteksta"/>
        <w:rPr>
          <w:szCs w:val="24"/>
          <w:lang w:val="hr-HR"/>
        </w:rPr>
      </w:pPr>
    </w:p>
    <w:p w:rsidRDefault="00BB2197" w:rsidR="00BB2197">
      <w:pPr>
        <w:pStyle w:val="Tijeloteksta"/>
        <w:rPr>
          <w:szCs w:val="24"/>
          <w:lang w:val="hr-HR"/>
        </w:rPr>
      </w:pPr>
      <w:r w:rsidRPr="0052669B">
        <w:rPr>
          <w:szCs w:val="24"/>
          <w:lang w:val="hr-HR"/>
        </w:rPr>
        <w:tab/>
      </w:r>
      <w:r w:rsidRPr="0052669B">
        <w:rPr>
          <w:bCs/>
          <w:szCs w:val="24"/>
          <w:lang w:val="hr-HR"/>
        </w:rPr>
        <w:t>TRGOVAČKI SUD U ZAGREBU</w:t>
      </w:r>
      <w:r w:rsidR="00B06397" w:rsidRPr="0052669B">
        <w:rPr>
          <w:bCs/>
          <w:szCs w:val="24"/>
          <w:lang w:val="hr-HR"/>
        </w:rPr>
        <w:t xml:space="preserve"> </w:t>
      </w:r>
      <w:r w:rsidRPr="0052669B">
        <w:rPr>
          <w:szCs w:val="24"/>
          <w:lang w:val="hr-HR"/>
        </w:rPr>
        <w:t>objavljuje:</w:t>
      </w:r>
    </w:p>
    <w:p w:rsidRDefault="00821E03" w:rsidR="00821E03">
      <w:pPr>
        <w:pStyle w:val="Tijeloteksta"/>
        <w:rPr>
          <w:szCs w:val="24"/>
          <w:lang w:val="hr-HR"/>
        </w:rPr>
      </w:pPr>
    </w:p>
    <w:p w:rsidRDefault="00821E03" w:rsidR="00821E03">
      <w:pPr>
        <w:pStyle w:val="Tijeloteksta"/>
        <w:rPr>
          <w:szCs w:val="24"/>
          <w:lang w:val="hr-HR"/>
        </w:rPr>
      </w:pPr>
    </w:p>
    <w:p w:rsidRDefault="00501F6A" w:rsidP="00501F6A" w:rsidR="00501F6A">
      <w:pPr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7751C5">
        <w:t xml:space="preserve">Otvara se stečajni postupak </w:t>
      </w:r>
      <w:r>
        <w:t xml:space="preserve">nad </w:t>
      </w:r>
      <w:r w:rsidRPr="00201241">
        <w:t xml:space="preserve">imovinom dužnika pojedinca </w:t>
      </w:r>
      <w:proofErr w:type="spellStart"/>
      <w:r w:rsidRPr="00201241">
        <w:t>Faisal</w:t>
      </w:r>
      <w:proofErr w:type="spellEnd"/>
      <w:r w:rsidRPr="00201241">
        <w:t xml:space="preserve"> El-</w:t>
      </w:r>
      <w:proofErr w:type="spellStart"/>
      <w:r w:rsidRPr="00201241">
        <w:t>Zaher</w:t>
      </w:r>
      <w:proofErr w:type="spellEnd"/>
      <w:r w:rsidRPr="00201241">
        <w:t>, vlasnik obrta ''</w:t>
      </w:r>
      <w:proofErr w:type="spellStart"/>
      <w:r w:rsidRPr="00201241">
        <w:t>Snoopy</w:t>
      </w:r>
      <w:proofErr w:type="spellEnd"/>
      <w:r w:rsidRPr="00201241">
        <w:t xml:space="preserve">'', ugostiteljski i turistički objekt, Zagreb, </w:t>
      </w:r>
      <w:proofErr w:type="spellStart"/>
      <w:r w:rsidRPr="00201241">
        <w:t>Jakićeva</w:t>
      </w:r>
      <w:proofErr w:type="spellEnd"/>
      <w:r w:rsidRPr="00201241">
        <w:t xml:space="preserve"> (</w:t>
      </w:r>
      <w:proofErr w:type="spellStart"/>
      <w:r w:rsidRPr="00201241">
        <w:t>trž</w:t>
      </w:r>
      <w:proofErr w:type="spellEnd"/>
      <w:r w:rsidRPr="00201241">
        <w:t xml:space="preserve">. </w:t>
      </w:r>
      <w:proofErr w:type="spellStart"/>
      <w:r w:rsidRPr="00201241">
        <w:t>Kažotićev</w:t>
      </w:r>
      <w:proofErr w:type="spellEnd"/>
      <w:r w:rsidRPr="00201241">
        <w:t xml:space="preserve"> trg) </w:t>
      </w:r>
      <w:proofErr w:type="spellStart"/>
      <w:r w:rsidRPr="00201241">
        <w:t>19A</w:t>
      </w:r>
      <w:proofErr w:type="spellEnd"/>
      <w:r w:rsidRPr="00201241">
        <w:t xml:space="preserve">, </w:t>
      </w:r>
      <w:proofErr w:type="spellStart"/>
      <w:r w:rsidRPr="00201241">
        <w:t>OIB</w:t>
      </w:r>
      <w:proofErr w:type="spellEnd"/>
      <w:r w:rsidRPr="00201241">
        <w:t xml:space="preserve"> </w:t>
      </w:r>
      <w:proofErr w:type="spellStart"/>
      <w:r w:rsidRPr="00201241">
        <w:t>11952529082</w:t>
      </w:r>
      <w:proofErr w:type="spellEnd"/>
      <w:r>
        <w:t>.</w:t>
      </w:r>
    </w:p>
    <w:p w:rsidRDefault="00501F6A" w:rsidP="00501F6A" w:rsidR="00501F6A" w:rsidRPr="007751C5">
      <w:pPr>
        <w:ind w:left="720"/>
        <w:jc w:val="both"/>
      </w:pPr>
    </w:p>
    <w:p w:rsidRDefault="00501F6A" w:rsidP="00501F6A" w:rsidR="00501F6A">
      <w:pPr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363867">
        <w:t xml:space="preserve">Za stečajnu upraviteljicu imenuje se </w:t>
      </w:r>
      <w:r>
        <w:t>Rajka Jagmarević</w:t>
      </w:r>
      <w:r w:rsidRPr="00D826AC">
        <w:t xml:space="preserve">, odvjetnica iz Zagreba, </w:t>
      </w:r>
      <w:proofErr w:type="spellStart"/>
      <w:r>
        <w:t>Jurje</w:t>
      </w:r>
      <w:proofErr w:type="spellEnd"/>
      <w:r>
        <w:t xml:space="preserve"> Dalmatinca 7,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54873974132</w:t>
      </w:r>
      <w:proofErr w:type="spellEnd"/>
      <w:r>
        <w:t>.</w:t>
      </w:r>
    </w:p>
    <w:p w:rsidRDefault="00501F6A" w:rsidP="00501F6A" w:rsidR="00501F6A">
      <w:pPr>
        <w:pStyle w:val="Odlomakpopisa"/>
        <w:rPr>
          <w:rFonts w:hAnsi="Times New Roman" w:ascii="Times New Roman"/>
          <w:szCs w:val="24"/>
        </w:rPr>
      </w:pPr>
    </w:p>
    <w:p w:rsidRDefault="00501F6A" w:rsidP="00501F6A" w:rsidR="00501F6A">
      <w:pPr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7751C5">
        <w:t xml:space="preserve">Zaključuje se stečajni postupak </w:t>
      </w:r>
      <w:r w:rsidRPr="00201241">
        <w:t xml:space="preserve">nad imovinom dužnika pojedinca </w:t>
      </w:r>
      <w:proofErr w:type="spellStart"/>
      <w:r w:rsidRPr="00201241">
        <w:t>Faisal</w:t>
      </w:r>
      <w:proofErr w:type="spellEnd"/>
      <w:r w:rsidRPr="00201241">
        <w:t xml:space="preserve"> El-</w:t>
      </w:r>
      <w:proofErr w:type="spellStart"/>
      <w:r w:rsidRPr="00201241">
        <w:t>Zaher</w:t>
      </w:r>
      <w:proofErr w:type="spellEnd"/>
      <w:r w:rsidRPr="00201241">
        <w:t>, vlasnik obrta ''</w:t>
      </w:r>
      <w:proofErr w:type="spellStart"/>
      <w:r w:rsidRPr="00201241">
        <w:t>Snoopy</w:t>
      </w:r>
      <w:proofErr w:type="spellEnd"/>
      <w:r w:rsidRPr="00201241">
        <w:t xml:space="preserve">'', ugostiteljski i turistički objekt, Zagreb, </w:t>
      </w:r>
      <w:proofErr w:type="spellStart"/>
      <w:r w:rsidRPr="00201241">
        <w:t>Jakićeva</w:t>
      </w:r>
      <w:proofErr w:type="spellEnd"/>
      <w:r w:rsidRPr="00201241">
        <w:t xml:space="preserve"> (</w:t>
      </w:r>
      <w:proofErr w:type="spellStart"/>
      <w:r w:rsidRPr="00201241">
        <w:t>trž</w:t>
      </w:r>
      <w:proofErr w:type="spellEnd"/>
      <w:r w:rsidRPr="00201241">
        <w:t xml:space="preserve">. </w:t>
      </w:r>
      <w:proofErr w:type="spellStart"/>
      <w:r w:rsidRPr="00201241">
        <w:t>Kažotićev</w:t>
      </w:r>
      <w:proofErr w:type="spellEnd"/>
      <w:r w:rsidRPr="00201241">
        <w:t xml:space="preserve"> trg) </w:t>
      </w:r>
      <w:proofErr w:type="spellStart"/>
      <w:r w:rsidRPr="00201241">
        <w:t>19A</w:t>
      </w:r>
      <w:proofErr w:type="spellEnd"/>
      <w:r w:rsidRPr="00201241">
        <w:t xml:space="preserve">, </w:t>
      </w:r>
      <w:proofErr w:type="spellStart"/>
      <w:r w:rsidRPr="00201241">
        <w:t>OIB</w:t>
      </w:r>
      <w:proofErr w:type="spellEnd"/>
      <w:r w:rsidRPr="00201241">
        <w:t xml:space="preserve"> </w:t>
      </w:r>
      <w:proofErr w:type="spellStart"/>
      <w:r w:rsidRPr="00201241">
        <w:t>11952529082</w:t>
      </w:r>
      <w:proofErr w:type="spellEnd"/>
      <w:r>
        <w:t>.</w:t>
      </w:r>
    </w:p>
    <w:p w:rsidRDefault="00501F6A" w:rsidP="00501F6A" w:rsidR="00501F6A" w:rsidRPr="007751C5">
      <w:pPr>
        <w:ind w:left="720"/>
        <w:jc w:val="both"/>
      </w:pPr>
    </w:p>
    <w:p w:rsidRDefault="00501F6A" w:rsidP="00501F6A" w:rsidR="00501F6A" w:rsidRPr="00091A4A">
      <w:pPr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091A4A">
        <w:t xml:space="preserve">Ovo Rješenje objavit će se </w:t>
      </w:r>
      <w:r>
        <w:t>na</w:t>
      </w:r>
      <w:r w:rsidRPr="00091A4A">
        <w:t xml:space="preserve"> </w:t>
      </w:r>
      <w:r>
        <w:t>e-oglasnoj ploči Trgovačkog suda u Zagrebu,</w:t>
      </w:r>
      <w:r w:rsidRPr="00091A4A">
        <w:t xml:space="preserve"> te dostaviti</w:t>
      </w:r>
      <w:r>
        <w:t xml:space="preserve"> RH, Grad Zagreb, Gradski ured za </w:t>
      </w:r>
      <w:proofErr w:type="spellStart"/>
      <w:r>
        <w:t>gospodrastvo</w:t>
      </w:r>
      <w:proofErr w:type="spellEnd"/>
      <w:r>
        <w:t xml:space="preserve">, rad i poduzetništvo, Odjel za gospodarske djelatnosti i rad, Odsjek za obrt i registar, Evidenciju </w:t>
      </w:r>
      <w:proofErr w:type="spellStart"/>
      <w:r>
        <w:t>kolektvnih</w:t>
      </w:r>
      <w:proofErr w:type="spellEnd"/>
      <w:r>
        <w:t xml:space="preserve"> ugovora i registar Udruga, Sindikata i poslodavaca, Zagreb, </w:t>
      </w:r>
      <w:proofErr w:type="spellStart"/>
      <w:r>
        <w:t>Zapoljska</w:t>
      </w:r>
      <w:proofErr w:type="spellEnd"/>
      <w:r>
        <w:t xml:space="preserve"> 1</w:t>
      </w:r>
      <w:r w:rsidRPr="00091A4A">
        <w:t xml:space="preserve"> radi brisanja dužnika iz sudskog registra.</w:t>
      </w:r>
    </w:p>
    <w:p w:rsidRDefault="00E005B7" w:rsidP="004637B1" w:rsidR="005221E3" w:rsidRPr="004637B1">
      <w:pPr>
        <w:ind w:firstLine="360"/>
        <w:jc w:val="both"/>
      </w:pPr>
      <w:r>
        <w:t xml:space="preserve">  </w:t>
      </w:r>
    </w:p>
    <w:p w:rsidRDefault="00BB2197" w:rsidR="00BB2197" w:rsidRPr="0052669B">
      <w:pPr>
        <w:pStyle w:val="Naslov2"/>
        <w:rPr>
          <w:b w:val="false"/>
          <w:lang w:val="hr-HR"/>
        </w:rPr>
      </w:pPr>
      <w:r w:rsidRPr="0052669B">
        <w:rPr>
          <w:b w:val="false"/>
          <w:lang w:val="hr-HR"/>
        </w:rPr>
        <w:t>U Zag</w:t>
      </w:r>
      <w:r w:rsidR="00562E9F" w:rsidRPr="0052669B">
        <w:rPr>
          <w:b w:val="false"/>
          <w:lang w:val="hr-HR"/>
        </w:rPr>
        <w:t>rebu</w:t>
      </w:r>
      <w:r w:rsidR="00E005B7">
        <w:rPr>
          <w:b w:val="false"/>
          <w:lang w:val="hr-HR"/>
        </w:rPr>
        <w:t xml:space="preserve">, </w:t>
      </w:r>
      <w:r w:rsidR="00501F6A">
        <w:rPr>
          <w:b w:val="false"/>
          <w:lang w:val="hr-HR"/>
        </w:rPr>
        <w:t>2. prosinca</w:t>
      </w:r>
      <w:r w:rsidR="00E005B7">
        <w:rPr>
          <w:b w:val="false"/>
          <w:lang w:val="hr-HR"/>
        </w:rPr>
        <w:t xml:space="preserve"> </w:t>
      </w:r>
      <w:proofErr w:type="spellStart"/>
      <w:r w:rsidR="00E005B7">
        <w:rPr>
          <w:b w:val="false"/>
          <w:lang w:val="hr-HR"/>
        </w:rPr>
        <w:t>2015</w:t>
      </w:r>
      <w:proofErr w:type="spellEnd"/>
      <w:r w:rsidR="00E005B7">
        <w:rPr>
          <w:b w:val="false"/>
          <w:lang w:val="hr-HR"/>
        </w:rPr>
        <w:t>.</w:t>
      </w:r>
      <w:r w:rsidR="00562E9F" w:rsidRPr="0052669B">
        <w:rPr>
          <w:b w:val="false"/>
          <w:lang w:val="hr-HR"/>
        </w:rPr>
        <w:t xml:space="preserve"> </w:t>
      </w:r>
    </w:p>
    <w:p w:rsidRDefault="00BB2197" w:rsidR="00BB2197" w:rsidRPr="0052669B"/>
    <w:p w:rsidRDefault="00BB2197" w:rsidR="00BB2197" w:rsidRPr="0052669B">
      <w:r w:rsidRPr="0052669B">
        <w:tab/>
      </w:r>
      <w:r w:rsidRPr="0052669B">
        <w:tab/>
      </w:r>
      <w:r w:rsidRPr="0052669B">
        <w:tab/>
      </w:r>
      <w:r w:rsidRPr="0052669B">
        <w:tab/>
      </w:r>
      <w:r w:rsidRPr="0052669B">
        <w:tab/>
      </w:r>
      <w:r w:rsidRPr="0052669B">
        <w:tab/>
        <w:t xml:space="preserve">      </w:t>
      </w:r>
      <w:r w:rsidRPr="0052669B">
        <w:tab/>
        <w:t xml:space="preserve">           </w:t>
      </w:r>
      <w:r w:rsidR="004F4748" w:rsidRPr="0052669B">
        <w:t xml:space="preserve"> </w:t>
      </w:r>
      <w:r w:rsidRPr="0052669B">
        <w:t xml:space="preserve"> </w:t>
      </w:r>
      <w:r w:rsidR="00C94929" w:rsidRPr="0052669B">
        <w:t xml:space="preserve">    </w:t>
      </w:r>
      <w:r w:rsidR="003D2B99" w:rsidRPr="0052669B">
        <w:t xml:space="preserve"> </w:t>
      </w:r>
      <w:r w:rsidRPr="0052669B">
        <w:t>S</w:t>
      </w:r>
      <w:r w:rsidR="00C94929" w:rsidRPr="0052669B">
        <w:t xml:space="preserve"> </w:t>
      </w:r>
      <w:r w:rsidRPr="0052669B">
        <w:t>U</w:t>
      </w:r>
      <w:r w:rsidR="00C94929" w:rsidRPr="0052669B">
        <w:t xml:space="preserve"> </w:t>
      </w:r>
      <w:r w:rsidRPr="0052669B">
        <w:t>D</w:t>
      </w:r>
      <w:r w:rsidR="00C94929" w:rsidRPr="0052669B">
        <w:t xml:space="preserve"> </w:t>
      </w:r>
      <w:r w:rsidRPr="0052669B">
        <w:t>A</w:t>
      </w:r>
      <w:r w:rsidR="00C94929" w:rsidRPr="0052669B">
        <w:t xml:space="preserve"> </w:t>
      </w:r>
      <w:r w:rsidRPr="0052669B">
        <w:t>C:</w:t>
      </w:r>
    </w:p>
    <w:p w:rsidRDefault="00BB2197" w:rsidR="00BB2197" w:rsidRPr="0052669B"/>
    <w:p w:rsidRDefault="00BB2197" w:rsidR="00755C1D">
      <w:r w:rsidRPr="0052669B">
        <w:tab/>
      </w:r>
      <w:r w:rsidRPr="0052669B">
        <w:tab/>
      </w:r>
      <w:r w:rsidRPr="0052669B">
        <w:tab/>
      </w:r>
      <w:r w:rsidRPr="0052669B">
        <w:tab/>
      </w:r>
      <w:r w:rsidRPr="0052669B">
        <w:tab/>
      </w:r>
      <w:r w:rsidRPr="0052669B">
        <w:tab/>
      </w:r>
      <w:r w:rsidRPr="0052669B">
        <w:tab/>
        <w:t xml:space="preserve">              LUCIJA BUTIGAN</w:t>
      </w:r>
      <w:r w:rsidR="00B3501F">
        <w:t>,v.r.</w:t>
      </w:r>
    </w:p>
    <w:p w:rsidRDefault="009A35AB" w:rsidP="00B3501F" w:rsidR="009A35AB">
      <w:pPr>
        <w:ind w:firstLine="708" w:left="2124"/>
      </w:pPr>
      <w:r>
        <w:t xml:space="preserve">                               </w:t>
      </w:r>
    </w:p>
    <w:p w:rsidRDefault="0059588B" w:rsidR="0059588B"/>
    <w:p w:rsidRDefault="00B3501F" w:rsidR="0059588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B3501F" w:rsidR="00B3501F" w:rsidRPr="0052669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sectPr w:rsidSect="003647B9" w:rsidR="00B3501F" w:rsidRPr="0052669B">
      <w:pgSz w:h="16838" w:w="11906"/>
      <w:pgMar w:gutter="0" w:footer="709" w:header="709" w:left="1361" w:bottom="899" w:right="1346" w:top="16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072E5"/>
    <w:multiLevelType w:val="hybridMultilevel"/>
    <w:tmpl w:val="62FA8318"/>
    <w:lvl w:tplc="764CD7D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A87549B"/>
    <w:multiLevelType w:val="hybridMultilevel"/>
    <w:tmpl w:val="0F08F2E2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FE64281"/>
    <w:multiLevelType w:val="hybridMultilevel"/>
    <w:tmpl w:val="CE5E8C04"/>
    <w:lvl w:tplc="A60206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AA92653"/>
    <w:multiLevelType w:val="hybridMultilevel"/>
    <w:tmpl w:val="4A32F1A4"/>
    <w:lvl w:tplc="74869BB0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5B4477BF"/>
    <w:multiLevelType w:val="hybridMultilevel"/>
    <w:tmpl w:val="38B26276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8"/>
  </w:num>
  <w:num w:numId="8">
    <w:abstractNumId w:val="2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424D"/>
    <w:rsid w:val="0002162B"/>
    <w:rsid w:val="000604C6"/>
    <w:rsid w:val="001A1A8F"/>
    <w:rsid w:val="002135D1"/>
    <w:rsid w:val="0031222F"/>
    <w:rsid w:val="00361A02"/>
    <w:rsid w:val="003647B9"/>
    <w:rsid w:val="00364D9D"/>
    <w:rsid w:val="003B07D4"/>
    <w:rsid w:val="003B6220"/>
    <w:rsid w:val="003D2B99"/>
    <w:rsid w:val="0042123D"/>
    <w:rsid w:val="004637B1"/>
    <w:rsid w:val="00470756"/>
    <w:rsid w:val="0049403B"/>
    <w:rsid w:val="004A3C59"/>
    <w:rsid w:val="004D6EF6"/>
    <w:rsid w:val="004F4748"/>
    <w:rsid w:val="004F7750"/>
    <w:rsid w:val="00501F6A"/>
    <w:rsid w:val="005221E3"/>
    <w:rsid w:val="00525835"/>
    <w:rsid w:val="0052669B"/>
    <w:rsid w:val="00560160"/>
    <w:rsid w:val="00562E9F"/>
    <w:rsid w:val="0059588B"/>
    <w:rsid w:val="005A041E"/>
    <w:rsid w:val="005A6262"/>
    <w:rsid w:val="005B00AB"/>
    <w:rsid w:val="005B0B64"/>
    <w:rsid w:val="005E3D9D"/>
    <w:rsid w:val="00623256"/>
    <w:rsid w:val="00694412"/>
    <w:rsid w:val="006B0172"/>
    <w:rsid w:val="006B0DD9"/>
    <w:rsid w:val="00706C14"/>
    <w:rsid w:val="00716EBB"/>
    <w:rsid w:val="00755C1D"/>
    <w:rsid w:val="007E2F07"/>
    <w:rsid w:val="00802F0A"/>
    <w:rsid w:val="00821E03"/>
    <w:rsid w:val="00843C67"/>
    <w:rsid w:val="00857E6F"/>
    <w:rsid w:val="008848E2"/>
    <w:rsid w:val="00892267"/>
    <w:rsid w:val="008A0121"/>
    <w:rsid w:val="008F58D8"/>
    <w:rsid w:val="00984037"/>
    <w:rsid w:val="00994C00"/>
    <w:rsid w:val="009A35AB"/>
    <w:rsid w:val="009D6BD4"/>
    <w:rsid w:val="00A0317E"/>
    <w:rsid w:val="00A32E3E"/>
    <w:rsid w:val="00A41750"/>
    <w:rsid w:val="00B06397"/>
    <w:rsid w:val="00B3501F"/>
    <w:rsid w:val="00B423D1"/>
    <w:rsid w:val="00BB2197"/>
    <w:rsid w:val="00BB7EB3"/>
    <w:rsid w:val="00BC21D7"/>
    <w:rsid w:val="00C009B8"/>
    <w:rsid w:val="00C62370"/>
    <w:rsid w:val="00C70201"/>
    <w:rsid w:val="00C94929"/>
    <w:rsid w:val="00CE57B3"/>
    <w:rsid w:val="00D2767D"/>
    <w:rsid w:val="00D357D9"/>
    <w:rsid w:val="00D5527E"/>
    <w:rsid w:val="00DB40F8"/>
    <w:rsid w:val="00E005B7"/>
    <w:rsid w:val="00E365C9"/>
    <w:rsid w:val="00E458AC"/>
    <w:rsid w:val="00E636E1"/>
    <w:rsid w:val="00EA3157"/>
    <w:rsid w:val="00EC424D"/>
    <w:rsid w:val="00EE110A"/>
    <w:rsid w:val="00EF5CFD"/>
    <w:rsid w:val="00F97281"/>
    <w:rsid w:val="00FA1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de-DE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overflowPunct w:val="false"/>
      <w:autoSpaceDE w:val="false"/>
      <w:autoSpaceDN w:val="false"/>
      <w:adjustRightInd w:val="false"/>
      <w:jc w:val="both"/>
      <w:textAlignment w:val="baseline"/>
    </w:pPr>
    <w:rPr>
      <w:szCs w:val="20"/>
      <w:lang w:val="de-DE"/>
    </w:rPr>
  </w:style>
  <w:style w:styleId="Tijeloteksta-uvlaka2" w:type="paragraph">
    <w:name w:val="Body Text Indent 2"/>
    <w:aliases w:val="  uvlaka 2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Cs w:val="20"/>
      <w:lang w:val="de-DE"/>
    </w:rPr>
  </w:style>
  <w:style w:styleId="Uvuenotijeloteksta" w:type="paragraph">
    <w:name w:val="Body Text Indent"/>
    <w:basedOn w:val="Normal"/>
    <w:pPr>
      <w:overflowPunct w:val="false"/>
      <w:autoSpaceDE w:val="false"/>
      <w:autoSpaceDN w:val="false"/>
      <w:adjustRightInd w:val="false"/>
      <w:ind w:left="540"/>
      <w:jc w:val="both"/>
      <w:textAlignment w:val="baseline"/>
    </w:pPr>
    <w:rPr>
      <w:szCs w:val="20"/>
    </w:rPr>
  </w:style>
  <w:style w:styleId="Tijeloteksta3" w:type="paragraph">
    <w:name w:val="Body Text 3"/>
    <w:basedOn w:val="Normal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 w:val="22"/>
      <w:szCs w:val="20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cs="Arial" w:eastAsia="Batang" w:hAnsi="Arial" w:ascii="Arial"/>
      <w:bCs/>
      <w:sz w:val="22"/>
    </w:rPr>
  </w:style>
  <w:style w:customStyle="true" w:styleId="SamoIspravak" w:type="paragraph">
    <w:name w:val="SamoIspravak"/>
    <w:rPr>
      <w:sz w:val="24"/>
      <w:szCs w:val="24"/>
    </w:rPr>
  </w:style>
  <w:style w:styleId="Tijeloteksta2" w:type="paragraph">
    <w:name w:val="Body Text 2"/>
    <w:basedOn w:val="Normal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 w:val="22"/>
      <w:szCs w:val="20"/>
    </w:rPr>
  </w:style>
  <w:style w:styleId="Tekstbalonia" w:type="paragraph">
    <w:name w:val="Balloon Text"/>
    <w:basedOn w:val="Normal"/>
    <w:semiHidden/>
    <w:rsid w:val="00C6237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01F6A"/>
    <w:pPr>
      <w:overflowPunct w:val="false"/>
      <w:autoSpaceDE w:val="false"/>
      <w:autoSpaceDN w:val="false"/>
      <w:adjustRightInd w:val="false"/>
      <w:ind w:left="708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B350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0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0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0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0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de-DE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szCs w:val="20"/>
      <w:lang w:val="de-DE"/>
    </w:rPr>
  </w:style>
  <w:style w:styleId="Tijeloteksta-uvlaka2" w:type="paragraph">
    <w:name w:val="Body Text Indent 2"/>
    <w:aliases w:val="  uvlaka 2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  <w:lang w:val="de-DE"/>
    </w:rPr>
  </w:style>
  <w:style w:styleId="Uvuenotijeloteksta" w:type="paragraph">
    <w:name w:val="Body Text Indent"/>
    <w:basedOn w:val="Normal"/>
    <w:pPr>
      <w:overflowPunct w:val="0"/>
      <w:autoSpaceDE w:val="0"/>
      <w:autoSpaceDN w:val="0"/>
      <w:adjustRightInd w:val="0"/>
      <w:ind w:left="540"/>
      <w:jc w:val="both"/>
      <w:textAlignment w:val="baseline"/>
    </w:pPr>
    <w:rPr>
      <w:szCs w:val="20"/>
    </w:rPr>
  </w:style>
  <w:style w:styleId="Tijeloteksta3" w:type="paragraph">
    <w:name w:val="Body Text 3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 w:val="22"/>
      <w:szCs w:val="20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ascii="Arial" w:cs="Arial" w:eastAsia="Batang" w:hAnsi="Arial"/>
      <w:bCs/>
      <w:sz w:val="22"/>
    </w:rPr>
  </w:style>
  <w:style w:customStyle="1" w:styleId="SamoIspravak" w:type="paragraph">
    <w:name w:val="SamoIspravak"/>
    <w:rPr>
      <w:sz w:val="24"/>
      <w:szCs w:val="24"/>
    </w:rPr>
  </w:style>
  <w:style w:styleId="Tijeloteksta2" w:type="paragraph">
    <w:name w:val="Body Text 2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 w:val="22"/>
      <w:szCs w:val="20"/>
    </w:rPr>
  </w:style>
  <w:style w:styleId="Tekstbalonia" w:type="paragraph">
    <w:name w:val="Balloon Text"/>
    <w:basedOn w:val="Normal"/>
    <w:semiHidden/>
    <w:rsid w:val="00C6237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01F6A"/>
    <w:pPr>
      <w:overflowPunct w:val="0"/>
      <w:autoSpaceDE w:val="0"/>
      <w:autoSpaceDN w:val="0"/>
      <w:adjustRightInd w:val="0"/>
      <w:ind w:left="708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B350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0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0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0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0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1430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St-485/2015</izvorni_sadrzaj>
    <derivirana_varijabla naziv="DomainObject.Predmet.OznakaBroj_1">St-485/2015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Faisal El-zaher</izvorni_sadrzaj>
    <derivirana_varijabla naziv="DomainObject.Predmet.ProtustrankaFormated_1">  Faisal El-zaher</derivirana_varijabla>
  </DomainObject.Predmet.ProtustrankaFormated>
  <DomainObject.Predmet.ProtustrankaFormatedOIB>
    <izvorni_sadrzaj>  Faisal El-zaher, OIB 11952529082</izvorni_sadrzaj>
    <derivirana_varijabla naziv="DomainObject.Predmet.ProtustrankaFormatedOIB_1">  Faisal El-zaher, OIB 11952529082</derivirana_varijabla>
  </DomainObject.Predmet.ProtustrankaFormatedOIB>
  <DomainObject.Predmet.ProtustrankaFormatedWithAdress>
    <izvorni_sadrzaj> Faisal El-zaher, Bulvanova 9, 10000 Zagreb</izvorni_sadrzaj>
    <derivirana_varijabla naziv="DomainObject.Predmet.ProtustrankaFormatedWithAdress_1"> Faisal El-zaher, Bulvanova 9, 10000 Zagreb</derivirana_varijabla>
  </DomainObject.Predmet.ProtustrankaFormatedWithAdress>
  <DomainObject.Predmet.ProtustrankaFormatedWithAdressOIB>
    <izvorni_sadrzaj> Faisal El-zaher, OIB 11952529082, Bulvanova 9, 10000 Zagreb</izvorni_sadrzaj>
    <derivirana_varijabla naziv="DomainObject.Predmet.ProtustrankaFormatedWithAdressOIB_1"> Faisal El-zaher, OIB 11952529082, Bulvanova 9, 10000 Zagreb</derivirana_varijabla>
  </DomainObject.Predmet.ProtustrankaFormatedWithAdressOIB>
  <DomainObject.Predmet.ProtustrankaWithAdress>
    <izvorni_sadrzaj>Faisal El-zaher Bulvanova 9, 10000 Zagreb</izvorni_sadrzaj>
    <derivirana_varijabla naziv="DomainObject.Predmet.ProtustrankaWithAdress_1">Faisal El-zaher Bulvanova 9, 10000 Zagreb</derivirana_varijabla>
  </DomainObject.Predmet.ProtustrankaWithAdress>
  <DomainObject.Predmet.ProtustrankaWithAdressOIB>
    <izvorni_sadrzaj>Faisal El-zaher, OIB 11952529082, Bulvanova 9, 10000 Zagreb</izvorni_sadrzaj>
    <derivirana_varijabla naziv="DomainObject.Predmet.ProtustrankaWithAdressOIB_1">Faisal El-zaher, OIB 11952529082, Bulvanova 9, 10000 Zagreb</derivirana_varijabla>
  </DomainObject.Predmet.ProtustrankaWithAdressOIB>
  <DomainObject.Predmet.ProtustrankaNazivFormated>
    <izvorni_sadrzaj>Faisal El-zaher</izvorni_sadrzaj>
    <derivirana_varijabla naziv="DomainObject.Predmet.ProtustrankaNazivFormated_1">Faisal El-zaher</derivirana_varijabla>
  </DomainObject.Predmet.ProtustrankaNazivFormated>
  <DomainObject.Predmet.ProtustrankaNazivFormatedOIB>
    <izvorni_sadrzaj>Faisal El-zaher, OIB 11952529082</izvorni_sadrzaj>
    <derivirana_varijabla naziv="DomainObject.Predmet.ProtustrankaNazivFormatedOIB_1">Faisal El-zaher, OIB 11952529082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Faisal El-zaher</item>
    </izvorni_sadrzaj>
    <derivirana_varijabla naziv="DomainObject.Predmet.ProtuStrankaListFormated_1">
      <item>Faisal El-zaher</item>
    </derivirana_varijabla>
  </DomainObject.Predmet.ProtuStrankaListFormated>
  <DomainObject.Predmet.ProtuStrankaListFormatedOIB>
    <izvorni_sadrzaj>
      <item>Faisal El-zaher, OIB 11952529082</item>
    </izvorni_sadrzaj>
    <derivirana_varijabla naziv="DomainObject.Predmet.ProtuStrankaListFormatedOIB_1">
      <item>Faisal El-zaher, OIB 11952529082</item>
    </derivirana_varijabla>
  </DomainObject.Predmet.ProtuStrankaListFormatedOIB>
  <DomainObject.Predmet.ProtuStrankaListFormatedWithAdress>
    <izvorni_sadrzaj>
      <item>Faisal El-zaher, Bulvanova 9, 10000 Zagreb</item>
    </izvorni_sadrzaj>
    <derivirana_varijabla naziv="DomainObject.Predmet.ProtuStrankaListFormatedWithAdress_1">
      <item>Faisal El-zaher, Bulvanova 9, 10000 Zagreb</item>
    </derivirana_varijabla>
  </DomainObject.Predmet.ProtuStrankaListFormatedWithAdress>
  <DomainObject.Predmet.ProtuStrankaListFormatedWithAdressOIB>
    <izvorni_sadrzaj>
      <item>Faisal El-zaher, OIB 11952529082, Bulvanova 9, 10000 Zagreb</item>
    </izvorni_sadrzaj>
    <derivirana_varijabla naziv="DomainObject.Predmet.ProtuStrankaListFormatedWithAdressOIB_1">
      <item>Faisal El-zaher, OIB 11952529082, Bulvanova 9, 10000 Zagreb</item>
    </derivirana_varijabla>
  </DomainObject.Predmet.ProtuStrankaListFormatedWithAdressOIB>
  <DomainObject.Predmet.ProtuStrankaListNazivFormated>
    <izvorni_sadrzaj>
      <item>Faisal El-zaher</item>
    </izvorni_sadrzaj>
    <derivirana_varijabla naziv="DomainObject.Predmet.ProtuStrankaListNazivFormated_1">
      <item>Faisal El-zaher</item>
    </derivirana_varijabla>
  </DomainObject.Predmet.ProtuStrankaListNazivFormated>
  <DomainObject.Predmet.ProtuStrankaListNazivFormatedOIB>
    <izvorni_sadrzaj>
      <item>Faisal El-zaher, OIB 11952529082</item>
    </izvorni_sadrzaj>
    <derivirana_varijabla naziv="DomainObject.Predmet.ProtuStrankaListNazivFormatedOIB_1">
      <item>Faisal El-zaher, OIB 11952529082</item>
    </derivirana_varijabla>
  </DomainObject.Predmet.ProtuStrankaListNazivFormatedOIB>
  <DomainObject.Predmet.OstaliListFormated>
    <izvorni_sadrzaj>
      <item>FAISAL EL-ZAHER</item>
      <item>Rajka Jagmarević</item>
    </izvorni_sadrzaj>
    <derivirana_varijabla naziv="DomainObject.Predmet.OstaliListFormated_1">
      <item>FAISAL EL-ZAHER</item>
      <item>Rajka Jagmarević</item>
    </derivirana_varijabla>
  </DomainObject.Predmet.OstaliListFormated>
  <DomainObject.Predmet.OstaliListFormatedOIB>
    <izvorni_sadrzaj>
      <item>FAISAL EL-ZAHER</item>
      <item>Rajka Jagmarević, OIB 54873974132</item>
    </izvorni_sadrzaj>
    <derivirana_varijabla naziv="DomainObject.Predmet.OstaliListFormatedOIB_1">
      <item>FAISAL EL-ZAHER</item>
      <item>Rajka Jagmarević, OIB 54873974132</item>
    </derivirana_varijabla>
  </DomainObject.Predmet.OstaliListFormatedOIB>
  <DomainObject.Predmet.OstaliListFormatedWithAdress>
    <izvorni_sadrzaj>
      <item>FAISAL EL-ZAHER, Jakićeva  19A, 10000 Zagreb</item>
      <item>Rajka Jagmarević, JURJA DALMATINCA 7, 10000 Zagreb</item>
    </izvorni_sadrzaj>
    <derivirana_varijabla naziv="DomainObject.Predmet.OstaliListFormatedWithAdress_1">
      <item>FAISAL EL-ZAHER, Jakićeva  19A, 10000 Zagreb</item>
      <item>Rajka Jagmarević, JURJA DALMATINCA 7, 10000 Zagreb</item>
    </derivirana_varijabla>
  </DomainObject.Predmet.OstaliListFormatedWithAdress>
  <DomainObject.Predmet.OstaliListFormatedWithAdressOIB>
    <izvorni_sadrzaj>
      <item>FAISAL EL-ZAHER, Jakićeva  19A, 10000 Zagreb</item>
      <item>Rajka Jagmarević, OIB 54873974132, JURJA DALMATINCA 7, 10000 Zagreb</item>
    </izvorni_sadrzaj>
    <derivirana_varijabla naziv="DomainObject.Predmet.OstaliListFormatedWithAdressOIB_1">
      <item>FAISAL EL-ZAHER, Jakićeva  19A, 10000 Zagreb</item>
      <item>Rajka Jagmarević, OIB 54873974132, JURJA DALMATINCA 7, 10000 Zagreb</item>
    </derivirana_varijabla>
  </DomainObject.Predmet.OstaliListFormatedWithAdressOIB>
  <DomainObject.Predmet.OstaliListNazivFormated>
    <izvorni_sadrzaj>
      <item>FAISAL EL-ZAHER</item>
      <item>Rajka Jagmarević</item>
    </izvorni_sadrzaj>
    <derivirana_varijabla naziv="DomainObject.Predmet.OstaliListNazivFormated_1">
      <item>FAISAL EL-ZAHER</item>
      <item>Rajka Jagmarević</item>
    </derivirana_varijabla>
  </DomainObject.Predmet.OstaliListNazivFormated>
  <DomainObject.Predmet.OstaliListNazivFormatedOIB>
    <izvorni_sadrzaj>
      <item>FAISAL EL-ZAHER</item>
      <item>Rajka Jagmarević, OIB 54873974132</item>
    </izvorni_sadrzaj>
    <derivirana_varijabla naziv="DomainObject.Predmet.OstaliListNazivFormatedOIB_1">
      <item>FAISAL EL-ZAHER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Faisal El-zaher</izvorni_sadrzaj>
    <derivirana_varijabla naziv="DomainObject.Predmet.ProtustrankaIDrugi_1">Faisal El-zaher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Faisal El-zaher, OIB 11952529082, Bulvanova 9, 10000 Zagreb</izvorni_sadrzaj>
    <derivirana_varijabla naziv="DomainObject.Predmet.ProtustrankaIDrugiAdressOIB_1">Faisal El-zaher, OIB 11952529082, Bulvanova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Faisal El-zaher</item>
      <item>FAISAL EL-ZAHER</item>
      <item>Rajka Jagmarević</item>
    </izvorni_sadrzaj>
    <derivirana_varijabla naziv="DomainObject.Predmet.SudioniciListNaziv_1">
      <item>FINA Regionalni centar Zagreb</item>
      <item>Faisal El-zaher</item>
      <item>FAISAL EL-ZAHER</item>
      <item>Rajka Jagmarević</item>
    </derivirana_varijabla>
  </DomainObject.Predmet.SudioniciListNaziv>
  <DomainObject.Predmet.SudioniciListAdressOIB>
    <izvorni_sadrzaj>
      <item>FINA Regionalni centar Zagreb, OIB 85821130368</item>
      <item>Faisal El-zaher, OIB 11952529082, Bulvanova 9,10000 Zagreb</item>
      <item>FAISAL EL-ZAHER, Jakićeva  19A,10000 Zagreb</item>
      <item>Rajka Jagmarević, OIB 54873974132, JURJA DALMATINCA 7,10000 Zagreb</item>
    </izvorni_sadrzaj>
    <derivirana_varijabla naziv="DomainObject.Predmet.SudioniciListAdressOIB_1">
      <item>FINA Regionalni centar Zagreb, OIB 85821130368</item>
      <item>Faisal El-zaher, OIB 11952529082, Bulvanova 9,10000 Zagreb</item>
      <item>FAISAL EL-ZAHER, Jakićeva  19A,10000 Zagreb</item>
      <item>Rajka Jagmarević, OIB 54873974132, JURJA 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11952529082</item>
      <item>, OIB null</item>
      <item>, OIB 54873974132</item>
    </izvorni_sadrzaj>
    <derivirana_varijabla naziv="DomainObject.Predmet.SudioniciListNazivOIB_1">
      <item>, OIB 85821130368</item>
      <item>, OIB 11952529082</item>
      <item>, OIB null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161</properties:Words>
  <properties:Characters>971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2015-12-02T12:37:00Z</dcterms:created>
  <dc:creator>Administrator</dc:creator>
  <cp:lastModifiedBy>Valentina Kranjčić</cp:lastModifiedBy>
  <cp:lastPrinted>2015-10-20T13:18:00Z</cp:lastPrinted>
  <dcterms:modified xmlns:xsi="http://www.w3.org/2001/XMLSchema-instance" xsi:type="dcterms:W3CDTF">2015-12-02T12:38:00Z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