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5d003" w14:paraId="4e5d003" w:rsidRDefault="00D70020" w:rsidP="00D70020" w:rsidR="00532B71" w:rsidRPr="008D7F8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D7F82">
        <w:rPr>
          <w:rFonts w:hAnsi="Times New Roman" w:ascii="Times New Roman"/>
          <w:szCs w:val="24"/>
          <w:lang w:val="hr-HR"/>
        </w:rPr>
        <w:t>4. St-</w:t>
      </w:r>
      <w:r w:rsidR="008D7F82" w:rsidRPr="008D7F82">
        <w:rPr>
          <w:rFonts w:hAnsi="Times New Roman" w:ascii="Times New Roman"/>
          <w:szCs w:val="24"/>
          <w:lang w:val="hr-HR"/>
        </w:rPr>
        <w:t>858</w:t>
      </w:r>
      <w:r w:rsidR="00B03CEC" w:rsidRPr="008D7F82">
        <w:rPr>
          <w:rFonts w:hAnsi="Times New Roman" w:ascii="Times New Roman"/>
          <w:szCs w:val="24"/>
          <w:lang w:val="hr-HR"/>
        </w:rPr>
        <w:t>/2018</w:t>
      </w:r>
    </w:p>
    <w:p w:rsidRDefault="00DB4528" w:rsidP="0086691F" w:rsidR="00DB4528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D7F82">
        <w:rPr>
          <w:rFonts w:hAnsi="Times New Roman" w:ascii="Times New Roman"/>
          <w:szCs w:val="24"/>
          <w:lang w:val="hr-HR"/>
        </w:rPr>
        <w:t>ud u Zagrebu</w:t>
      </w:r>
      <w:r w:rsidR="00D70020" w:rsidRPr="008D7F82">
        <w:rPr>
          <w:rFonts w:hAnsi="Times New Roman" w:ascii="Times New Roman"/>
          <w:szCs w:val="24"/>
          <w:lang w:val="hr-HR"/>
        </w:rPr>
        <w:t>,</w:t>
      </w:r>
      <w:r w:rsidR="00DB4528" w:rsidRPr="008D7F82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8D7F82">
        <w:rPr>
          <w:rFonts w:hAnsi="Times New Roman" w:ascii="Times New Roman"/>
          <w:szCs w:val="24"/>
          <w:lang w:val="hr-HR"/>
        </w:rPr>
        <w:t>Jasenki Rundek,</w:t>
      </w:r>
      <w:r w:rsidR="00F62A72" w:rsidRPr="008D7F82">
        <w:rPr>
          <w:rFonts w:hAnsi="Times New Roman" w:ascii="Times New Roman"/>
          <w:szCs w:val="24"/>
          <w:lang w:val="hr-HR"/>
        </w:rPr>
        <w:t xml:space="preserve"> </w:t>
      </w:r>
      <w:r w:rsidR="003F239F" w:rsidRPr="008D7F82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8D7F82" w:rsidRPr="008D7F82">
        <w:rPr>
          <w:rFonts w:hAnsi="Times New Roman" w:ascii="Times New Roman"/>
          <w:szCs w:val="24"/>
        </w:rPr>
        <w:t xml:space="preserve"> CCS ULAGANJA društvo s ograničenom odgovornošću za trgovinu i usluge, Zagreb, Vlaška 67, OIB: 25680878204</w:t>
      </w:r>
      <w:r w:rsidR="00A1616A" w:rsidRPr="008D7F82">
        <w:rPr>
          <w:rFonts w:hAnsi="Times New Roman" w:ascii="Times New Roman"/>
          <w:szCs w:val="24"/>
          <w:lang w:val="hr-HR"/>
        </w:rPr>
        <w:t>,</w:t>
      </w:r>
      <w:r w:rsidR="003528A2" w:rsidRPr="008D7F82">
        <w:rPr>
          <w:rFonts w:hAnsi="Times New Roman" w:ascii="Times New Roman"/>
          <w:szCs w:val="24"/>
          <w:lang w:val="hr-HR"/>
        </w:rPr>
        <w:t xml:space="preserve"> </w:t>
      </w:r>
      <w:r w:rsidR="009F701C" w:rsidRPr="008D7F82">
        <w:rPr>
          <w:rFonts w:hAnsi="Times New Roman" w:ascii="Times New Roman"/>
          <w:szCs w:val="24"/>
          <w:lang w:val="hr-HR"/>
        </w:rPr>
        <w:t>dana</w:t>
      </w:r>
      <w:r w:rsidR="005E1314" w:rsidRPr="008D7F82">
        <w:rPr>
          <w:rFonts w:hAnsi="Times New Roman" w:ascii="Times New Roman"/>
          <w:szCs w:val="24"/>
          <w:lang w:val="hr-HR"/>
        </w:rPr>
        <w:t xml:space="preserve"> </w:t>
      </w:r>
      <w:r w:rsidR="008D7F82" w:rsidRPr="008D7F82">
        <w:rPr>
          <w:rFonts w:hAnsi="Times New Roman" w:ascii="Times New Roman"/>
          <w:szCs w:val="24"/>
          <w:lang w:val="hr-HR"/>
        </w:rPr>
        <w:t>4. lipnja</w:t>
      </w:r>
      <w:r w:rsidR="00D43D80" w:rsidRPr="008D7F82">
        <w:rPr>
          <w:rFonts w:hAnsi="Times New Roman" w:ascii="Times New Roman"/>
          <w:szCs w:val="24"/>
          <w:lang w:val="hr-HR"/>
        </w:rPr>
        <w:t xml:space="preserve"> 201</w:t>
      </w:r>
      <w:r w:rsidR="00B03CEC" w:rsidRPr="008D7F82">
        <w:rPr>
          <w:rFonts w:hAnsi="Times New Roman" w:ascii="Times New Roman"/>
          <w:szCs w:val="24"/>
          <w:lang w:val="hr-HR"/>
        </w:rPr>
        <w:t>8</w:t>
      </w:r>
      <w:r w:rsidR="00D43D80" w:rsidRPr="008D7F82">
        <w:rPr>
          <w:rFonts w:hAnsi="Times New Roman" w:ascii="Times New Roman"/>
          <w:szCs w:val="24"/>
          <w:lang w:val="hr-HR"/>
        </w:rPr>
        <w:t>.</w:t>
      </w:r>
      <w:r w:rsidR="009F701C" w:rsidRPr="008D7F82">
        <w:rPr>
          <w:rFonts w:hAnsi="Times New Roman" w:ascii="Times New Roman"/>
          <w:szCs w:val="24"/>
          <w:lang w:val="hr-HR"/>
        </w:rPr>
        <w:t xml:space="preserve"> </w:t>
      </w:r>
      <w:r w:rsidR="00341D49"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 a k l j u č i o</w:t>
      </w:r>
      <w:r w:rsidR="00997BA9" w:rsidRPr="008D7F82">
        <w:rPr>
          <w:rFonts w:hAnsi="Times New Roman" w:ascii="Times New Roman"/>
          <w:szCs w:val="24"/>
          <w:lang w:val="hr-HR"/>
        </w:rPr>
        <w:t xml:space="preserve">    j</w:t>
      </w:r>
      <w:r w:rsidR="00DF1277" w:rsidRPr="008D7F82">
        <w:rPr>
          <w:rFonts w:hAnsi="Times New Roman" w:ascii="Times New Roman"/>
          <w:szCs w:val="24"/>
          <w:lang w:val="hr-HR"/>
        </w:rPr>
        <w:t xml:space="preserve"> </w:t>
      </w:r>
      <w:r w:rsidR="00997BA9" w:rsidRPr="008D7F8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Poziva</w:t>
      </w:r>
      <w:r w:rsidR="00FC35AA" w:rsidRPr="008D7F82">
        <w:rPr>
          <w:rFonts w:hAnsi="Times New Roman" w:ascii="Times New Roman"/>
          <w:szCs w:val="24"/>
          <w:lang w:val="hr-HR"/>
        </w:rPr>
        <w:t>ju se osobe</w:t>
      </w:r>
      <w:r w:rsidRPr="008D7F82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8D7F82">
        <w:rPr>
          <w:rFonts w:hAnsi="Times New Roman" w:ascii="Times New Roman"/>
          <w:szCs w:val="24"/>
          <w:lang w:val="hr-HR"/>
        </w:rPr>
        <w:t>e</w:t>
      </w:r>
      <w:r w:rsidRPr="008D7F82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8D7F82">
        <w:rPr>
          <w:rFonts w:hAnsi="Times New Roman" w:ascii="Times New Roman"/>
          <w:szCs w:val="24"/>
          <w:lang w:val="hr-HR"/>
        </w:rPr>
        <w:t>po zakonu</w:t>
      </w:r>
      <w:r w:rsidR="00FC35AA" w:rsidRPr="008D7F82">
        <w:rPr>
          <w:rFonts w:hAnsi="Times New Roman" w:ascii="Times New Roman"/>
          <w:szCs w:val="24"/>
          <w:lang w:val="hr-HR"/>
        </w:rPr>
        <w:t xml:space="preserve">, </w:t>
      </w:r>
      <w:r w:rsidRPr="008D7F82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8D7F82">
        <w:rPr>
          <w:rFonts w:hAnsi="Times New Roman" w:ascii="Times New Roman"/>
          <w:szCs w:val="24"/>
          <w:lang w:val="hr-HR"/>
        </w:rPr>
        <w:t xml:space="preserve">petnaest </w:t>
      </w:r>
      <w:r w:rsidRPr="008D7F82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8D7F82">
        <w:rPr>
          <w:rFonts w:hAnsi="Times New Roman" w:ascii="Times New Roman"/>
          <w:szCs w:val="24"/>
          <w:lang w:val="hr-HR"/>
        </w:rPr>
        <w:t xml:space="preserve">osmog </w:t>
      </w:r>
      <w:r w:rsidRPr="008D7F82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8D7F82">
        <w:rPr>
          <w:rFonts w:hAnsi="Times New Roman" w:ascii="Times New Roman"/>
          <w:szCs w:val="24"/>
          <w:lang w:val="hr-HR"/>
        </w:rPr>
        <w:t xml:space="preserve"> ovog suda</w:t>
      </w:r>
      <w:r w:rsidRPr="008D7F82">
        <w:rPr>
          <w:rFonts w:hAnsi="Times New Roman" w:ascii="Times New Roman"/>
          <w:szCs w:val="24"/>
          <w:lang w:val="hr-HR"/>
        </w:rPr>
        <w:t>, podn</w:t>
      </w:r>
      <w:r w:rsidR="00FC35AA" w:rsidRPr="008D7F82">
        <w:rPr>
          <w:rFonts w:hAnsi="Times New Roman" w:ascii="Times New Roman"/>
          <w:szCs w:val="24"/>
          <w:lang w:val="hr-HR"/>
        </w:rPr>
        <w:t>ijeti</w:t>
      </w:r>
      <w:r w:rsidRPr="008D7F82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8D7F82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8D7F82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8D7F8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8D7F82">
        <w:rPr>
          <w:rFonts w:hAnsi="Times New Roman" w:ascii="Times New Roman"/>
          <w:szCs w:val="24"/>
          <w:lang w:val="hr-HR"/>
        </w:rPr>
        <w:t>.</w:t>
      </w: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8D7F82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8D7F82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8D7F8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8D7F8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8D7F82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8D7F8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D7F8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8D7F82">
        <w:rPr>
          <w:rFonts w:hAnsi="Times New Roman" w:ascii="Times New Roman"/>
          <w:szCs w:val="24"/>
          <w:lang w:val="hr-HR"/>
        </w:rPr>
        <w:t>o</w:t>
      </w:r>
      <w:r w:rsidR="00D50EB4" w:rsidRPr="008D7F82">
        <w:rPr>
          <w:rFonts w:hAnsi="Times New Roman" w:ascii="Times New Roman"/>
          <w:szCs w:val="24"/>
          <w:lang w:val="hr-HR"/>
        </w:rPr>
        <w:t>vome sudu Financijska agencija</w:t>
      </w:r>
      <w:r w:rsidRPr="008D7F82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8D7F82">
        <w:rPr>
          <w:rFonts w:hAnsi="Times New Roman" w:ascii="Times New Roman"/>
          <w:szCs w:val="24"/>
          <w:lang w:val="hr-HR"/>
        </w:rPr>
        <w:t>).</w:t>
      </w:r>
      <w:r w:rsidR="008968CC" w:rsidRPr="008D7F82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8D7F82">
        <w:rPr>
          <w:rFonts w:hAnsi="Times New Roman" w:ascii="Times New Roman"/>
          <w:szCs w:val="24"/>
          <w:lang w:val="hr-HR"/>
        </w:rPr>
        <w:t xml:space="preserve"> st. 3.</w:t>
      </w:r>
      <w:r w:rsidRPr="008D7F82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8D7F82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8D7F82">
        <w:rPr>
          <w:rFonts w:hAnsi="Times New Roman" w:ascii="Times New Roman"/>
          <w:szCs w:val="24"/>
          <w:lang w:val="hr-HR"/>
        </w:rPr>
        <w:t>,</w:t>
      </w:r>
      <w:r w:rsidRPr="008D7F82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 Zagrebu</w:t>
      </w:r>
      <w:r w:rsidR="001128EA" w:rsidRPr="008D7F82">
        <w:rPr>
          <w:rFonts w:hAnsi="Times New Roman" w:ascii="Times New Roman"/>
          <w:szCs w:val="24"/>
          <w:lang w:val="hr-HR"/>
        </w:rPr>
        <w:t xml:space="preserve"> </w:t>
      </w:r>
      <w:r w:rsidR="008D7F82" w:rsidRPr="008D7F82">
        <w:rPr>
          <w:rFonts w:hAnsi="Times New Roman" w:ascii="Times New Roman"/>
          <w:szCs w:val="24"/>
          <w:lang w:val="hr-HR"/>
        </w:rPr>
        <w:t xml:space="preserve">4. lipnja </w:t>
      </w:r>
      <w:r w:rsidR="00D43D80" w:rsidRPr="008D7F82">
        <w:rPr>
          <w:rFonts w:hAnsi="Times New Roman" w:ascii="Times New Roman"/>
          <w:szCs w:val="24"/>
          <w:lang w:val="hr-HR"/>
        </w:rPr>
        <w:t>201</w:t>
      </w:r>
      <w:r w:rsidR="00B03CEC" w:rsidRPr="008D7F82">
        <w:rPr>
          <w:rFonts w:hAnsi="Times New Roman" w:ascii="Times New Roman"/>
          <w:szCs w:val="24"/>
          <w:lang w:val="hr-HR"/>
        </w:rPr>
        <w:t>8</w:t>
      </w:r>
      <w:r w:rsidR="00D43D80" w:rsidRPr="008D7F82">
        <w:rPr>
          <w:rFonts w:hAnsi="Times New Roman" w:ascii="Times New Roman"/>
          <w:szCs w:val="24"/>
          <w:lang w:val="hr-HR"/>
        </w:rPr>
        <w:t>.</w:t>
      </w: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8D7F8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 </w:t>
      </w:r>
      <w:r w:rsidR="00986AFB" w:rsidRPr="008D7F82">
        <w:rPr>
          <w:rFonts w:hAnsi="Times New Roman" w:ascii="Times New Roman"/>
          <w:szCs w:val="24"/>
          <w:lang w:val="hr-HR"/>
        </w:rPr>
        <w:t xml:space="preserve">   </w:t>
      </w:r>
      <w:r w:rsidRPr="008D7F82">
        <w:rPr>
          <w:rFonts w:hAnsi="Times New Roman" w:ascii="Times New Roman"/>
          <w:szCs w:val="24"/>
          <w:lang w:val="hr-HR"/>
        </w:rPr>
        <w:t xml:space="preserve">  </w:t>
      </w:r>
      <w:r w:rsidR="00986AFB" w:rsidRPr="008D7F82">
        <w:rPr>
          <w:rFonts w:hAnsi="Times New Roman" w:ascii="Times New Roman"/>
          <w:szCs w:val="24"/>
          <w:lang w:val="hr-HR"/>
        </w:rPr>
        <w:t xml:space="preserve">       </w:t>
      </w:r>
      <w:r w:rsidRPr="008D7F82">
        <w:rPr>
          <w:rFonts w:hAnsi="Times New Roman" w:ascii="Times New Roman"/>
          <w:szCs w:val="24"/>
          <w:lang w:val="hr-HR"/>
        </w:rPr>
        <w:t xml:space="preserve">  S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U</w:t>
      </w:r>
      <w:r w:rsidR="00986AFB" w:rsidRPr="008D7F82">
        <w:rPr>
          <w:rFonts w:hAnsi="Times New Roman" w:ascii="Times New Roman"/>
          <w:szCs w:val="24"/>
          <w:lang w:val="hr-HR"/>
        </w:rPr>
        <w:t xml:space="preserve">  </w:t>
      </w:r>
      <w:r w:rsidRPr="008D7F82">
        <w:rPr>
          <w:rFonts w:hAnsi="Times New Roman" w:ascii="Times New Roman"/>
          <w:szCs w:val="24"/>
          <w:lang w:val="hr-HR"/>
        </w:rPr>
        <w:t>D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A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8D7F8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8D7F82">
      <w:pPr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JASENKA RUNDEK</w:t>
      </w:r>
      <w:r w:rsidR="00045280" w:rsidRPr="008D7F82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8D7F82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8D7F82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8D7F82">
      <w:pPr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8D7F82">
      <w:pPr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8D7F82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8D7F82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8D7F82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8D7F82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8D7F82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8D7F82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8D7F8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0273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B03CEC">
      <w:rPr>
        <w:rFonts w:hAnsi="Times New Roman" w:ascii="Times New Roman"/>
        <w:lang w:val="hr-HR"/>
      </w:rPr>
      <w:t>85</w:t>
    </w:r>
    <w:r w:rsidR="008D7F82">
      <w:rPr>
        <w:rFonts w:hAnsi="Times New Roman" w:ascii="Times New Roman"/>
        <w:lang w:val="hr-HR"/>
      </w:rPr>
      <w:t>8</w:t>
    </w:r>
    <w:r w:rsidR="00B03CEC">
      <w:rPr>
        <w:rFonts w:hAnsi="Times New Roman" w:ascii="Times New Roman"/>
        <w:lang w:val="hr-HR"/>
      </w:rPr>
      <w:t>/2018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170F2E"/>
    <w:multiLevelType w:val="hybridMultilevel"/>
    <w:tmpl w:val="EA0C5CC0"/>
    <w:lvl w:tplc="D958B1B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81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0273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82F50"/>
    <w:rsid w:val="00185BD6"/>
    <w:rsid w:val="001972D8"/>
    <w:rsid w:val="001B1F24"/>
    <w:rsid w:val="001D2CE7"/>
    <w:rsid w:val="001F50B0"/>
    <w:rsid w:val="001F56DF"/>
    <w:rsid w:val="001F70AD"/>
    <w:rsid w:val="00202A81"/>
    <w:rsid w:val="002048E4"/>
    <w:rsid w:val="002053A9"/>
    <w:rsid w:val="00230CD2"/>
    <w:rsid w:val="00242DB2"/>
    <w:rsid w:val="00251F3D"/>
    <w:rsid w:val="00253665"/>
    <w:rsid w:val="00264B78"/>
    <w:rsid w:val="00280997"/>
    <w:rsid w:val="002D435A"/>
    <w:rsid w:val="002F664E"/>
    <w:rsid w:val="002F757A"/>
    <w:rsid w:val="00300E1D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3C1D20"/>
    <w:rsid w:val="003D072D"/>
    <w:rsid w:val="003F239F"/>
    <w:rsid w:val="004117F3"/>
    <w:rsid w:val="00411F66"/>
    <w:rsid w:val="00414C65"/>
    <w:rsid w:val="0042162E"/>
    <w:rsid w:val="00432C1A"/>
    <w:rsid w:val="00443F27"/>
    <w:rsid w:val="00457A75"/>
    <w:rsid w:val="0046251F"/>
    <w:rsid w:val="004625F4"/>
    <w:rsid w:val="00465F8A"/>
    <w:rsid w:val="00470EEA"/>
    <w:rsid w:val="00485AF8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5E1314"/>
    <w:rsid w:val="006356C5"/>
    <w:rsid w:val="00640AAE"/>
    <w:rsid w:val="00641F24"/>
    <w:rsid w:val="00651100"/>
    <w:rsid w:val="00661D14"/>
    <w:rsid w:val="006A502E"/>
    <w:rsid w:val="006B2463"/>
    <w:rsid w:val="006B7237"/>
    <w:rsid w:val="00704863"/>
    <w:rsid w:val="00717529"/>
    <w:rsid w:val="00722425"/>
    <w:rsid w:val="00741529"/>
    <w:rsid w:val="00763C98"/>
    <w:rsid w:val="00765136"/>
    <w:rsid w:val="00772C9B"/>
    <w:rsid w:val="007871FD"/>
    <w:rsid w:val="00787998"/>
    <w:rsid w:val="007A1C9C"/>
    <w:rsid w:val="007A29F9"/>
    <w:rsid w:val="007A64FF"/>
    <w:rsid w:val="007B4A81"/>
    <w:rsid w:val="007E1945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D7F82"/>
    <w:rsid w:val="008E0707"/>
    <w:rsid w:val="008F7BC6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E060B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3CEC"/>
    <w:rsid w:val="00B06CD0"/>
    <w:rsid w:val="00B22F83"/>
    <w:rsid w:val="00B32258"/>
    <w:rsid w:val="00B511EE"/>
    <w:rsid w:val="00B65023"/>
    <w:rsid w:val="00B660EB"/>
    <w:rsid w:val="00B77253"/>
    <w:rsid w:val="00B82861"/>
    <w:rsid w:val="00B839DF"/>
    <w:rsid w:val="00B9413D"/>
    <w:rsid w:val="00BC6AEA"/>
    <w:rsid w:val="00BD3562"/>
    <w:rsid w:val="00BE4A2E"/>
    <w:rsid w:val="00BF118D"/>
    <w:rsid w:val="00C06267"/>
    <w:rsid w:val="00C10474"/>
    <w:rsid w:val="00C16CF0"/>
    <w:rsid w:val="00C27A25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1901"/>
    <w:rsid w:val="00FD2BCA"/>
    <w:rsid w:val="00FF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27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7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73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7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7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27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7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73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7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7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St-858/2018</izvorni_sadrzaj>
    <derivirana_varijabla naziv="DomainObject.Predmet.OznakaBroj_1">St-858/2018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CCS ULAGANJA d.o.o. zastupanog po punomoćniku Marek Zvara; Predrag Đorđević</izvorni_sadrzaj>
    <derivirana_varijabla naziv="DomainObject.Predmet.ProtustrankaFormated_1">  CCS ULAGANJA d.o.o. zastupanog po punomoćniku Marek Zvara; Predrag Đorđević</derivirana_varijabla>
  </DomainObject.Predmet.ProtustrankaFormated>
  <DomainObject.Predmet.ProtustrankaFormatedOIB>
    <izvorni_sadrzaj>  CCS ULAGANJA d.o.o., OIB 25680878204 zastupanog po punomoćniku Marek Zvara; Predrag Đorđević</izvorni_sadrzaj>
    <derivirana_varijabla naziv="DomainObject.Predmet.ProtustrankaFormatedOIB_1">  CCS ULAGANJA d.o.o., OIB 25680878204 zastupanog po punomoćniku Marek Zvara; Predrag Đorđević</derivirana_varijabla>
  </DomainObject.Predmet.ProtustrankaFormatedOIB>
  <DomainObject.Predmet.ProtustrankaFormatedWithAdress>
    <izvorni_sadrzaj> CCS ULAGANJA d.o.o., Vlaška 67, 10000 Zagreb zastupanog po punomoćniku Marek Zvara; Predrag Đorđević</izvorni_sadrzaj>
    <derivirana_varijabla naziv="DomainObject.Predmet.ProtustrankaFormatedWithAdress_1"> CCS ULAGANJA d.o.o., Vlaška 67, 10000 Zagreb zastupanog po punomoćniku Marek Zvara; Predrag Đorđević</derivirana_varijabla>
  </DomainObject.Predmet.ProtustrankaFormatedWithAdress>
  <DomainObject.Predmet.ProtustrankaFormatedWithAdressOIB>
    <izvorni_sadrzaj> CCS ULAGANJA d.o.o., OIB 25680878204, Vlaška 67, 10000 Zagreb zastupanog po punomoćniku Marek Zvara; Predrag Đorđević</izvorni_sadrzaj>
    <derivirana_varijabla naziv="DomainObject.Predmet.ProtustrankaFormatedWithAdressOIB_1"> CCS ULAGANJA d.o.o., OIB 25680878204, Vlaška 67, 10000 Zagreb zastupanog po punomoćniku Marek Zvara; Predrag Đorđević</derivirana_varijabla>
  </DomainObject.Predmet.ProtustrankaFormatedWithAdressOIB>
  <DomainObject.Predmet.ProtustrankaWithAdress>
    <izvorni_sadrzaj>CCS ULAGANJA d.o.o. Vlaška 67, 10000 Zagreb</izvorni_sadrzaj>
    <derivirana_varijabla naziv="DomainObject.Predmet.ProtustrankaWithAdress_1">CCS ULAGANJA d.o.o. Vlaška 67, 10000 Zagreb</derivirana_varijabla>
  </DomainObject.Predmet.ProtustrankaWithAdress>
  <DomainObject.Predmet.ProtustrankaWithAdressOIB>
    <izvorni_sadrzaj>CCS ULAGANJA d.o.o., OIB 25680878204, Vlaška 67, 10000 Zagreb</izvorni_sadrzaj>
    <derivirana_varijabla naziv="DomainObject.Predmet.ProtustrankaWithAdressOIB_1">CCS ULAGANJA d.o.o., OIB 25680878204, Vlaška 67, 10000 Zagreb</derivirana_varijabla>
  </DomainObject.Predmet.ProtustrankaWithAdressOIB>
  <DomainObject.Predmet.ProtustrankaNazivFormated>
    <izvorni_sadrzaj>CCS ULAGANJA d.o.o.</izvorni_sadrzaj>
    <derivirana_varijabla naziv="DomainObject.Predmet.ProtustrankaNazivFormated_1">CCS ULAGANJA d.o.o.</derivirana_varijabla>
  </DomainObject.Predmet.ProtustrankaNazivFormated>
  <DomainObject.Predmet.ProtustrankaNazivFormatedOIB>
    <izvorni_sadrzaj>CCS ULAGANJA d.o.o., OIB 25680878204</izvorni_sadrzaj>
    <derivirana_varijabla naziv="DomainObject.Predmet.ProtustrankaNazivFormatedOIB_1">CCS ULAGANJA d.o.o., OIB 25680878204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CCS ULAGANJA d.o.o. zastupanog po punomoćniku Marek Zvara; Predrag Đorđević</item>
    </izvorni_sadrzaj>
    <derivirana_varijabla naziv="DomainObject.Predmet.ProtuStrankaListFormated_1">
      <item>CCS ULAGANJA d.o.o. zastupanog po punomoćniku Marek Zvara; Predrag Đorđević</item>
    </derivirana_varijabla>
  </DomainObject.Predmet.ProtuStrankaListFormated>
  <DomainObject.Predmet.ProtuStrankaListFormatedOIB>
    <izvorni_sadrzaj>
      <item>CCS ULAGANJA d.o.o., OIB 25680878204 zastupanog po punomoćniku Marek Zvara; Predrag Đorđević</item>
    </izvorni_sadrzaj>
    <derivirana_varijabla naziv="DomainObject.Predmet.ProtuStrankaListFormatedOIB_1">
      <item>CCS ULAGANJA d.o.o., OIB 25680878204 zastupanog po punomoćniku Marek Zvara; Predrag Đorđević</item>
    </derivirana_varijabla>
  </DomainObject.Predmet.ProtuStrankaListFormatedOIB>
  <DomainObject.Predmet.ProtuStrankaListFormatedWithAdress>
    <izvorni_sadrzaj>
      <item>CCS ULAGANJA d.o.o., Vlaška 67, 10000 Zagreb zastupanog po punomoćniku Marek Zvara; Predrag Đorđević</item>
    </izvorni_sadrzaj>
    <derivirana_varijabla naziv="DomainObject.Predmet.ProtuStrankaListFormatedWithAdress_1">
      <item>CCS ULAGANJA d.o.o., Vlaška 67, 10000 Zagreb zastupanog po punomoćniku Marek Zvara; Predrag Đorđević</item>
    </derivirana_varijabla>
  </DomainObject.Predmet.ProtuStrankaListFormatedWithAdress>
  <DomainObject.Predmet.ProtuStrankaListFormatedWithAdressOIB>
    <izvorni_sadrzaj>
      <item>CCS ULAGANJA d.o.o., OIB 25680878204, Vlaška 67, 10000 Zagreb zastupanog po punomoćniku Marek Zvara; Predrag Đorđević</item>
    </izvorni_sadrzaj>
    <derivirana_varijabla naziv="DomainObject.Predmet.ProtuStrankaListFormatedWithAdressOIB_1">
      <item>CCS ULAGANJA d.o.o., OIB 25680878204, Vlaška 67, 10000 Zagreb zastupanog po punomoćniku Marek Zvara; Predrag Đorđević</item>
    </derivirana_varijabla>
  </DomainObject.Predmet.ProtuStrankaListFormatedWithAdressOIB>
  <DomainObject.Predmet.ProtuStrankaListNazivFormated>
    <izvorni_sadrzaj>
      <item>CCS ULAGANJA d.o.o.</item>
    </izvorni_sadrzaj>
    <derivirana_varijabla naziv="DomainObject.Predmet.ProtuStrankaListNazivFormated_1">
      <item>CCS ULAGANJA d.o.o.</item>
    </derivirana_varijabla>
  </DomainObject.Predmet.ProtuStrankaListNazivFormated>
  <DomainObject.Predmet.ProtuStrankaListNazivFormatedOIB>
    <izvorni_sadrzaj>
      <item>CCS ULAGANJA d.o.o., OIB 25680878204</item>
    </izvorni_sadrzaj>
    <derivirana_varijabla naziv="DomainObject.Predmet.ProtuStrankaListNazivFormatedOIB_1">
      <item>CCS ULAGANJA d.o.o., OIB 25680878204</item>
    </derivirana_varijabla>
  </DomainObject.Predmet.ProtuStrankaListNazivFormatedOIB>
  <DomainObject.Predmet.OstaliListFormated>
    <izvorni_sadrzaj>
      <item>Marek Zvara punomoćnik sudionika u postupku CCS ULAGANJA d.o.o.</item>
      <item>Predrag Đorđević punomoćnik sudionika u postupku CCS ULAGANJA d.o.o.</item>
    </izvorni_sadrzaj>
    <derivirana_varijabla naziv="DomainObject.Predmet.OstaliListFormated_1">
      <item>Marek Zvara punomoćnik sudionika u postupku CCS ULAGANJA d.o.o.</item>
      <item>Predrag Đorđević punomoćnik sudionika u postupku CCS ULAGANJA d.o.o.</item>
    </derivirana_varijabla>
  </DomainObject.Predmet.OstaliListFormated>
  <DomainObject.Predmet.OstaliListFormatedOIB>
    <izvorni_sadrzaj>
      <item>Marek Zvara punomoćnik sudionika u postupku CCS ULAGANJA d.o.o.</item>
      <item>Predrag Đorđević, OIB 88667158246 punomoćnik sudionika u postupku CCS ULAGANJA d.o.o.</item>
    </izvorni_sadrzaj>
    <derivirana_varijabla naziv="DomainObject.Predmet.OstaliListFormatedOIB_1">
      <item>Marek Zvara punomoćnik sudionika u postupku CCS ULAGANJA d.o.o.</item>
      <item>Predrag Đorđević, OIB 88667158246 punomoćnik sudionika u postupku CCS ULAGANJA d.o.o.</item>
    </derivirana_varijabla>
  </DomainObject.Predmet.OstaliListFormatedOIB>
  <DomainObject.Predmet.OstaliListFormatedWithAdress>
    <izvorni_sadrzaj>
      <item>Marek Zvara, Maroltingergasse 88, Wien punomoćnik sudionika u postupku CCS ULAGANJA d.o.o.</item>
      <item>Predrag Đorđević, Ulica Vladimira Nazora 11, 10000 Zagreb punomoćnik sudionika u postupku CCS ULAGANJA d.o.o.</item>
    </izvorni_sadrzaj>
    <derivirana_varijabla naziv="DomainObject.Predmet.OstaliListFormatedWithAdress_1">
      <item>Marek Zvara, Maroltingergasse 88, Wien punomoćnik sudionika u postupku CCS ULAGANJA d.o.o.</item>
      <item>Predrag Đorđević, Ulica Vladimira Nazora 11, 10000 Zagreb punomoćnik sudionika u postupku CCS ULAGANJA d.o.o.</item>
    </derivirana_varijabla>
  </DomainObject.Predmet.OstaliListFormatedWithAdress>
  <DomainObject.Predmet.OstaliListFormatedWithAdressOIB>
    <izvorni_sadrzaj>
      <item>Marek Zvara, Maroltingergasse 88, Wien punomoćnik sudionika u postupku CCS ULAGANJA d.o.o.</item>
      <item>Predrag Đorđević, OIB 88667158246, Ulica Vladimira Nazora 11, 10000 Zagreb punomoćnik sudionika u postupku CCS ULAGANJA d.o.o.</item>
    </izvorni_sadrzaj>
    <derivirana_varijabla naziv="DomainObject.Predmet.OstaliListFormatedWithAdressOIB_1">
      <item>Marek Zvara, Maroltingergasse 88, Wien punomoćnik sudionika u postupku CCS ULAGANJA d.o.o.</item>
      <item>Predrag Đorđević, OIB 88667158246, Ulica Vladimira Nazora 11, 10000 Zagreb punomoćnik sudionika u postupku CCS ULAGANJA d.o.o.</item>
    </derivirana_varijabla>
  </DomainObject.Predmet.OstaliListFormatedWithAdressOIB>
  <DomainObject.Predmet.OstaliListNazivFormated>
    <izvorni_sadrzaj>
      <item>Marek Zvara</item>
      <item>Predrag Đorđević</item>
    </izvorni_sadrzaj>
    <derivirana_varijabla naziv="DomainObject.Predmet.OstaliListNazivFormated_1">
      <item>Marek Zvara</item>
      <item>Predrag Đorđević</item>
    </derivirana_varijabla>
  </DomainObject.Predmet.OstaliListNazivFormated>
  <DomainObject.Predmet.OstaliListNazivFormatedOIB>
    <izvorni_sadrzaj>
      <item>Marek Zvara</item>
      <item>Predrag Đorđević, OIB 88667158246</item>
    </izvorni_sadrzaj>
    <derivirana_varijabla naziv="DomainObject.Predmet.OstaliListNazivFormatedOIB_1">
      <item>Marek Zvara</item>
      <item>Predrag Đorđević, OIB 88667158246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CCS ULAGANJA d.o.o.</izvorni_sadrzaj>
    <derivirana_varijabla naziv="DomainObject.Predmet.ProtustrankaIDrugi_1">CCS ULAGANJA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CCS ULAGANJA d.o.o., OIB 25680878204, Vlaška 67, 10000 Zagreb</izvorni_sadrzaj>
    <derivirana_varijabla naziv="DomainObject.Predmet.ProtustrankaIDrugiAdressOIB_1">CCS ULAGANJA d.o.o., OIB 25680878204, Vlaška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CCS ULAGANJA d.o.o.</item>
      <item>FINA Regionalni centar Zagreb</item>
      <item>Marek Zvara</item>
      <item>Predrag Đorđević</item>
    </izvorni_sadrzaj>
    <derivirana_varijabla naziv="DomainObject.Predmet.SudioniciListNaziv_1">
      <item>CCS ULAGANJA d.o.o.</item>
      <item>FINA Regionalni centar Zagreb</item>
      <item>Marek Zvara</item>
      <item>Predrag Đorđević</item>
    </derivirana_varijabla>
  </DomainObject.Predmet.SudioniciListNaziv>
  <DomainObject.Predmet.SudioniciListAdressOIB>
    <izvorni_sadrzaj>
      <item>CCS ULAGANJA d.o.o., OIB 25680878204, Vlaška 67,10000 Zagreb</item>
      <item>FINA Regionalni centar Zagreb, OIB 85821130368, Trg svibanjskih žrtava 1995. 1,10000 Zagreb</item>
      <item>Marek Zvara, Maroltingergasse 88,Wien</item>
      <item>Predrag Đorđević, OIB 88667158246, Ulica Vladimira Nazora 11,10000 Zagreb</item>
    </izvorni_sadrzaj>
    <derivirana_varijabla naziv="DomainObject.Predmet.SudioniciListAdressOIB_1">
      <item>CCS ULAGANJA d.o.o., OIB 25680878204, Vlaška 67,10000 Zagreb</item>
      <item>FINA Regionalni centar Zagreb, OIB 85821130368, Trg svibanjskih žrtava 1995. 1,10000 Zagreb</item>
      <item>Marek Zvara, Maroltingergasse 88,Wien</item>
      <item>Predrag Đorđević, OIB 88667158246, Ulica Vladimira Nazora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25680878204</item>
      <item>, OIB 85821130368</item>
      <item>, OIB null</item>
      <item>, OIB 88667158246</item>
    </izvorni_sadrzaj>
    <derivirana_varijabla naziv="DomainObject.Predmet.SudioniciListNazivOIB_1">
      <item>, OIB 25680878204</item>
      <item>, OIB 85821130368</item>
      <item>, OIB null</item>
      <item>, OIB 88667158246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D02001-4AD7-40BB-9374-CE6B2A732C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443</properties:Words>
  <properties:Characters>2274</properties:Characters>
  <properties:Lines>72</properties:Lines>
  <properties:Paragraphs>31</properties:Paragraphs>
  <properties:TotalTime>346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2018-06-04T06:07:00Z</cp:lastPrinted>
  <dcterms:modified xmlns:xsi="http://www.w3.org/2001/XMLSchema-instance" xsi:type="dcterms:W3CDTF">2018-06-04T06:07:00Z</dcterms:modified>
  <cp:revision>258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Zaključak-poziv upravi (ZAKLJUČAK-poziv upravi.docx)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