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ca5d" w14:paraId="06aca5d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B743CD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B743CD">
              <w:t>5/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 </w:t>
      </w:r>
      <w:r w:rsidRPr="00B743CD">
        <w:t>EURO Z. B. BIRO društvo s ograničenom odgovornošću za trgovinu i usluge</w:t>
      </w:r>
      <w:r>
        <w:t xml:space="preserve"> Vukovar, Andrije Hebranga 1, </w:t>
      </w:r>
      <w:proofErr w:type="spellStart"/>
      <w:r>
        <w:t>OIB</w:t>
      </w:r>
      <w:proofErr w:type="spellEnd"/>
      <w:r>
        <w:t xml:space="preserve">: </w:t>
      </w:r>
      <w:r w:rsidRPr="00B743CD">
        <w:t>67124175218</w:t>
      </w:r>
      <w:r>
        <w:t xml:space="preserve"> </w:t>
      </w:r>
      <w:proofErr w:type="spellStart"/>
      <w:r>
        <w:t>MBS</w:t>
      </w:r>
      <w:proofErr w:type="spellEnd"/>
      <w:r>
        <w:t xml:space="preserve">: </w:t>
      </w:r>
      <w:r w:rsidRPr="00B743CD">
        <w:t>030129242</w:t>
      </w:r>
      <w:r>
        <w:t>,  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 xml:space="preserve">da ukupni iznos evidentiranog duga dužnika </w:t>
      </w:r>
      <w:r w:rsidRPr="00B743CD">
        <w:t>EURO Z. B. BIRO društvo s ograničenom odgovornošću za trgovinu i usluge</w:t>
      </w:r>
      <w:r>
        <w:t xml:space="preserve"> Vukovar, Andrije Hebranga 1, </w:t>
      </w:r>
      <w:proofErr w:type="spellStart"/>
      <w:r>
        <w:t>OIB</w:t>
      </w:r>
      <w:proofErr w:type="spellEnd"/>
      <w:r>
        <w:t xml:space="preserve">: </w:t>
      </w:r>
      <w:r w:rsidRPr="00B743CD">
        <w:t>67124175218</w:t>
      </w:r>
      <w:r>
        <w:t xml:space="preserve"> </w:t>
      </w:r>
      <w:proofErr w:type="spellStart"/>
      <w:r>
        <w:t>MBS</w:t>
      </w:r>
      <w:proofErr w:type="spellEnd"/>
      <w:r>
        <w:t xml:space="preserve">: </w:t>
      </w:r>
      <w:r w:rsidRPr="00B743CD">
        <w:t>030129242</w:t>
      </w:r>
      <w:r>
        <w:t xml:space="preserve">, iznosi 26.459,14 kn.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Saša </w:t>
      </w:r>
      <w:proofErr w:type="spellStart"/>
      <w:r>
        <w:t>Zekanović</w:t>
      </w:r>
      <w:proofErr w:type="spellEnd"/>
      <w:r>
        <w:t xml:space="preserve"> iz Vukovara, 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1312B3">
        <w:t>5-19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34E1E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743CD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34E1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4E1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E1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E1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34E1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4E1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E1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E1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2019.</izvorni_sadrzaj>
    <derivirana_varijabla naziv="DomainObject.Predmet.DatumOsnivanja_1">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St-5/2019</izvorni_sadrzaj>
    <derivirana_varijabla naziv="DomainObject.Predmet.OznakaBroj_1">St-5/2019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Z. B. BIRO društvo s ograničenom odgovornošću za trgovinu i usluge</izvorni_sadrzaj>
    <derivirana_varijabla naziv="DomainObject.Predmet.ProtustrankaFormated_1">  EURO Z. B. BIRO društvo s ograničenom odgovornošću za trgovinu i usluge</derivirana_varijabla>
  </DomainObject.Predmet.ProtustrankaFormated>
  <DomainObject.Predmet.ProtustrankaFormatedOIB>
    <izvorni_sadrzaj>  EURO Z. B. BIRO društvo s ograničenom odgovornošću za trgovinu i usluge, OIB 67124175218</izvorni_sadrzaj>
    <derivirana_varijabla naziv="DomainObject.Predmet.ProtustrankaFormatedOIB_1">  EURO Z. B. BIRO društvo s ograničenom odgovornošću za trgovinu i usluge, OIB 67124175218</derivirana_varijabla>
  </DomainObject.Predmet.ProtustrankaFormatedOIB>
  <DomainObject.Predmet.ProtustrankaFormatedWithAdress>
    <izvorni_sadrzaj> EURO Z. B. BIRO društvo s ograničenom odgovornošću za trgovinu i usluge, Andrije Hebranga 1, 32000 Vukovar</izvorni_sadrzaj>
    <derivirana_varijabla naziv="DomainObject.Predmet.ProtustrankaFormatedWithAdress_1"> EURO Z. B. BIRO društvo s ograničenom odgovornošću za trgovinu i usluge, Andrije Hebranga 1, 32000 Vukovar</derivirana_varijabla>
  </DomainObject.Predmet.ProtustrankaFormatedWithAdress>
  <DomainObject.Predmet.ProtustrankaFormatedWithAdressOIB>
    <izvorni_sadrzaj> EURO Z. B. BIRO društvo s ograničenom odgovornošću za trgovinu i usluge, OIB 67124175218, Andrije Hebranga 1, 32000 Vukovar</izvorni_sadrzaj>
    <derivirana_varijabla naziv="DomainObject.Predmet.ProtustrankaFormatedWithAdressOIB_1"> EURO Z. B. BIRO društvo s ograničenom odgovornošću za trgovinu i usluge, OIB 67124175218, Andrije Hebranga 1, 32000 Vukovar</derivirana_varijabla>
  </DomainObject.Predmet.ProtustrankaFormatedWithAdressOIB>
  <DomainObject.Predmet.ProtustrankaWithAdress>
    <izvorni_sadrzaj>EURO Z. B. BIRO društvo s ograničenom odgovornošću za trgovinu i usluge Andrije Hebranga 1, 32000 Vukovar</izvorni_sadrzaj>
    <derivirana_varijabla naziv="DomainObject.Predmet.ProtustrankaWithAdress_1">EURO Z. B. BIRO društvo s ograničenom odgovornošću za trgovinu i usluge Andrije Hebranga 1, 32000 Vukovar</derivirana_varijabla>
  </DomainObject.Predmet.ProtustrankaWithAdress>
  <DomainObject.Predmet.ProtustrankaWithAdressOIB>
    <izvorni_sadrzaj>EURO Z. B. BIRO društvo s ograničenom odgovornošću za trgovinu i usluge, OIB 67124175218, Andrije Hebranga 1, 32000 Vukovar</izvorni_sadrzaj>
    <derivirana_varijabla naziv="DomainObject.Predmet.ProtustrankaWithAdressOIB_1">EURO Z. B. BIRO društvo s ograničenom odgovornošću za trgovinu i usluge, OIB 67124175218, Andrije Hebranga 1, 32000 Vukovar</derivirana_varijabla>
  </DomainObject.Predmet.ProtustrankaWithAdressOIB>
  <DomainObject.Predmet.ProtustrankaNazivFormated>
    <izvorni_sadrzaj>EURO Z. B. BIRO društvo s ograničenom odgovornošću za trgovinu i usluge</izvorni_sadrzaj>
    <derivirana_varijabla naziv="DomainObject.Predmet.ProtustrankaNazivFormated_1">EURO Z. B. BIRO društvo s ograničenom odgovornošću za trgovinu i usluge</derivirana_varijabla>
  </DomainObject.Predmet.ProtustrankaNazivFormated>
  <DomainObject.Predmet.ProtustrankaNazivFormatedOIB>
    <izvorni_sadrzaj>EURO Z. B. BIRO društvo s ograničenom odgovornošću za trgovinu i usluge, OIB 67124175218</izvorni_sadrzaj>
    <derivirana_varijabla naziv="DomainObject.Predmet.ProtustrankaNazivFormatedOIB_1">EURO Z. B. BIRO društvo s ograničenom odgovornošću za trgovinu i usluge, OIB 67124175218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Z. B. BIRO društvo s ograničenom odgovornošću za trgovinu i usluge</item>
    </izvorni_sadrzaj>
    <derivirana_varijabla naziv="DomainObject.Predmet.ProtuStrankaListFormated_1">
      <item>EURO Z. B. BIRO društvo s ograničenom odgovornošću za trgovinu i usluge</item>
    </derivirana_varijabla>
  </DomainObject.Predmet.ProtuStrankaListFormated>
  <DomainObject.Predmet.ProtuStrankaListFormatedOIB>
    <izvorni_sadrzaj>
      <item>EURO Z. B. BIRO društvo s ograničenom odgovornošću za trgovinu i usluge, OIB 67124175218</item>
    </izvorni_sadrzaj>
    <derivirana_varijabla naziv="DomainObject.Predmet.ProtuStrankaListFormatedOIB_1">
      <item>EURO Z. B. BIRO društvo s ograničenom odgovornošću za trgovinu i usluge, OIB 67124175218</item>
    </derivirana_varijabla>
  </DomainObject.Predmet.ProtuStrankaListFormatedOIB>
  <DomainObject.Predmet.ProtuStrankaListFormatedWithAdress>
    <izvorni_sadrzaj>
      <item>EURO Z. B. BIRO društvo s ograničenom odgovornošću za trgovinu i usluge, Andrije Hebranga 1, 32000 Vukovar</item>
    </izvorni_sadrzaj>
    <derivirana_varijabla naziv="DomainObject.Predmet.ProtuStrankaListFormatedWithAdress_1">
      <item>EURO Z. B. BIRO društvo s ograničenom odgovornošću za trgovinu i usluge, Andrije Hebranga 1, 32000 Vukovar</item>
    </derivirana_varijabla>
  </DomainObject.Predmet.ProtuStrankaListFormatedWithAdress>
  <DomainObject.Predmet.ProtuStrankaListFormatedWithAdressOIB>
    <izvorni_sadrzaj>
      <item>EURO Z. B. BIRO društvo s ograničenom odgovornošću za trgovinu i usluge, OIB 67124175218, Andrije Hebranga 1, 32000 Vukovar</item>
    </izvorni_sadrzaj>
    <derivirana_varijabla naziv="DomainObject.Predmet.ProtuStrankaListFormatedWithAdressOIB_1">
      <item>EURO Z. B. BIRO društvo s ograničenom odgovornošću za trgovinu i usluge, OIB 67124175218, Andrije Hebranga 1, 32000 Vukovar</item>
    </derivirana_varijabla>
  </DomainObject.Predmet.ProtuStrankaListFormatedWithAdressOIB>
  <DomainObject.Predmet.ProtuStrankaListNazivFormated>
    <izvorni_sadrzaj>
      <item>EURO Z. B. BIRO društvo s ograničenom odgovornošću za trgovinu i usluge</item>
    </izvorni_sadrzaj>
    <derivirana_varijabla naziv="DomainObject.Predmet.ProtuStrankaListNazivFormated_1">
      <item>EURO Z. B. BIRO društvo s ograničenom odgovornošću za trgovinu i usluge</item>
    </derivirana_varijabla>
  </DomainObject.Predmet.ProtuStrankaListNazivFormated>
  <DomainObject.Predmet.ProtuStrankaListNazivFormatedOIB>
    <izvorni_sadrzaj>
      <item>EURO Z. B. BIRO društvo s ograničenom odgovornošću za trgovinu i usluge, OIB 67124175218</item>
    </izvorni_sadrzaj>
    <derivirana_varijabla naziv="DomainObject.Predmet.ProtuStrankaListNazivFormatedOIB_1">
      <item>EURO Z. B. BIRO društvo s ograničenom odgovornošću za trgovinu i usluge, OIB 67124175218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Z. B. BIRO društvo s ograničenom odgovornošću za trgovinu i usluge</izvorni_sadrzaj>
    <derivirana_varijabla naziv="DomainObject.Predmet.ProtustrankaIDrugi_1">EURO Z. B. BIRO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Z. B. BIRO društvo s ograničenom odgovornošću za trgovinu i usluge, OIB 67124175218, Andrije Hebranga 1, 32000 Vukovar</izvorni_sadrzaj>
    <derivirana_varijabla naziv="DomainObject.Predmet.ProtustrankaIDrugiAdressOIB_1">EURO Z. B. BIRO društvo s ograničenom odgovornošću za trgovinu i usluge, OIB 67124175218,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Z. B. BIRO društvo s ograničenom odgovornošću za trgovinu i usluge</item>
    </izvorni_sadrzaj>
    <derivirana_varijabla naziv="DomainObject.Predmet.SudioniciListNaziv_1">
      <item>FINA RC OSIJEK</item>
      <item>EURO Z. B. BIRO društvo s ograničenom odgovornošću za trgovinu i usluge</item>
    </derivirana_varijabla>
  </DomainObject.Predmet.SudioniciListNaziv>
  <DomainObject.Predmet.SudioniciListAdressOIB>
    <izvorni_sadrzaj>
      <item>FINA RC OSIJEK, OIB 85821130368</item>
      <item>EURO Z. B. BIRO društvo s ograničenom odgovornošću za trgovinu i usluge, OIB 67124175218, Andrije Hebranga 1,32000 Vukovar</item>
    </izvorni_sadrzaj>
    <derivirana_varijabla naziv="DomainObject.Predmet.SudioniciListAdressOIB_1">
      <item>FINA RC OSIJEK, OIB 85821130368</item>
      <item>EURO Z. B. BIRO društvo s ograničenom odgovornošću za trgovinu i usluge, OIB 67124175218, Andrije Hebranga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67124175218</item>
    </izvorni_sadrzaj>
    <derivirana_varijabla naziv="DomainObject.Predmet.SudioniciListNazivOIB_1">
      <item>, OIB 85821130368</item>
      <item>, OIB 67124175218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671DC-632A-4A3F-A114-D38BBEFA2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2042</properties:Characters>
  <properties:Lines>50</properties:Lines>
  <properties:Paragraphs>18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2019-02-07T08:45:00Z</cp:lastPrinted>
  <dcterms:modified xmlns:xsi="http://www.w3.org/2001/XMLSchema-instance" xsi:type="dcterms:W3CDTF">2019-02-07T08:46:00Z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