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1e7f" w14:paraId="b621e7f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D47B2E">
        <w:rPr>
          <w:lang w:val="hr-HR"/>
        </w:rPr>
        <w:t>St-193/15-4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D47B2E">
        <w:t>KOŽAR zadruga za trgovinu, proizvodnju i usluge, OIB: 06334026376, sa sjedištem u Prokljuvanci 2, 48350 Budrovac</w:t>
      </w:r>
      <w:r w:rsidR="00F25737">
        <w:t>, dana 23</w:t>
      </w:r>
      <w:r w:rsidR="00920620">
        <w:t>. listopada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D47B2E">
        <w:t>KOŽAR zadruga za trgovinu, proizvodnju i usluge, OIB: 06334026376, sa sjedištem u Prokljuvanci 2, 48350 Budrovac</w:t>
      </w:r>
      <w:r w:rsidR="00830E49">
        <w:t xml:space="preserve">, iznosi </w:t>
      </w:r>
      <w:r w:rsidR="00D47B2E">
        <w:t>29.948,06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47B2E">
        <w:t>upravitelj</w:t>
      </w:r>
      <w:r w:rsidR="002E00D7">
        <w:t xml:space="preserve"> dužnika </w:t>
      </w:r>
      <w:r w:rsidR="00D47B2E">
        <w:t>Dejan Kožar iz Đurđevca, Ciglenska 74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47B2E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47B2E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D47B2E">
        <w:rPr>
          <w:lang w:val="hr-HR"/>
        </w:rPr>
        <w:t>17. rujna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D47B2E">
        <w:t>KOŽAR zadruga za trgovinu, proizvodnju i usluge, OIB: 06334026376, sa sjedištem u Prokljuvanci 2, 48350 Budrovac</w:t>
      </w:r>
      <w:r>
        <w:t>, navodeći da du</w:t>
      </w:r>
      <w:r w:rsidR="00715C85">
        <w:t xml:space="preserve">žnik na dan </w:t>
      </w:r>
      <w:r w:rsidR="00D47B2E">
        <w:t>15.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D47B2E">
        <w:t>29.948,06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15C85">
        <w:rPr>
          <w:lang w:val="hr-HR"/>
        </w:rPr>
        <w:t>2</w:t>
      </w:r>
      <w:r w:rsidR="00F25737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0F2119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456906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D47B2E">
        <w:t>upravitelj dužnika Dejan Kožar iz Đurđevca, Ciglenska 74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BA5" w:rsidP="007F64E0" w:rsidR="000D1BA5">
      <w:r>
        <w:separator/>
      </w:r>
    </w:p>
  </w:endnote>
  <w:endnote w:id="0" w:type="continuationSeparator">
    <w:p w:rsidRDefault="000D1BA5" w:rsidP="007F64E0" w:rsidR="000D1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BA5" w:rsidP="007F64E0" w:rsidR="000D1BA5">
      <w:r>
        <w:separator/>
      </w:r>
    </w:p>
  </w:footnote>
  <w:footnote w:id="0" w:type="continuationSeparator">
    <w:p w:rsidRDefault="000D1BA5" w:rsidP="007F64E0" w:rsidR="000D1B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F2119" w:rsidRPr="000F2119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D47B2E">
      <w:rPr>
        <w:lang w:val="hr-HR"/>
      </w:rPr>
      <w:t>St-193/15-4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1BA5"/>
    <w:rsid w:val="000D64B2"/>
    <w:rsid w:val="000E104E"/>
    <w:rsid w:val="000E4A0B"/>
    <w:rsid w:val="000E7741"/>
    <w:rsid w:val="000F2119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35D1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B2E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KOŽAR zadruga za trgovinu, proizvodnju i usluge</izvorni_sadrzaj>
    <derivirana_varijabla naziv="DomainObject.Predmet.ProtustrankaFormated_1">  KOŽAR zadruga za trgovinu, proizvodnju i usluge</derivirana_varijabla>
  </DomainObject.Predmet.ProtustrankaFormated>
  <DomainObject.Predmet.ProtustrankaFormatedOIB>
    <izvorni_sadrzaj>  KOŽAR zadruga za trgovinu, proizvodnju i usluge, OIB 06334026376</izvorni_sadrzaj>
    <derivirana_varijabla naziv="DomainObject.Predmet.ProtustrankaFormatedOIB_1">  KOŽAR zadruga za trgovinu, proizvodnju i usluge, OIB 06334026376</derivirana_varijabla>
  </DomainObject.Predmet.ProtustrankaFormatedOIB>
  <DomainObject.Predmet.ProtustrankaFormatedWithAdress>
    <izvorni_sadrzaj> KOŽAR zadruga za trgovinu, proizvodnju i usluge, Prokljuvanci 2, 48350 Budrovac</izvorni_sadrzaj>
    <derivirana_varijabla naziv="DomainObject.Predmet.ProtustrankaFormatedWithAdress_1"> KOŽAR zadruga za trgovinu, proizvodnju i usluge, Prokljuvanci 2, 48350 Budrovac</derivirana_varijabla>
  </DomainObject.Predmet.ProtustrankaFormatedWithAdress>
  <DomainObject.Predmet.ProtustrankaFormatedWithAdressOIB>
    <izvorni_sadrzaj> KOŽAR zadruga za trgovinu, proizvodnju i usluge, OIB 06334026376, Prokljuvanci 2, 48350 Budrovac</izvorni_sadrzaj>
    <derivirana_varijabla naziv="DomainObject.Predmet.ProtustrankaFormatedWithAdressOIB_1"> KOŽAR zadruga za trgovinu, proizvodnju i usluge, OIB 06334026376, Prokljuvanci 2, 48350 Budrovac</derivirana_varijabla>
  </DomainObject.Predmet.ProtustrankaFormatedWithAdressOIB>
  <DomainObject.Predmet.ProtustrankaWithAdress>
    <izvorni_sadrzaj>KOŽAR zadruga za trgovinu, proizvodnju i usluge Prokljuvanci 2, 48350 Budrovac</izvorni_sadrzaj>
    <derivirana_varijabla naziv="DomainObject.Predmet.ProtustrankaWithAdress_1">KOŽAR zadruga za trgovinu, proizvodnju i usluge Prokljuvanci 2, 48350 Budrovac</derivirana_varijabla>
  </DomainObject.Predmet.ProtustrankaWithAdress>
  <DomainObject.Predmet.ProtustrankaWithAdressOIB>
    <izvorni_sadrzaj>KOŽAR zadruga za trgovinu, proizvodnju i usluge, OIB 06334026376, Prokljuvanci 2, 48350 Budrovac</izvorni_sadrzaj>
    <derivirana_varijabla naziv="DomainObject.Predmet.ProtustrankaWithAdressOIB_1">KOŽAR zadruga za trgovinu, proizvodnju i usluge, OIB 06334026376, Prokljuvanci 2, 48350 Budrovac</derivirana_varijabla>
  </DomainObject.Predmet.ProtustrankaWithAdressOIB>
  <DomainObject.Predmet.ProtustrankaNazivFormated>
    <izvorni_sadrzaj>KOŽAR zadruga za trgovinu, proizvodnju i usluge</izvorni_sadrzaj>
    <derivirana_varijabla naziv="DomainObject.Predmet.ProtustrankaNazivFormated_1">KOŽAR zadruga za trgovinu, proizvodnju i usluge</derivirana_varijabla>
  </DomainObject.Predmet.ProtustrankaNazivFormated>
  <DomainObject.Predmet.ProtustrankaNazivFormatedOIB>
    <izvorni_sadrzaj>KOŽAR zadruga za trgovinu, proizvodnju i usluge, OIB 06334026376</izvorni_sadrzaj>
    <derivirana_varijabla naziv="DomainObject.Predmet.ProtustrankaNazivFormatedOIB_1">KOŽAR zadruga za trgovinu, proizvodnju i usluge, OIB 06334026376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29902.70</izvorni_sadrzaj>
    <derivirana_varijabla naziv="DomainObject.Predmet.TrenutnaVrijednost_1">29902.70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KOŽAR zadruga za trgovinu, proizvodnju i usluge</item>
    </izvorni_sadrzaj>
    <derivirana_varijabla naziv="DomainObject.Predmet.ProtuStrankaListFormated_1">
      <item>KOŽAR zadruga za trgovinu, proizvodnju i usluge</item>
    </derivirana_varijabla>
  </DomainObject.Predmet.ProtuStrankaListFormated>
  <DomainObject.Predmet.ProtuStrankaListFormatedOIB>
    <izvorni_sadrzaj>
      <item>KOŽAR zadruga za trgovinu, proizvodnju i usluge, OIB 06334026376</item>
    </izvorni_sadrzaj>
    <derivirana_varijabla naziv="DomainObject.Predmet.ProtuStrankaListFormatedOIB_1">
      <item>KOŽAR zadruga za trgovinu, proizvodnju i usluge, OIB 06334026376</item>
    </derivirana_varijabla>
  </DomainObject.Predmet.ProtuStrankaListFormatedOIB>
  <DomainObject.Predmet.ProtuStrankaListFormatedWithAdress>
    <izvorni_sadrzaj>
      <item>KOŽAR zadruga za trgovinu, proizvodnju i usluge, Prokljuvanci 2, 48350 Budrovac</item>
    </izvorni_sadrzaj>
    <derivirana_varijabla naziv="DomainObject.Predmet.ProtuStrankaListFormatedWithAdress_1">
      <item>KOŽAR zadruga za trgovinu, proizvodnju i usluge, Prokljuvanci 2, 48350 Budrovac</item>
    </derivirana_varijabla>
  </DomainObject.Predmet.ProtuStrankaListFormatedWithAdress>
  <DomainObject.Predmet.ProtuStrankaListFormatedWithAdressOIB>
    <izvorni_sadrzaj>
      <item>KOŽAR zadruga za trgovinu, proizvodnju i usluge, OIB 06334026376, Prokljuvanci 2, 48350 Budrovac</item>
    </izvorni_sadrzaj>
    <derivirana_varijabla naziv="DomainObject.Predmet.ProtuStrankaListFormatedWithAdressOIB_1">
      <item>KOŽAR zadruga za trgovinu, proizvodnju i usluge, OIB 06334026376, Prokljuvanci 2, 48350 Budrovac</item>
    </derivirana_varijabla>
  </DomainObject.Predmet.ProtuStrankaListFormatedWithAdressOIB>
  <DomainObject.Predmet.ProtuStrankaListNazivFormated>
    <izvorni_sadrzaj>
      <item>KOŽAR zadruga za trgovinu, proizvodnju i usluge</item>
    </izvorni_sadrzaj>
    <derivirana_varijabla naziv="DomainObject.Predmet.ProtuStrankaListNazivFormated_1">
      <item>KOŽAR zadruga za trgovinu, proizvodnju i usluge</item>
    </derivirana_varijabla>
  </DomainObject.Predmet.ProtuStrankaListNazivFormated>
  <DomainObject.Predmet.ProtuStrankaListNazivFormatedOIB>
    <izvorni_sadrzaj>
      <item>KOŽAR zadruga za trgovinu, proizvodnju i usluge, OIB 06334026376</item>
    </izvorni_sadrzaj>
    <derivirana_varijabla naziv="DomainObject.Predmet.ProtuStrankaListNazivFormatedOIB_1">
      <item>KOŽAR zadruga za trgovinu, proizvodnju i usluge, OIB 06334026376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KOŽAR zadruga za trgovinu, proizvodnju i usluge</izvorni_sadrzaj>
    <derivirana_varijabla naziv="DomainObject.Predmet.ProtustrankaIDrugi_1">KOŽAR zadruga za trgovinu, proizvodnju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KOŽAR zadruga za trgovinu, proizvodnju i usluge, OIB 06334026376, Prokljuvanci 2, 48350 Budrovac</izvorni_sadrzaj>
    <derivirana_varijabla naziv="DomainObject.Predmet.ProtustrankaIDrugiAdressOIB_1">KOŽAR zadruga za trgovinu, proizvodnju i usluge, OIB 06334026376, Prokljuvanci 2, 48350 Budrovac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KOŽAR zadruga za trgovinu, proizvodnju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KOŽAR zadruga za trgovinu, proizvodnju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KOŽAR zadruga za trgovinu, proizvodnju i usluge, OIB 06334026376, Prokljuvanci 2,48350 Budrovac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KOŽAR zadruga za trgovinu, proizvodnju i usluge, OIB 06334026376, Prokljuvanci 2,48350 Budrovac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06334026376</item>
      <item>, OIB null</item>
      <item>, OIB null</item>
    </izvorni_sadrzaj>
    <derivirana_varijabla naziv="DomainObject.Predmet.SudioniciListNazivOIB_1">
      <item>, OIB null</item>
      <item>, OIB 06334026376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486</properties:Words>
  <properties:Characters>2636</properties:Characters>
  <properties:Lines>70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2015-10-23T11:04:00Z</dcterms:created>
  <dc:creator>user</dc:creator>
  <cp:lastModifiedBy>Marko Makaj</cp:lastModifiedBy>
  <cp:lastPrinted>2015-10-23T11:04:00Z</cp:lastPrinted>
  <dcterms:modified xmlns:xsi="http://www.w3.org/2001/XMLSchema-instance" xsi:type="dcterms:W3CDTF">2015-10-23T11:08:00Z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