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2d4e" w14:paraId="0652d4e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83216F">
        <w:t>41</w:t>
      </w:r>
      <w:r w:rsidR="00C36B21">
        <w:t>3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C36B21">
        <w:t>RAMEŠA I RAMEŠA j.t.d., Murter, Kornatska 37, OIB: 98794666804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A55EB9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C36B21">
        <w:t>RAMEŠA I RAMEŠA j.t.d., Murter, Kornatska 37, OIB: 98794666804</w:t>
      </w:r>
      <w:r w:rsidR="007046CC">
        <w:t xml:space="preserve">, sa danom </w:t>
      </w:r>
      <w:r>
        <w:t>2</w:t>
      </w:r>
      <w:r w:rsidR="00A55EB9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A55EB9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A55EB9">
        <w:t>Zdenko Krstić iz Osijeka, Županijska 2, OIB: 13827089798.</w:t>
      </w:r>
    </w:p>
    <w:p w:rsidRDefault="00A55EB9" w:rsidP="00A55EB9" w:rsidR="00A55EB9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C36B21">
        <w:t>RAMEŠA I RAMEŠA j.t.d., Murter, Kornatska 37, OIB: 98794666804</w:t>
      </w:r>
      <w:r>
        <w:t xml:space="preserve">, sa danom </w:t>
      </w:r>
      <w:r w:rsidR="00A55EB9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C36B21">
        <w:t>RAMEŠA I RAMEŠA j.t.d., Murter, Kornatska 37, OIB: 98794666804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C36B21">
        <w:t>413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1A6D55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55EB9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A43" w:rsidP="00EB4DE6" w:rsidR="00DD4A43">
      <w:r>
        <w:separator/>
      </w:r>
    </w:p>
  </w:endnote>
  <w:endnote w:id="0" w:type="continuationSeparator">
    <w:p w:rsidRDefault="00DD4A43" w:rsidP="00EB4DE6" w:rsidR="00DD4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A43" w:rsidP="00EB4DE6" w:rsidR="00DD4A43">
      <w:r>
        <w:separator/>
      </w:r>
    </w:p>
  </w:footnote>
  <w:footnote w:id="0" w:type="continuationSeparator">
    <w:p w:rsidRDefault="00DD4A43" w:rsidP="00EB4DE6" w:rsidR="00DD4A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00FE8">
      <w:rPr>
        <w:noProof/>
      </w:rPr>
      <w:t>2</w:t>
    </w:r>
    <w:r>
      <w:fldChar w:fldCharType="end"/>
    </w:r>
    <w:r>
      <w:t xml:space="preserve">                            </w:t>
    </w:r>
    <w:r w:rsidR="0083216F">
      <w:t xml:space="preserve">                        9 St-41</w:t>
    </w:r>
    <w:r w:rsidR="00C36B21">
      <w:t>3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5754B"/>
    <w:rsid w:val="001A1043"/>
    <w:rsid w:val="001A6D55"/>
    <w:rsid w:val="00200FE8"/>
    <w:rsid w:val="00221738"/>
    <w:rsid w:val="00270605"/>
    <w:rsid w:val="002A577B"/>
    <w:rsid w:val="003038A0"/>
    <w:rsid w:val="00347B56"/>
    <w:rsid w:val="004D1A15"/>
    <w:rsid w:val="00512737"/>
    <w:rsid w:val="00527C04"/>
    <w:rsid w:val="005944A7"/>
    <w:rsid w:val="005E392A"/>
    <w:rsid w:val="00641917"/>
    <w:rsid w:val="00683381"/>
    <w:rsid w:val="006951CE"/>
    <w:rsid w:val="006E5648"/>
    <w:rsid w:val="007046CC"/>
    <w:rsid w:val="00744774"/>
    <w:rsid w:val="00791DC6"/>
    <w:rsid w:val="008068F2"/>
    <w:rsid w:val="0083216F"/>
    <w:rsid w:val="00867989"/>
    <w:rsid w:val="008B03EF"/>
    <w:rsid w:val="008B205A"/>
    <w:rsid w:val="009229A6"/>
    <w:rsid w:val="009F4ED6"/>
    <w:rsid w:val="00A05719"/>
    <w:rsid w:val="00A30D2E"/>
    <w:rsid w:val="00A4361C"/>
    <w:rsid w:val="00A55EB9"/>
    <w:rsid w:val="00AC5066"/>
    <w:rsid w:val="00C07A69"/>
    <w:rsid w:val="00C36B21"/>
    <w:rsid w:val="00C84E3C"/>
    <w:rsid w:val="00CB4E78"/>
    <w:rsid w:val="00D3065F"/>
    <w:rsid w:val="00D355B3"/>
    <w:rsid w:val="00DD4A43"/>
    <w:rsid w:val="00E113E9"/>
    <w:rsid w:val="00E1175B"/>
    <w:rsid w:val="00E83EE3"/>
    <w:rsid w:val="00EB4DE6"/>
    <w:rsid w:val="00EC15DD"/>
    <w:rsid w:val="00F2096A"/>
    <w:rsid w:val="00FC21B3"/>
    <w:rsid w:val="00FE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RAMEŠA I RAMEŠA javno trgovačko društvo za elektroinstalacijske radove</izvorni_sadrzaj>
    <derivirana_varijabla naziv="DomainObject.Predmet.ProtustrankaFormated_1">  RAMEŠA I RAMEŠA javno trgovačko društvo za elektroinstalacijske radove</derivirana_varijabla>
  </DomainObject.Predmet.ProtustrankaFormated>
  <DomainObject.Predmet.ProtustrankaFormatedOIB>
    <izvorni_sadrzaj>  RAMEŠA I RAMEŠA javno trgovačko društvo za elektroinstalacijske radove, OIB 98794666804</izvorni_sadrzaj>
    <derivirana_varijabla naziv="DomainObject.Predmet.ProtustrankaFormatedOIB_1">  RAMEŠA I RAMEŠA javno trgovačko društvo za elektroinstalacijske radove, OIB 98794666804</derivirana_varijabla>
  </DomainObject.Predmet.ProtustrankaFormatedOIB>
  <DomainObject.Predmet.ProtustrankaFormatedWithAdress>
    <izvorni_sadrzaj> RAMEŠA I RAMEŠA javno trgovačko društvo za elektroinstalacijske radove, Kornatska 37, 22243 Murter</izvorni_sadrzaj>
    <derivirana_varijabla naziv="DomainObject.Predmet.ProtustrankaFormatedWithAdress_1"> RAMEŠA I RAMEŠA javno trgovačko društvo za elektroinstalacijske radove, Kornatska 37, 22243 Murter</derivirana_varijabla>
  </DomainObject.Predmet.ProtustrankaFormatedWithAdress>
  <DomainObject.Predmet.ProtustrankaFormatedWithAdressOIB>
    <izvorni_sadrzaj> RAMEŠA I RAMEŠA javno trgovačko društvo za elektroinstalacijske radove, OIB 98794666804, Kornatska 37, 22243 Murter</izvorni_sadrzaj>
    <derivirana_varijabla naziv="DomainObject.Predmet.ProtustrankaFormatedWithAdressOIB_1"> RAMEŠA I RAMEŠA javno trgovačko društvo za elektroinstalacijske radove, OIB 98794666804, Kornatska 37, 22243 Murter</derivirana_varijabla>
  </DomainObject.Predmet.ProtustrankaFormatedWithAdressOIB>
  <DomainObject.Predmet.ProtustrankaWithAdress>
    <izvorni_sadrzaj>RAMEŠA I RAMEŠA javno trgovačko društvo za elektroinstalacijske radove Kornatska 37, 22243 Murter</izvorni_sadrzaj>
    <derivirana_varijabla naziv="DomainObject.Predmet.ProtustrankaWithAdress_1">RAMEŠA I RAMEŠA javno trgovačko društvo za elektroinstalacijske radove Kornatska 37, 22243 Murter</derivirana_varijabla>
  </DomainObject.Predmet.ProtustrankaWithAdress>
  <DomainObject.Predmet.ProtustrankaWithAdressOIB>
    <izvorni_sadrzaj>RAMEŠA I RAMEŠA javno trgovačko društvo za elektroinstalacijske radove, OIB 98794666804, Kornatska 37, 22243 Murter</izvorni_sadrzaj>
    <derivirana_varijabla naziv="DomainObject.Predmet.ProtustrankaWithAdressOIB_1">RAMEŠA I RAMEŠA javno trgovačko društvo za elektroinstalacijske radove, OIB 98794666804, Kornatska 37, 22243 Murter</derivirana_varijabla>
  </DomainObject.Predmet.ProtustrankaWithAdressOIB>
  <DomainObject.Predmet.ProtustrankaNazivFormated>
    <izvorni_sadrzaj>RAMEŠA I RAMEŠA javno trgovačko društvo za elektroinstalacijske radove</izvorni_sadrzaj>
    <derivirana_varijabla naziv="DomainObject.Predmet.ProtustrankaNazivFormated_1">RAMEŠA I RAMEŠA javno trgovačko društvo za elektroinstalacijske radove</derivirana_varijabla>
  </DomainObject.Predmet.ProtustrankaNazivFormated>
  <DomainObject.Predmet.ProtustrankaNazivFormatedOIB>
    <izvorni_sadrzaj>RAMEŠA I RAMEŠA javno trgovačko društvo za elektroinstalacijske radove, OIB 98794666804</izvorni_sadrzaj>
    <derivirana_varijabla naziv="DomainObject.Predmet.ProtustrankaNazivFormatedOIB_1">RAMEŠA I RAMEŠA javno trgovačko društvo za elektroinstalacijske radove, OIB 98794666804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RAMEŠA I RAMEŠA javno trgovačko društvo za elektroinstalacijske radove</item>
    </izvorni_sadrzaj>
    <derivirana_varijabla naziv="DomainObject.Predmet.ProtuStrankaListFormated_1">
      <item>RAMEŠA I RAMEŠA javno trgovačko društvo za elektroinstalacijske radove</item>
    </derivirana_varijabla>
  </DomainObject.Predmet.ProtuStrankaListFormated>
  <DomainObject.Predmet.ProtuStrankaListFormatedOIB>
    <izvorni_sadrzaj>
      <item>RAMEŠA I RAMEŠA javno trgovačko društvo za elektroinstalacijske radove, OIB 98794666804</item>
    </izvorni_sadrzaj>
    <derivirana_varijabla naziv="DomainObject.Predmet.ProtuStrankaListFormatedOIB_1">
      <item>RAMEŠA I RAMEŠA javno trgovačko društvo za elektroinstalacijske radove, OIB 98794666804</item>
    </derivirana_varijabla>
  </DomainObject.Predmet.ProtuStrankaListFormatedOIB>
  <DomainObject.Predmet.ProtuStrankaListFormatedWithAdress>
    <izvorni_sadrzaj>
      <item>RAMEŠA I RAMEŠA javno trgovačko društvo za elektroinstalacijske radove, Kornatska 37, 22243 Murter</item>
    </izvorni_sadrzaj>
    <derivirana_varijabla naziv="DomainObject.Predmet.ProtuStrankaListFormatedWithAdress_1">
      <item>RAMEŠA I RAMEŠA javno trgovačko društvo za elektroinstalacijske radove, Kornatska 37, 22243 Murter</item>
    </derivirana_varijabla>
  </DomainObject.Predmet.ProtuStrankaListFormatedWithAdress>
  <DomainObject.Predmet.ProtuStrankaListFormatedWithAdressOIB>
    <izvorni_sadrzaj>
      <item>RAMEŠA I RAMEŠA javno trgovačko društvo za elektroinstalacijske radove, OIB 98794666804, Kornatska 37, 22243 Murter</item>
    </izvorni_sadrzaj>
    <derivirana_varijabla naziv="DomainObject.Predmet.ProtuStrankaListFormatedWithAdressOIB_1">
      <item>RAMEŠA I RAMEŠA javno trgovačko društvo za elektroinstalacijske radove, OIB 98794666804, Kornatska 37, 22243 Murter</item>
    </derivirana_varijabla>
  </DomainObject.Predmet.ProtuStrankaListFormatedWithAdressOIB>
  <DomainObject.Predmet.ProtuStrankaListNazivFormated>
    <izvorni_sadrzaj>
      <item>RAMEŠA I RAMEŠA javno trgovačko društvo za elektroinstalacijske radove</item>
    </izvorni_sadrzaj>
    <derivirana_varijabla naziv="DomainObject.Predmet.ProtuStrankaListNazivFormated_1">
      <item>RAMEŠA I RAMEŠA javno trgovačko društvo za elektroinstalacijske radove</item>
    </derivirana_varijabla>
  </DomainObject.Predmet.ProtuStrankaListNazivFormated>
  <DomainObject.Predmet.ProtuStrankaListNazivFormatedOIB>
    <izvorni_sadrzaj>
      <item>RAMEŠA I RAMEŠA javno trgovačko društvo za elektroinstalacijske radove, OIB 98794666804</item>
    </izvorni_sadrzaj>
    <derivirana_varijabla naziv="DomainObject.Predmet.ProtuStrankaListNazivFormatedOIB_1">
      <item>RAMEŠA I RAMEŠA javno trgovačko društvo za elektroinstalacijske radove, OIB 98794666804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RAMEŠA I RAMEŠA javno trgovačko društvo za elektroinstalacijske radove</izvorni_sadrzaj>
    <derivirana_varijabla naziv="DomainObject.Predmet.ProtustrankaIDrugi_1">RAMEŠA I RAMEŠA javno trgovačko društvo za elektroinstalacijske radove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RAMEŠA I RAMEŠA javno trgovačko društvo za elektroinstalacijske radove, OIB 98794666804, Kornatska 37, 22243 Murter</izvorni_sadrzaj>
    <derivirana_varijabla naziv="DomainObject.Predmet.ProtustrankaIDrugiAdressOIB_1">RAMEŠA I RAMEŠA javno trgovačko društvo za elektroinstalacijske radove, OIB 98794666804, Kornatska 37,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RAMEŠA I RAMEŠA javno trgovačko društvo za elektroinstalacijske radove</item>
    </izvorni_sadrzaj>
    <derivirana_varijabla naziv="DomainObject.Predmet.SudioniciListNaziv_1">
      <item>FINA - RC Split</item>
      <item>RAMEŠA I RAMEŠA javno trgovačko društvo za elektroinstalacijske radove</item>
    </derivirana_varijabla>
  </DomainObject.Predmet.SudioniciListNaziv>
  <DomainObject.Predmet.SudioniciListAdressOIB>
    <izvorni_sadrzaj>
      <item>FINA - RC Split, OIB 85821130368, Mažuranićevo šetalište 24 b,21000 Split</item>
      <item>RAMEŠA I RAMEŠA javno trgovačko društvo za elektroinstalacijske radove, OIB 98794666804, Kornatska 37,22243 Murter</item>
    </izvorni_sadrzaj>
    <derivirana_varijabla naziv="DomainObject.Predmet.SudioniciListAdressOIB_1">
      <item>FINA - RC Split, OIB 85821130368, Mažuranićevo šetalište 24 b,21000 Split</item>
      <item>RAMEŠA I RAMEŠA javno trgovačko društvo za elektroinstalacijske radove, OIB 98794666804, Kornatska 37,22243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98794666804</item>
    </izvorni_sadrzaj>
    <derivirana_varijabla naziv="DomainObject.Predmet.SudioniciListNazivOIB_1">
      <item>, OIB 85821130368</item>
      <item>, OIB 98794666804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2484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2015-12-28T10:25:00Z</dcterms:created>
  <dc:creator>mgulin1</dc:creator>
  <cp:keywords/>
  <cp:lastModifiedBy>Katarina Benić</cp:lastModifiedBy>
  <cp:lastPrinted>2015-12-28T11:10:00Z</cp:lastPrinted>
  <dcterms:modified xmlns:xsi="http://www.w3.org/2001/XMLSchema-instance" xsi:type="dcterms:W3CDTF">2015-12-28T11:10:00Z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