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a86c" w14:paraId="e3ea86c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1213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30.11</w:t>
      </w:r>
      <w:r w:rsidR="003D146B">
        <w:rPr>
          <w:rFonts w:cs="Times New Roman" w:hAnsi="Times New Roman" w:ascii="Times New Roman"/>
          <w:b/>
          <w:sz w:val="24"/>
          <w:szCs w:val="24"/>
        </w:rPr>
        <w:t>.2018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DE0D3F">
        <w:rPr>
          <w:rFonts w:cs="Times New Roman" w:hAnsi="Times New Roman" w:ascii="Times New Roman"/>
          <w:sz w:val="24"/>
          <w:szCs w:val="24"/>
        </w:rPr>
        <w:t>OSTUPKA  U  RAZDOBLJU  od 01.09.2018.  do 30.11</w:t>
      </w:r>
      <w:r w:rsidR="00DA5626">
        <w:rPr>
          <w:rFonts w:cs="Times New Roman" w:hAnsi="Times New Roman" w:ascii="Times New Roman"/>
          <w:sz w:val="24"/>
          <w:szCs w:val="24"/>
        </w:rPr>
        <w:t>.2018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</w:t>
      </w:r>
      <w:r w:rsidR="008A107E"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zadnje skupštine vjerovnika  ove pokretnine se sada prodaju po cijeni koja je za 90%  niža od početne.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</w:t>
      </w:r>
      <w:r w:rsidR="00611213">
        <w:rPr>
          <w:rFonts w:cs="Times New Roman" w:hAnsi="Times New Roman" w:ascii="Times New Roman"/>
          <w:sz w:val="24"/>
          <w:szCs w:val="24"/>
        </w:rPr>
        <w:t>eostala roba prodaje se u manjim količinama pa sam dva puta ponovila oglas sa istom cijenom.</w:t>
      </w:r>
    </w:p>
    <w:p w:rsidRDefault="00611213" w:rsidP="00453A1C" w:rsidR="006112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Ugostiteljsku opremu koja je preostala i dalje pokušavam prodati po cijeni koja je zadnja određena, dakle za 90% </w:t>
      </w:r>
      <w:r w:rsidR="00447F5E">
        <w:rPr>
          <w:rFonts w:cs="Times New Roman" w:hAnsi="Times New Roman" w:ascii="Times New Roman"/>
          <w:sz w:val="24"/>
          <w:szCs w:val="24"/>
        </w:rPr>
        <w:t xml:space="preserve"> nižoj</w:t>
      </w:r>
      <w:r>
        <w:rPr>
          <w:rFonts w:cs="Times New Roman" w:hAnsi="Times New Roman" w:ascii="Times New Roman"/>
          <w:sz w:val="24"/>
          <w:szCs w:val="24"/>
        </w:rPr>
        <w:t xml:space="preserve"> od knjigovodstvene ( početne ) cijene.</w:t>
      </w:r>
    </w:p>
    <w:p w:rsidRDefault="00DE0D3F" w:rsidP="00453A1C" w:rsidR="00DE0D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Preostalo je robe u vrijednosti cca 51.000,00 kn</w:t>
      </w:r>
    </w:p>
    <w:p w:rsidRDefault="003441C5" w:rsidP="00453A1C" w:rsidR="00344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355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nadolazeće blagdane nadam se da će se prodati nešto više robe koja je preostala na skladištu, a o rezultatima prodaje ovise i daljnje radnje.</w:t>
      </w:r>
    </w:p>
    <w:p w:rsidRDefault="001C4730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124152"/>
    <w:rsid w:val="001558EC"/>
    <w:rsid w:val="00165356"/>
    <w:rsid w:val="001C21FA"/>
    <w:rsid w:val="001C4730"/>
    <w:rsid w:val="001E5182"/>
    <w:rsid w:val="00261E34"/>
    <w:rsid w:val="00275355"/>
    <w:rsid w:val="0027783C"/>
    <w:rsid w:val="00284ECF"/>
    <w:rsid w:val="002E3A1B"/>
    <w:rsid w:val="002E4DA0"/>
    <w:rsid w:val="003034D9"/>
    <w:rsid w:val="00314AB4"/>
    <w:rsid w:val="0031713D"/>
    <w:rsid w:val="003441C5"/>
    <w:rsid w:val="00346350"/>
    <w:rsid w:val="00391E55"/>
    <w:rsid w:val="003B4C6A"/>
    <w:rsid w:val="003C6673"/>
    <w:rsid w:val="003D146B"/>
    <w:rsid w:val="003E283D"/>
    <w:rsid w:val="00447F5E"/>
    <w:rsid w:val="00453A1C"/>
    <w:rsid w:val="00456A85"/>
    <w:rsid w:val="0046176C"/>
    <w:rsid w:val="00472BDC"/>
    <w:rsid w:val="004801B8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843EE"/>
    <w:rsid w:val="00597E58"/>
    <w:rsid w:val="005B64FB"/>
    <w:rsid w:val="00611213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84D96"/>
    <w:rsid w:val="008A107E"/>
    <w:rsid w:val="008B1F45"/>
    <w:rsid w:val="008D6E1E"/>
    <w:rsid w:val="008E5D8D"/>
    <w:rsid w:val="009710EA"/>
    <w:rsid w:val="009967DF"/>
    <w:rsid w:val="009B1200"/>
    <w:rsid w:val="009B4D35"/>
    <w:rsid w:val="009E6817"/>
    <w:rsid w:val="009F0150"/>
    <w:rsid w:val="009F1DDD"/>
    <w:rsid w:val="009F1E2A"/>
    <w:rsid w:val="00A53A01"/>
    <w:rsid w:val="00A60621"/>
    <w:rsid w:val="00AE6063"/>
    <w:rsid w:val="00B01258"/>
    <w:rsid w:val="00B23471"/>
    <w:rsid w:val="00B36047"/>
    <w:rsid w:val="00B47C8D"/>
    <w:rsid w:val="00B51DF7"/>
    <w:rsid w:val="00B71F02"/>
    <w:rsid w:val="00B76CA1"/>
    <w:rsid w:val="00B82275"/>
    <w:rsid w:val="00BB17CA"/>
    <w:rsid w:val="00BE147A"/>
    <w:rsid w:val="00BF211F"/>
    <w:rsid w:val="00C117A5"/>
    <w:rsid w:val="00C211FC"/>
    <w:rsid w:val="00C44058"/>
    <w:rsid w:val="00C76A31"/>
    <w:rsid w:val="00C87400"/>
    <w:rsid w:val="00CD0B67"/>
    <w:rsid w:val="00CF5416"/>
    <w:rsid w:val="00D05D80"/>
    <w:rsid w:val="00D46B77"/>
    <w:rsid w:val="00D962B9"/>
    <w:rsid w:val="00DA0272"/>
    <w:rsid w:val="00DA074B"/>
    <w:rsid w:val="00DA5626"/>
    <w:rsid w:val="00DB3519"/>
    <w:rsid w:val="00DC45E7"/>
    <w:rsid w:val="00DE0D3F"/>
    <w:rsid w:val="00E13FE9"/>
    <w:rsid w:val="00E24664"/>
    <w:rsid w:val="00E251E8"/>
    <w:rsid w:val="00E31F2D"/>
    <w:rsid w:val="00E357F2"/>
    <w:rsid w:val="00E47836"/>
    <w:rsid w:val="00E8577F"/>
    <w:rsid w:val="00EA4EE5"/>
    <w:rsid w:val="00EA5194"/>
    <w:rsid w:val="00EB3D55"/>
    <w:rsid w:val="00EC21EB"/>
    <w:rsid w:val="00EE44E5"/>
    <w:rsid w:val="00EE65C1"/>
    <w:rsid w:val="00F01244"/>
    <w:rsid w:val="00F058D7"/>
    <w:rsid w:val="00F42737"/>
    <w:rsid w:val="00F83AF8"/>
    <w:rsid w:val="00F84AE8"/>
    <w:rsid w:val="00FA201E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F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F0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F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F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1042</properties:Characters>
  <properties:Lines>74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2018-11-27T23:19:00Z</dcterms:created>
  <dc:creator>Ana</dc:creator>
  <cp:lastModifiedBy>Monika Grbac</cp:lastModifiedBy>
  <cp:lastPrinted>2017-05-18T08:40:00Z</cp:lastPrinted>
  <dcterms:modified xmlns:xsi="http://www.w3.org/2001/XMLSchema-instance" xsi:type="dcterms:W3CDTF">2018-12-03T09:22:00Z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St-861/2013-100 / Podnesak - Izvješće stečajnog upravitelja (IZVJEŠĆE OD 30.11.18.docx)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