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fe21" w14:paraId="e9ffe2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2366ED">
        <w:rPr>
          <w:rFonts w:hAnsi="Times New Roman" w:ascii="Times New Roman"/>
        </w:rPr>
        <w:t>TEFILAK zadruga za završne radove u graditeljstvu i trgovini, Zagreb, Zagrebačka cesta 145/c,</w:t>
      </w:r>
      <w:r w:rsidR="006F29C0">
        <w:rPr>
          <w:rFonts w:hAnsi="Times New Roman" w:ascii="Times New Roman"/>
        </w:rPr>
        <w:t xml:space="preserve"> OIB:</w:t>
      </w:r>
      <w:r w:rsidR="002366ED">
        <w:rPr>
          <w:rFonts w:hAnsi="Times New Roman" w:ascii="Times New Roman"/>
        </w:rPr>
        <w:t>31649095982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F577A5" w:rsidRPr="00F577A5">
        <w:rPr>
          <w:rFonts w:hAnsi="Times New Roman" w:ascii="Times New Roman"/>
        </w:rPr>
        <w:t xml:space="preserve"> </w:t>
      </w:r>
      <w:r w:rsidR="00F577A5">
        <w:rPr>
          <w:rFonts w:hAnsi="Times New Roman" w:ascii="Times New Roman"/>
        </w:rPr>
        <w:t>TEFILAK zadruga za završne radove u graditeljstvu i trgovini, Zagreb, Zagrebačka cesta 145/c, OIB:31649095982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DC4E2C">
        <w:rPr>
          <w:rFonts w:cs="Times New Roman" w:hAnsi="Times New Roman" w:ascii="Times New Roman"/>
          <w:sz w:val="24"/>
          <w:szCs w:val="24"/>
        </w:rPr>
        <w:t>Domagoju Kristić, Zagreb, Srebrnjak 115</w:t>
      </w:r>
      <w:r w:rsidR="00812D95">
        <w:rPr>
          <w:rFonts w:cs="Times New Roman" w:hAnsi="Times New Roman" w:ascii="Times New Roman"/>
          <w:sz w:val="24"/>
          <w:szCs w:val="24"/>
        </w:rPr>
        <w:t>,</w:t>
      </w:r>
      <w:r w:rsidR="006F29C0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DC4E2C">
        <w:rPr>
          <w:rFonts w:cs="Times New Roman" w:hAnsi="Times New Roman" w:ascii="Times New Roman"/>
          <w:sz w:val="24"/>
          <w:szCs w:val="24"/>
        </w:rPr>
        <w:t>88445350660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DC4E2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2480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DC4E2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2480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3B1" w:rsidP="007B6B50" w:rsidR="004F43B1">
      <w:pPr>
        <w:spacing w:lineRule="auto" w:line="240" w:after="0"/>
      </w:pPr>
      <w:r>
        <w:separator/>
      </w:r>
    </w:p>
  </w:endnote>
  <w:endnote w:id="0" w:type="continuationSeparator">
    <w:p w:rsidRDefault="004F43B1" w:rsidP="007B6B50" w:rsidR="004F43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3B1" w:rsidP="007B6B50" w:rsidR="004F43B1">
      <w:pPr>
        <w:spacing w:lineRule="auto" w:line="240" w:after="0"/>
      </w:pPr>
      <w:r>
        <w:separator/>
      </w:r>
    </w:p>
  </w:footnote>
  <w:footnote w:id="0" w:type="continuationSeparator">
    <w:p w:rsidRDefault="004F43B1" w:rsidP="007B6B50" w:rsidR="004F43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E2D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F25F7F">
      <w:t>2480</w:t>
    </w:r>
    <w:r w:rsidR="00005F5E">
      <w:t>/16</w:t>
    </w:r>
    <w:r w:rsidR="00EF5367">
      <w:t>-</w:t>
    </w:r>
    <w:r w:rsidR="00C42E2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B3A47"/>
    <w:rsid w:val="001B3EB7"/>
    <w:rsid w:val="001C2C91"/>
    <w:rsid w:val="001D4BB5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B61F4"/>
    <w:rsid w:val="004D1D62"/>
    <w:rsid w:val="004D3F41"/>
    <w:rsid w:val="004E767B"/>
    <w:rsid w:val="004F43B1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117CB"/>
    <w:rsid w:val="00812D95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2E2D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282C"/>
    <w:rsid w:val="00E0128D"/>
    <w:rsid w:val="00E10283"/>
    <w:rsid w:val="00E109F9"/>
    <w:rsid w:val="00E13F87"/>
    <w:rsid w:val="00E21ADE"/>
    <w:rsid w:val="00E26485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25F7F"/>
    <w:rsid w:val="00F40858"/>
    <w:rsid w:val="00F46BA4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St-2480/2016-4</izvorni_sadrzaj>
    <derivirana_varijabla naziv="DomainObject.Oznaka_1">St-2480/2016-4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St-2480/2016</izvorni_sadrzaj>
    <derivirana_varijabla naziv="DomainObject.Predmet.OznakaBroj_1">St-2480/2016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TEFILAK zadruga za završne radove u graditeljstvu i trgovini zastupanog po punomoćniku Domagoj Kristić</izvorni_sadrzaj>
    <derivirana_varijabla naziv="DomainObject.Predmet.ProtustrankaFormated_1">  TEFILAK zadruga za završne radove u graditeljstvu i trgovini zastupanog po punomoćniku Domagoj Kristić</derivirana_varijabla>
  </DomainObject.Predmet.ProtustrankaFormated>
  <DomainObject.Predmet.ProtustrankaFormatedOIB>
    <izvorni_sadrzaj>  TEFILAK zadruga za završne radove u graditeljstvu i trgovini, OIB 31649095982 zastupanog po punomoćniku Domagoj Kristić</izvorni_sadrzaj>
    <derivirana_varijabla naziv="DomainObject.Predmet.ProtustrankaFormatedOIB_1">  TEFILAK zadruga za završne radove u graditeljstvu i trgovini, OIB 31649095982 zastupanog po punomoćniku Domagoj Kristić</derivirana_varijabla>
  </DomainObject.Predmet.ProtustrankaFormatedOIB>
  <DomainObject.Predmet.ProtustrankaFormatedWithAdress>
    <izvorni_sadrzaj> TEFILAK zadruga za završne radove u graditeljstvu i trgovini, Zagrebačka Cesta 145/c, 10000 Zagreb zastupanog po punomoćniku Domagoj Kristić</izvorni_sadrzaj>
    <derivirana_varijabla naziv="DomainObject.Predmet.ProtustrankaFormatedWithAdress_1"> TEFILAK zadruga za završne radove u graditeljstvu i trgovini, Zagrebačka Cesta 145/c, 10000 Zagreb zastupanog po punomoćniku Domagoj Kristić</derivirana_varijabla>
  </DomainObject.Predmet.ProtustrankaFormatedWithAdress>
  <DomainObject.Predmet.ProtustrankaFormatedWithAdressOIB>
    <izvorni_sadrzaj> TEFILAK zadruga za završne radove u graditeljstvu i trgovini, OIB 31649095982, Zagrebačka Cesta 145/c, 10000 Zagreb zastupanog po punomoćniku Domagoj Kristić</izvorni_sadrzaj>
    <derivirana_varijabla naziv="DomainObject.Predmet.ProtustrankaFormatedWithAdressOIB_1"> TEFILAK zadruga za završne radove u graditeljstvu i trgovini, OIB 31649095982, Zagrebačka Cesta 145/c, 10000 Zagreb zastupanog po punomoćniku Domagoj Kristić</derivirana_varijabla>
  </DomainObject.Predmet.ProtustrankaFormatedWithAdressOIB>
  <DomainObject.Predmet.ProtustrankaWithAdress>
    <izvorni_sadrzaj>TEFILAK zadruga za završne radove u graditeljstvu i trgovini Zagrebačka Cesta 145/c, 10000 Zagreb</izvorni_sadrzaj>
    <derivirana_varijabla naziv="DomainObject.Predmet.ProtustrankaWithAdress_1">TEFILAK zadruga za završne radove u graditeljstvu i trgovini Zagrebačka Cesta 145/c, 10000 Zagreb</derivirana_varijabla>
  </DomainObject.Predmet.ProtustrankaWithAdress>
  <DomainObject.Predmet.ProtustrankaWithAdressOIB>
    <izvorni_sadrzaj>TEFILAK zadruga za završne radove u graditeljstvu i trgovini, OIB 31649095982, Zagrebačka Cesta 145/c, 10000 Zagreb</izvorni_sadrzaj>
    <derivirana_varijabla naziv="DomainObject.Predmet.ProtustrankaWithAdressOIB_1">TEFILAK zadruga za završne radove u graditeljstvu i trgovini, OIB 31649095982, Zagrebačka Cesta 145/c, 10000 Zagreb</derivirana_varijabla>
  </DomainObject.Predmet.ProtustrankaWithAdressOIB>
  <DomainObject.Predmet.ProtustrankaNazivFormated>
    <izvorni_sadrzaj>TEFILAK zadruga za završne radove u graditeljstvu i trgovini</izvorni_sadrzaj>
    <derivirana_varijabla naziv="DomainObject.Predmet.ProtustrankaNazivFormated_1">TEFILAK zadruga za završne radove u graditeljstvu i trgovini</derivirana_varijabla>
  </DomainObject.Predmet.ProtustrankaNazivFormated>
  <DomainObject.Predmet.ProtustrankaNazivFormatedOIB>
    <izvorni_sadrzaj>TEFILAK zadruga za završne radove u graditeljstvu i trgovini, OIB 31649095982</izvorni_sadrzaj>
    <derivirana_varijabla naziv="DomainObject.Predmet.ProtustrankaNazivFormatedOIB_1">TEFILAK zadruga za završne radove u graditeljstvu i trgovini, OIB 31649095982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TEFILAK zadruga za završne radove u graditeljstvu i trgovini zastupanog po punomoćniku Domagoj Kristić</item>
    </izvorni_sadrzaj>
    <derivirana_varijabla naziv="DomainObject.Predmet.ProtuStrankaListFormated_1">
      <item>TEFILAK zadruga za završne radove u graditeljstvu i trgovini zastupanog po punomoćniku Domagoj Kristić</item>
    </derivirana_varijabla>
  </DomainObject.Predmet.ProtuStrankaListFormated>
  <DomainObject.Predmet.ProtuStrankaListFormatedOIB>
    <izvorni_sadrzaj>
      <item>TEFILAK zadruga za završne radove u graditeljstvu i trgovini, OIB 31649095982 zastupanog po punomoćniku Domagoj Kristić</item>
    </izvorni_sadrzaj>
    <derivirana_varijabla naziv="DomainObject.Predmet.ProtuStrankaListFormatedOIB_1">
      <item>TEFILAK zadruga za završne radove u graditeljstvu i trgovini, OIB 31649095982 zastupanog po punomoćniku Domagoj Kristić</item>
    </derivirana_varijabla>
  </DomainObject.Predmet.ProtuStrankaListFormatedOIB>
  <DomainObject.Predmet.ProtuStrankaListFormatedWithAdress>
    <izvorni_sadrzaj>
      <item>TEFILAK zadruga za završne radove u graditeljstvu i trgovini, Zagrebačka Cesta 145/c, 10000 Zagreb zastupanog po punomoćniku Domagoj Kristić</item>
    </izvorni_sadrzaj>
    <derivirana_varijabla naziv="DomainObject.Predmet.ProtuStrankaListFormatedWithAdress_1">
      <item>TEFILAK zadruga za završne radove u graditeljstvu i trgovini, Zagrebačka Cesta 145/c, 10000 Zagreb zastupanog po punomoćniku Domagoj Kristić</item>
    </derivirana_varijabla>
  </DomainObject.Predmet.ProtuStrankaListFormatedWithAdress>
  <DomainObject.Predmet.ProtuStrankaListFormatedWithAdressOIB>
    <izvorni_sadrzaj>
      <item>TEFILAK zadruga za završne radove u graditeljstvu i trgovini, OIB 31649095982, Zagrebačka Cesta 145/c, 10000 Zagreb zastupanog po punomoćniku Domagoj Kristić</item>
    </izvorni_sadrzaj>
    <derivirana_varijabla naziv="DomainObject.Predmet.ProtuStrankaListFormatedWithAdressOIB_1">
      <item>TEFILAK zadruga za završne radove u graditeljstvu i trgovini, OIB 31649095982, Zagrebačka Cesta 145/c, 10000 Zagreb zastupanog po punomoćniku Domagoj Kristić</item>
    </derivirana_varijabla>
  </DomainObject.Predmet.ProtuStrankaListFormatedWithAdressOIB>
  <DomainObject.Predmet.ProtuStrankaListNazivFormated>
    <izvorni_sadrzaj>
      <item>TEFILAK zadruga za završne radove u graditeljstvu i trgovini</item>
    </izvorni_sadrzaj>
    <derivirana_varijabla naziv="DomainObject.Predmet.ProtuStrankaListNazivFormated_1">
      <item>TEFILAK zadruga za završne radove u graditeljstvu i trgovini</item>
    </derivirana_varijabla>
  </DomainObject.Predmet.ProtuStrankaListNazivFormated>
  <DomainObject.Predmet.ProtuStrankaListNazivFormatedOIB>
    <izvorni_sadrzaj>
      <item>TEFILAK zadruga za završne radove u graditeljstvu i trgovini, OIB 31649095982</item>
    </izvorni_sadrzaj>
    <derivirana_varijabla naziv="DomainObject.Predmet.ProtuStrankaListNazivFormatedOIB_1">
      <item>TEFILAK zadruga za završne radove u graditeljstvu i trgovini, OIB 31649095982</item>
    </derivirana_varijabla>
  </DomainObject.Predmet.ProtuStrankaListNazivFormatedOIB>
  <DomainObject.Predmet.OstaliListFormated>
    <izvorni_sadrzaj>
      <item>Domagoj Kristić punomoćnik sudionika u postupku TEFILAK zadruga za završne radove u graditeljstvu i trgovini</item>
    </izvorni_sadrzaj>
    <derivirana_varijabla naziv="DomainObject.Predmet.OstaliListFormated_1">
      <item>Domagoj Kristić punomoćnik sudionika u postupku TEFILAK zadruga za završne radove u graditeljstvu i trgovini</item>
    </derivirana_varijabla>
  </DomainObject.Predmet.OstaliListFormated>
  <DomainObject.Predmet.OstaliListFormatedOIB>
    <izvorni_sadrzaj>
      <item>Domagoj Kristić, OIB 88445350660 punomoćnik sudionika u postupku TEFILAK zadruga za završne radove u graditeljstvu i trgovini</item>
    </izvorni_sadrzaj>
    <derivirana_varijabla naziv="DomainObject.Predmet.OstaliListFormatedOIB_1">
      <item>Domagoj Kristić, OIB 88445350660 punomoćnik sudionika u postupku TEFILAK zadruga za završne radove u graditeljstvu i trgovini</item>
    </derivirana_varijabla>
  </DomainObject.Predmet.OstaliListFormatedOIB>
  <DomainObject.Predmet.OstaliListFormatedWithAdress>
    <izvorni_sadrzaj>
      <item>Domagoj Kristić, Slanovečka 69, 10000 Zagreb punomoćnik sudionika u postupku TEFILAK zadruga za završne radove u graditeljstvu i trgovini</item>
    </izvorni_sadrzaj>
    <derivirana_varijabla naziv="DomainObject.Predmet.OstaliListFormatedWithAdress_1">
      <item>Domagoj Kristić, Slanovečka 69, 10000 Zagreb punomoćnik sudionika u postupku TEFILAK zadruga za završne radove u graditeljstvu i trgovini</item>
    </derivirana_varijabla>
  </DomainObject.Predmet.OstaliListFormatedWithAdress>
  <DomainObject.Predmet.OstaliListFormatedWithAdressOIB>
    <izvorni_sadrzaj>
      <item>Domagoj Kristić, OIB 88445350660, Slanovečka 69, 10000 Zagreb punomoćnik sudionika u postupku TEFILAK zadruga za završne radove u graditeljstvu i trgovini</item>
    </izvorni_sadrzaj>
    <derivirana_varijabla naziv="DomainObject.Predmet.OstaliListFormatedWithAdressOIB_1">
      <item>Domagoj Kristić, OIB 88445350660, Slanovečka 69, 10000 Zagreb punomoćnik sudionika u postupku TEFILAK zadruga za završne radove u graditeljstvu i trgovini</item>
    </derivirana_varijabla>
  </DomainObject.Predmet.OstaliListFormatedWithAdressOIB>
  <DomainObject.Predmet.OstaliListNazivFormated>
    <izvorni_sadrzaj>
      <item>Domagoj Kristić</item>
    </izvorni_sadrzaj>
    <derivirana_varijabla naziv="DomainObject.Predmet.OstaliListNazivFormated_1">
      <item>Domagoj Kristić</item>
    </derivirana_varijabla>
  </DomainObject.Predmet.OstaliListNazivFormated>
  <DomainObject.Predmet.OstaliListNazivFormatedOIB>
    <izvorni_sadrzaj>
      <item>Domagoj Kristić, OIB 88445350660</item>
    </izvorni_sadrzaj>
    <derivirana_varijabla naziv="DomainObject.Predmet.OstaliListNazivFormatedOIB_1">
      <item>Domagoj Kristić, OIB 88445350660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St-2480/2016-4</izvorni_sadrzaj>
    <derivirana_varijabla naziv="DomainObject.PoslovniBrojDokumenta_1">St-2480/2016-4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TEFILAK zadruga za završne radove u graditeljstvu i trgovini</izvorni_sadrzaj>
    <derivirana_varijabla naziv="DomainObject.Predmet.ProtustrankaIDrugi_1">TEFILAK zadruga za završne radove u graditeljstvu i trgovini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TEFILAK zadruga za završne radove u graditeljstvu i trgovini, OIB 31649095982, Zagrebačka Cesta 145/c, 10000 Zagreb</izvorni_sadrzaj>
    <derivirana_varijabla naziv="DomainObject.Predmet.ProtustrankaIDrugiAdressOIB_1">TEFILAK zadruga za završne radove u graditeljstvu i trgovini, OIB 31649095982, Zagrebačka Cesta 145/c,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TEFILAK zadruga za završne radove u graditeljstvu i trgovini</item>
      <item>Domagoj Kristić</item>
    </izvorni_sadrzaj>
    <derivirana_varijabla naziv="DomainObject.Predmet.SudioniciListNaziv_1">
      <item>FINA Regionalni centar Zagreb</item>
      <item>TEFILAK zadruga za završne radove u graditeljstvu i trgovini</item>
      <item>Domagoj Kristić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TEFILAK zadruga za završne radove u graditeljstvu i trgovini, OIB 31649095982, Zagrebačka Cesta 145/c,10000 Zagreb</item>
      <item>Domagoj Kristić, OIB 88445350660, Slanovečka 69,10000 Zagreb</item>
    </izvorni_sadrzaj>
    <derivirana_varijabla naziv="DomainObject.Predmet.SudioniciListAdressOIB_1">
      <item>FINA Regionalni centar Zagreb, OIB 85821130368, Trg svibanjskih žrtava 1995. 1,10000 Zagreb</item>
      <item>TEFILAK zadruga za završne radove u graditeljstvu i trgovini, OIB 31649095982, Zagrebačka Cesta 145/c,10000 Zagreb</item>
      <item>Domagoj Kristić, OIB 88445350660, Slanovečka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31649095982</item>
      <item>, OIB 88445350660</item>
    </izvorni_sadrzaj>
    <derivirana_varijabla naziv="DomainObject.Predmet.SudioniciListNazivOIB_1">
      <item>, OIB 85821130368</item>
      <item>, OIB 31649095982</item>
      <item>, OIB 88445350660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D66C4-C263-4569-91B3-E249F4A1D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2557</properties:Characters>
  <properties:Lines>75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2016-11-30T07:16:00Z</dcterms:created>
  <dc:creator>Draženka Prpić</dc:creator>
  <cp:lastModifiedBy>Marina Markić</cp:lastModifiedBy>
  <cp:lastPrinted>2016-11-30T07:25:00Z</cp:lastPrinted>
  <dcterms:modified xmlns:xsi="http://www.w3.org/2001/XMLSchema-instance" xsi:type="dcterms:W3CDTF">2016-11-30T07:25:00Z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St-2480/2016-4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