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10b84" w14:paraId="f110b84" w:rsidRDefault="006640B1" w:rsidP="006640B1" w:rsidR="006640B1">
      <w:pPr>
        <w15:collapsed w:val="false"/>
      </w:pPr>
      <w:bookmarkStart w:name="_GoBack" w:id="0"/>
      <w:bookmarkEnd w:id="0"/>
    </w:p>
    <w:p w:rsidRDefault="006640B1" w:rsidP="006640B1" w:rsidR="006640B1">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640B1" w:rsidP="006640B1" w:rsidR="006640B1" w:rsidRPr="0076596B">
      <w:r w:rsidRPr="0076596B">
        <w:t>REPUBLIKA HRVATSKA</w:t>
      </w:r>
    </w:p>
    <w:p w:rsidRDefault="006640B1" w:rsidP="006640B1" w:rsidR="006640B1" w:rsidRPr="0076596B">
      <w:r w:rsidRPr="0076596B">
        <w:t xml:space="preserve">TRGOVAČKI SUD U ZAGREBU                                                </w:t>
      </w:r>
    </w:p>
    <w:p w:rsidRDefault="006640B1" w:rsidP="006640B1" w:rsidR="006640B1" w:rsidRPr="0076596B">
      <w:r w:rsidRPr="0076596B">
        <w:t xml:space="preserve">Zagreb, </w:t>
      </w:r>
      <w:proofErr w:type="spellStart"/>
      <w:r w:rsidRPr="0076596B">
        <w:t>Amruševa</w:t>
      </w:r>
      <w:proofErr w:type="spellEnd"/>
      <w:r w:rsidRPr="0076596B">
        <w:t xml:space="preserve"> 2/II </w:t>
      </w:r>
      <w:r w:rsidRPr="0076596B">
        <w:tab/>
      </w:r>
      <w:r w:rsidRPr="0076596B">
        <w:tab/>
      </w:r>
      <w:r w:rsidRPr="0076596B">
        <w:tab/>
      </w:r>
      <w:r w:rsidRPr="0076596B">
        <w:tab/>
      </w:r>
      <w:r w:rsidRPr="0076596B">
        <w:tab/>
      </w:r>
      <w:r w:rsidRPr="0076596B">
        <w:tab/>
        <w:t xml:space="preserve">            1  St-1094/2012</w:t>
      </w:r>
    </w:p>
    <w:p w:rsidRDefault="006640B1" w:rsidP="006640B1" w:rsidR="006640B1" w:rsidRPr="0076596B"/>
    <w:p w:rsidRDefault="006640B1" w:rsidP="006640B1" w:rsidR="006640B1" w:rsidRPr="0076596B">
      <w:pPr>
        <w:jc w:val="center"/>
      </w:pPr>
      <w:r w:rsidRPr="0076596B">
        <w:t>R   J   E   Š   E   N J   E</w:t>
      </w:r>
    </w:p>
    <w:p w:rsidRDefault="006640B1" w:rsidP="006640B1" w:rsidR="006640B1" w:rsidRPr="0076596B">
      <w:pPr>
        <w:jc w:val="center"/>
      </w:pPr>
    </w:p>
    <w:p w:rsidRDefault="006640B1" w:rsidP="006640B1" w:rsidR="006640B1" w:rsidRPr="0076596B">
      <w:pPr>
        <w:jc w:val="both"/>
      </w:pPr>
      <w:r w:rsidRPr="0076596B">
        <w:t xml:space="preserve">Trgovački sud u Zagrebu po sucu Nini Radiću kao stečajnom sucu u stečajnom postupku nad, JARUŠČICA PROJEKT d.o.o. za poslovanje nekretninama, Zagreb, </w:t>
      </w:r>
      <w:proofErr w:type="spellStart"/>
      <w:r w:rsidRPr="0076596B">
        <w:t>Jaruščica</w:t>
      </w:r>
      <w:proofErr w:type="spellEnd"/>
      <w:r w:rsidRPr="0076596B">
        <w:t xml:space="preserve"> 7,MBS:080729411, OIB:02217546383, </w:t>
      </w:r>
      <w:r>
        <w:t>12. listopada</w:t>
      </w:r>
      <w:r w:rsidRPr="0076596B">
        <w:t xml:space="preserve"> 201</w:t>
      </w:r>
      <w:r>
        <w:t>7</w:t>
      </w:r>
      <w:r w:rsidRPr="0076596B">
        <w:t>. godine,</w:t>
      </w:r>
    </w:p>
    <w:p w:rsidRDefault="006640B1" w:rsidP="006640B1" w:rsidR="006640B1" w:rsidRPr="0076596B"/>
    <w:p w:rsidRDefault="006640B1" w:rsidP="006640B1" w:rsidR="006640B1" w:rsidRPr="0076596B">
      <w:pPr>
        <w:jc w:val="center"/>
        <w:rPr>
          <w:b/>
        </w:rPr>
      </w:pPr>
      <w:r w:rsidRPr="0076596B">
        <w:rPr>
          <w:b/>
        </w:rPr>
        <w:t>r  i  j  e  š  i  o    j  e</w:t>
      </w:r>
    </w:p>
    <w:p w:rsidRDefault="006640B1" w:rsidP="006640B1" w:rsidR="006640B1" w:rsidRPr="0076596B">
      <w:pPr>
        <w:jc w:val="center"/>
        <w:rPr>
          <w:b/>
        </w:rPr>
      </w:pPr>
    </w:p>
    <w:p w:rsidRDefault="006640B1" w:rsidP="006640B1" w:rsidR="006640B1">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p w:rsidRDefault="006640B1" w:rsidP="006640B1" w:rsidR="006640B1">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346. ETAŽA: 3/10000  </w:t>
      </w:r>
    </w:p>
    <w:p w:rsidRDefault="006640B1" w:rsidP="006640B1" w:rsidR="006640B1">
      <w:pPr>
        <w:pBdr>
          <w:bottom w:space="1" w:sz="4" w:color="auto" w:val="single"/>
        </w:pBdr>
        <w:jc w:val="both"/>
      </w:pPr>
      <w:r>
        <w:t xml:space="preserve">1. garažno parkirno mjesto </w:t>
      </w:r>
      <w:r>
        <w:rPr>
          <w:b/>
        </w:rPr>
        <w:t>oznake P-19 u podrumu -1</w:t>
      </w:r>
      <w:r>
        <w:t xml:space="preserve"> objekta S 2, </w:t>
      </w:r>
      <w:proofErr w:type="spellStart"/>
      <w:r>
        <w:t>Jaruščica</w:t>
      </w:r>
      <w:proofErr w:type="spellEnd"/>
      <w:r>
        <w:t xml:space="preserve"> 5 i 5a, neto korisne površine 8,85 m2, u etažnom elaboratu sve označeno žutom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6640B1" w:rsidP="006640B1" w:rsidR="006640B1">
      <w:r w:rsidRPr="0076596B">
        <w:t>dosuđuje se kupcu</w:t>
      </w:r>
      <w:r>
        <w:t xml:space="preserve"> Anamarija Brozović, broj OI 113274146, OIB:45799490959, Karla Metikoša 9 , Zagreb. </w:t>
      </w:r>
    </w:p>
    <w:p w:rsidRDefault="00CB275B" w:rsidP="006640B1" w:rsidR="00CB275B"/>
    <w:p w:rsidRDefault="006640B1" w:rsidP="006640B1" w:rsidR="006640B1">
      <w:pPr>
        <w:jc w:val="both"/>
        <w:rPr>
          <w:b/>
        </w:rPr>
      </w:pPr>
      <w:r>
        <w:rPr>
          <w:b/>
        </w:rPr>
        <w:t>I</w:t>
      </w:r>
      <w:r w:rsidRPr="0076596B">
        <w:rPr>
          <w:b/>
        </w:rPr>
        <w:t>I</w:t>
      </w:r>
      <w:r w:rsidRPr="0076596B">
        <w:t xml:space="preserve"> Nekretnina, upisana u  zemljišne knjige,  Općinskog suda u Novom Zagrebu, </w:t>
      </w:r>
      <w:r w:rsidRPr="0076596B">
        <w:rPr>
          <w:b/>
        </w:rPr>
        <w:t>K.O. BLATO NOVO, Z.K.ULOŽAK 2855 BROJ PODULOŠKA</w:t>
      </w:r>
    </w:p>
    <w:p w:rsidRDefault="006640B1" w:rsidP="006640B1" w:rsidR="006640B1">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347. ETAŽA: 3/10000  </w:t>
      </w:r>
    </w:p>
    <w:p w:rsidRDefault="006640B1" w:rsidP="006640B1" w:rsidR="006640B1">
      <w:pPr>
        <w:pBdr>
          <w:bottom w:space="1" w:sz="4" w:color="auto" w:val="single"/>
        </w:pBdr>
        <w:jc w:val="both"/>
      </w:pPr>
      <w:r>
        <w:t xml:space="preserve">1. garažno parkirno mjesto </w:t>
      </w:r>
      <w:r>
        <w:rPr>
          <w:b/>
        </w:rPr>
        <w:t>oznake P-20 u podrumu -1</w:t>
      </w:r>
      <w:r>
        <w:t xml:space="preserve"> objekta S 2, </w:t>
      </w:r>
      <w:proofErr w:type="spellStart"/>
      <w:r>
        <w:t>Jaruščica</w:t>
      </w:r>
      <w:proofErr w:type="spellEnd"/>
      <w:r>
        <w:t xml:space="preserve"> 5 i 5a, neto korisne površine 8,85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6640B1" w:rsidP="006640B1" w:rsidR="006640B1">
      <w:r w:rsidRPr="0076596B">
        <w:t>dosuđuje se kupcu</w:t>
      </w:r>
      <w:r>
        <w:t xml:space="preserve"> Anamarija Brozović, broj OI 113274146, OIB:45799490959, Karla Metikoša 9 , Zagreb. </w:t>
      </w:r>
    </w:p>
    <w:p w:rsidRDefault="00CB275B" w:rsidP="006640B1" w:rsidR="00CB275B"/>
    <w:p w:rsidRDefault="006640B1" w:rsidP="006640B1" w:rsidR="006640B1">
      <w:pPr>
        <w:jc w:val="both"/>
        <w:rPr>
          <w:b/>
        </w:rPr>
      </w:pPr>
      <w:r>
        <w:rPr>
          <w:b/>
        </w:rPr>
        <w:t>II</w:t>
      </w:r>
      <w:r w:rsidRPr="0076596B">
        <w:rPr>
          <w:b/>
        </w:rPr>
        <w:t>I</w:t>
      </w:r>
      <w:r w:rsidRPr="0076596B">
        <w:t xml:space="preserve"> Nekretnina, upisana u  zemljišne knjige,  Općinskog suda u Novom Zagrebu, </w:t>
      </w:r>
      <w:r w:rsidRPr="0076596B">
        <w:rPr>
          <w:b/>
        </w:rPr>
        <w:t>K.O. BLATO NOVO, Z.K.ULOŽAK 2855 BROJ PODULOŠKA</w:t>
      </w:r>
    </w:p>
    <w:p w:rsidRDefault="006640B1" w:rsidP="006640B1" w:rsidR="006640B1">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348. ETAŽA: 3/10000  </w:t>
      </w:r>
      <w:r>
        <w:rPr>
          <w:rFonts w:cs="Times New Roman" w:hAnsi="Times New Roman" w:ascii="Times New Roman"/>
          <w:b/>
          <w:sz w:val="24"/>
          <w:szCs w:val="24"/>
        </w:rPr>
        <w:tab/>
      </w:r>
    </w:p>
    <w:p w:rsidRDefault="006640B1" w:rsidP="006640B1" w:rsidR="006640B1">
      <w:pPr>
        <w:pBdr>
          <w:bottom w:space="1" w:sz="4" w:color="auto" w:val="single"/>
        </w:pBdr>
        <w:jc w:val="both"/>
      </w:pPr>
      <w:r>
        <w:t xml:space="preserve">1. garažno parkirno mjesto </w:t>
      </w:r>
      <w:r>
        <w:rPr>
          <w:b/>
        </w:rPr>
        <w:t>oznake P-21 u podrumu -1</w:t>
      </w:r>
      <w:r>
        <w:t xml:space="preserve"> objekta S 2, </w:t>
      </w:r>
      <w:proofErr w:type="spellStart"/>
      <w:r>
        <w:t>Jaruščica</w:t>
      </w:r>
      <w:proofErr w:type="spellEnd"/>
      <w:r>
        <w:t xml:space="preserve"> 5 i 5a, neto korisne površine 8,85 m2, u etažnom elaboratu sve označeno crvenom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6640B1" w:rsidP="006640B1" w:rsidR="006640B1">
      <w:r w:rsidRPr="0076596B">
        <w:t>dosuđuje se kupcu</w:t>
      </w:r>
      <w:r>
        <w:t xml:space="preserve"> Svjetlana </w:t>
      </w:r>
      <w:proofErr w:type="spellStart"/>
      <w:r>
        <w:t>Pravdić</w:t>
      </w:r>
      <w:proofErr w:type="spellEnd"/>
      <w:r>
        <w:t xml:space="preserve">, Zagreb, </w:t>
      </w:r>
      <w:proofErr w:type="spellStart"/>
      <w:r>
        <w:t>Jaruščica</w:t>
      </w:r>
      <w:proofErr w:type="spellEnd"/>
      <w:r>
        <w:t xml:space="preserve"> 5, OIB:05855663643. </w:t>
      </w:r>
    </w:p>
    <w:p w:rsidRDefault="00CB275B" w:rsidP="006640B1" w:rsidR="00CB275B">
      <w:pPr>
        <w:jc w:val="both"/>
        <w:rPr>
          <w:b/>
        </w:rPr>
      </w:pPr>
    </w:p>
    <w:p w:rsidRDefault="006640B1" w:rsidP="006640B1" w:rsidR="006640B1">
      <w:pPr>
        <w:jc w:val="both"/>
        <w:rPr>
          <w:b/>
        </w:rPr>
      </w:pPr>
      <w:r>
        <w:rPr>
          <w:b/>
        </w:rPr>
        <w:t>IV</w:t>
      </w:r>
      <w:r w:rsidRPr="0076596B">
        <w:t xml:space="preserve"> Nekretnina, upisana u  zemljišne knjige,  Općinskog suda u Novom Zagrebu, </w:t>
      </w:r>
      <w:r w:rsidRPr="0076596B">
        <w:rPr>
          <w:b/>
        </w:rPr>
        <w:t>K.O. BLATO NOVO, Z.K.ULOŽAK 2855 BROJ PODULOŠKA</w:t>
      </w:r>
    </w:p>
    <w:p w:rsidRDefault="006640B1" w:rsidP="006640B1" w:rsidR="006640B1">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349. ETAŽA: 3/10000  </w:t>
      </w:r>
    </w:p>
    <w:p w:rsidRDefault="006640B1" w:rsidP="006640B1" w:rsidR="006640B1">
      <w:pPr>
        <w:pBdr>
          <w:bottom w:space="1" w:sz="4" w:color="auto" w:val="single"/>
        </w:pBdr>
        <w:jc w:val="both"/>
      </w:pPr>
      <w:r>
        <w:t xml:space="preserve">1. garažno parkirno mjesto </w:t>
      </w:r>
      <w:r>
        <w:rPr>
          <w:b/>
        </w:rPr>
        <w:t>oznake P-22 u podrumu -1</w:t>
      </w:r>
      <w:r>
        <w:t xml:space="preserve"> objekta S 2, </w:t>
      </w:r>
      <w:proofErr w:type="spellStart"/>
      <w:r>
        <w:t>Jaruščica</w:t>
      </w:r>
      <w:proofErr w:type="spellEnd"/>
      <w:r>
        <w:t xml:space="preserve"> 5 i 5a, neto korisne površine 8,85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6640B1" w:rsidP="006640B1" w:rsidR="006640B1">
      <w:r w:rsidRPr="0076596B">
        <w:t>dosuđuje se kupcu</w:t>
      </w:r>
      <w:r>
        <w:t xml:space="preserve"> </w:t>
      </w:r>
      <w:r w:rsidR="00C64615">
        <w:t>Zorica Majetić , Njemačka 7, Požega, OIB:47720702542</w:t>
      </w:r>
      <w:r>
        <w:t xml:space="preserve">. </w:t>
      </w:r>
    </w:p>
    <w:p w:rsidRDefault="00CB275B" w:rsidP="006640B1" w:rsidR="00CB275B"/>
    <w:p w:rsidRDefault="00C64615" w:rsidP="00C64615" w:rsidR="00C64615">
      <w:pPr>
        <w:jc w:val="both"/>
        <w:rPr>
          <w:b/>
        </w:rPr>
      </w:pPr>
      <w:r>
        <w:rPr>
          <w:b/>
        </w:rPr>
        <w:t>V</w:t>
      </w:r>
      <w:r w:rsidRPr="0076596B">
        <w:t xml:space="preserve"> Nekretnina, upisana u  zemljišne knjige,  Općinskog suda u Novom Zagrebu, </w:t>
      </w:r>
      <w:r w:rsidRPr="0076596B">
        <w:rPr>
          <w:b/>
        </w:rPr>
        <w:t>K.O. BLATO NOVO, Z.K.ULOŽAK 2855 BROJ PODULOŠKA</w:t>
      </w:r>
    </w:p>
    <w:p w:rsidRDefault="00C64615" w:rsidP="00C64615" w:rsidR="00C64615">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350. ETAŽA: 3/10000  </w:t>
      </w:r>
      <w:r>
        <w:rPr>
          <w:rFonts w:cs="Times New Roman" w:hAnsi="Times New Roman" w:ascii="Times New Roman"/>
          <w:b/>
          <w:sz w:val="24"/>
          <w:szCs w:val="24"/>
        </w:rPr>
        <w:tab/>
      </w:r>
      <w:r>
        <w:rPr>
          <w:rFonts w:cs="Times New Roman" w:hAnsi="Times New Roman" w:ascii="Times New Roman"/>
          <w:b/>
          <w:sz w:val="24"/>
          <w:szCs w:val="24"/>
        </w:rPr>
        <w:tab/>
      </w:r>
    </w:p>
    <w:p w:rsidRDefault="00C64615" w:rsidP="00C64615" w:rsidR="00C64615">
      <w:pPr>
        <w:pBdr>
          <w:bottom w:space="1" w:sz="4" w:color="auto" w:val="single"/>
        </w:pBdr>
        <w:jc w:val="both"/>
      </w:pPr>
      <w:r>
        <w:t xml:space="preserve">1. garažno parkirno </w:t>
      </w:r>
      <w:r>
        <w:rPr>
          <w:b/>
        </w:rPr>
        <w:t>mjesto oznake P-23 u podrumu -1</w:t>
      </w:r>
      <w:r>
        <w:t xml:space="preserve"> objekta S 2, </w:t>
      </w:r>
      <w:proofErr w:type="spellStart"/>
      <w:r>
        <w:t>Jaruščica</w:t>
      </w:r>
      <w:proofErr w:type="spellEnd"/>
      <w:r>
        <w:t xml:space="preserve"> 5 i 5a, neto korisne površine 8,85 m2, u etažnom elaboratu sve označeno žutom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C64615" w:rsidP="00C64615" w:rsidR="00C64615">
      <w:r w:rsidRPr="0076596B">
        <w:t>dosuđuje se kupcu</w:t>
      </w:r>
      <w:r>
        <w:t xml:space="preserve"> Nataša </w:t>
      </w:r>
      <w:proofErr w:type="spellStart"/>
      <w:r>
        <w:t>Roginek</w:t>
      </w:r>
      <w:proofErr w:type="spellEnd"/>
      <w:r>
        <w:t xml:space="preserve">, Gabrijele Horvat 10 , Varaždin, OIB:39178905596. </w:t>
      </w:r>
    </w:p>
    <w:p w:rsidRDefault="00CB275B" w:rsidP="00C64615" w:rsidR="00CB275B"/>
    <w:p w:rsidRDefault="00C64615" w:rsidP="00C64615" w:rsidR="00C64615">
      <w:pPr>
        <w:jc w:val="both"/>
        <w:rPr>
          <w:b/>
        </w:rPr>
      </w:pPr>
      <w:r>
        <w:rPr>
          <w:b/>
        </w:rPr>
        <w:t>VI</w:t>
      </w:r>
      <w:r w:rsidRPr="0076596B">
        <w:t xml:space="preserve"> Nekretnina, upisana u  zemljišne knjige,  Općinskog suda u Novom Zagrebu, </w:t>
      </w:r>
      <w:r w:rsidRPr="0076596B">
        <w:rPr>
          <w:b/>
        </w:rPr>
        <w:t>K.O. BLATO NOVO, Z.K.ULOŽAK 2855 BROJ PODULOŠKA</w:t>
      </w:r>
    </w:p>
    <w:p w:rsidRDefault="00C64615" w:rsidP="00C64615" w:rsidR="00C64615">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351. ETAŽA: 3/10000  </w:t>
      </w:r>
      <w:r>
        <w:rPr>
          <w:rFonts w:cs="Times New Roman" w:hAnsi="Times New Roman" w:ascii="Times New Roman"/>
          <w:b/>
          <w:sz w:val="24"/>
          <w:szCs w:val="24"/>
        </w:rPr>
        <w:tab/>
      </w:r>
    </w:p>
    <w:p w:rsidRDefault="00C64615" w:rsidP="00C64615" w:rsidR="00C64615">
      <w:pPr>
        <w:pBdr>
          <w:bottom w:space="1" w:sz="4" w:color="auto" w:val="single"/>
        </w:pBdr>
        <w:jc w:val="both"/>
      </w:pPr>
      <w:r>
        <w:t xml:space="preserve">1. garažno parkirno mjesto  </w:t>
      </w:r>
      <w:r>
        <w:rPr>
          <w:b/>
        </w:rPr>
        <w:t>oznake P-24 u podrumu -1</w:t>
      </w:r>
      <w:r>
        <w:t xml:space="preserve"> objekta S 2, </w:t>
      </w:r>
      <w:proofErr w:type="spellStart"/>
      <w:r>
        <w:t>Jaruščica</w:t>
      </w:r>
      <w:proofErr w:type="spellEnd"/>
      <w:r>
        <w:t xml:space="preserve"> 5 i 5a, neto korisne površine 8,85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C64615" w:rsidP="00C64615" w:rsidR="00C64615">
      <w:r w:rsidRPr="0076596B">
        <w:t>dosuđuje se kupcu</w:t>
      </w:r>
      <w:r>
        <w:t xml:space="preserve"> Nataša </w:t>
      </w:r>
      <w:proofErr w:type="spellStart"/>
      <w:r>
        <w:t>Roginek</w:t>
      </w:r>
      <w:proofErr w:type="spellEnd"/>
      <w:r>
        <w:t xml:space="preserve">, Gabrijele Horvat 10 , Varaždin, OIB:39178905596. </w:t>
      </w:r>
    </w:p>
    <w:p w:rsidRDefault="001D5C52" w:rsidP="00C64615" w:rsidR="001D5C52"/>
    <w:p w:rsidRDefault="00C14231" w:rsidP="00C14231" w:rsidR="00C14231">
      <w:pPr>
        <w:jc w:val="both"/>
        <w:rPr>
          <w:b/>
        </w:rPr>
      </w:pPr>
      <w:r>
        <w:rPr>
          <w:b/>
        </w:rPr>
        <w:t>VI</w:t>
      </w:r>
      <w:r w:rsidR="00151310">
        <w:rPr>
          <w:b/>
        </w:rPr>
        <w:t>I</w:t>
      </w:r>
      <w:r w:rsidRPr="0076596B">
        <w:t xml:space="preserve"> Nekretnina, upisana u  zemljišne knjige,  Općinskog suda u Novom Zagrebu, </w:t>
      </w:r>
      <w:r w:rsidRPr="0076596B">
        <w:rPr>
          <w:b/>
        </w:rPr>
        <w:t>K.O. BLATO NOVO, Z.K.ULOŽAK 2855 BROJ PODULOŠKA</w:t>
      </w:r>
    </w:p>
    <w:p w:rsidRDefault="00C14231" w:rsidP="00C14231" w:rsidR="00C14231">
      <w:pPr>
        <w:jc w:val="both"/>
        <w:rPr>
          <w:b/>
        </w:rPr>
      </w:pPr>
      <w:r>
        <w:rPr>
          <w:b/>
        </w:rPr>
        <w:t xml:space="preserve">356. ETAŽA: 3/10000  </w:t>
      </w:r>
      <w:r>
        <w:rPr>
          <w:b/>
        </w:rPr>
        <w:tab/>
      </w:r>
    </w:p>
    <w:p w:rsidRDefault="00C14231" w:rsidP="00C14231" w:rsidR="00C14231">
      <w:pPr>
        <w:pBdr>
          <w:bottom w:space="1" w:sz="4" w:color="auto" w:val="single"/>
        </w:pBdr>
        <w:jc w:val="both"/>
      </w:pPr>
      <w:r>
        <w:t xml:space="preserve">1. garažno parkirno mjesto </w:t>
      </w:r>
      <w:r>
        <w:rPr>
          <w:b/>
        </w:rPr>
        <w:t xml:space="preserve">oznake P-29 u podrumu -1 </w:t>
      </w:r>
      <w:r>
        <w:t xml:space="preserve">objekta S 2, </w:t>
      </w:r>
      <w:proofErr w:type="spellStart"/>
      <w:r>
        <w:t>Jaruščica</w:t>
      </w:r>
      <w:proofErr w:type="spellEnd"/>
      <w:r>
        <w:t xml:space="preserve"> 5 i 5a, neto korisne površine 8,85 m2, u etažnom elaboratu sve označeno crvenom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C14231" w:rsidP="00C14231" w:rsidR="00C14231">
      <w:r w:rsidRPr="0076596B">
        <w:t>dosuđuje se kupcu</w:t>
      </w:r>
      <w:r>
        <w:t xml:space="preserve"> </w:t>
      </w:r>
      <w:r w:rsidR="00151310" w:rsidRPr="0076596B">
        <w:t xml:space="preserve">Edo Santini, </w:t>
      </w:r>
      <w:proofErr w:type="spellStart"/>
      <w:r w:rsidR="00151310" w:rsidRPr="0076596B">
        <w:t>Turanj</w:t>
      </w:r>
      <w:proofErr w:type="spellEnd"/>
      <w:r w:rsidR="00151310" w:rsidRPr="0076596B">
        <w:t xml:space="preserve"> 350, Sveti Filip i Jakov OIB:94691369933</w:t>
      </w:r>
      <w:r>
        <w:t xml:space="preserve">. </w:t>
      </w:r>
    </w:p>
    <w:p w:rsidRDefault="00CB275B" w:rsidP="00C14231" w:rsidR="00CB275B"/>
    <w:p w:rsidRDefault="00CA7FF3" w:rsidP="00CA7FF3" w:rsidR="00CA7FF3">
      <w:pPr>
        <w:jc w:val="both"/>
        <w:rPr>
          <w:b/>
        </w:rPr>
      </w:pPr>
      <w:r>
        <w:rPr>
          <w:b/>
        </w:rPr>
        <w:t>VIII</w:t>
      </w:r>
      <w:r w:rsidRPr="0076596B">
        <w:t xml:space="preserve"> Nekretnina, upisana u  zemljišne knjige,  Općinskog suda u Novom Zagrebu, </w:t>
      </w:r>
      <w:r w:rsidRPr="0076596B">
        <w:rPr>
          <w:b/>
        </w:rPr>
        <w:t>K.O. BLATO NOVO, Z.K.ULOŽAK 2855 BROJ PODULOŠKA</w:t>
      </w:r>
    </w:p>
    <w:p w:rsidRDefault="00CA7FF3" w:rsidP="00CA7FF3" w:rsidR="00CA7FF3">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357. ETAŽA: 3/10000  </w:t>
      </w:r>
    </w:p>
    <w:p w:rsidRDefault="00CA7FF3" w:rsidP="00CA7FF3" w:rsidR="00CA7FF3">
      <w:pPr>
        <w:pBdr>
          <w:bottom w:space="1" w:sz="4" w:color="auto" w:val="single"/>
        </w:pBdr>
        <w:jc w:val="both"/>
      </w:pPr>
      <w:r>
        <w:t xml:space="preserve">1. garažno parkirno mjesto </w:t>
      </w:r>
      <w:r>
        <w:rPr>
          <w:b/>
        </w:rPr>
        <w:t>oznake P-30 u podrumu -1</w:t>
      </w:r>
      <w:r>
        <w:t xml:space="preserve"> objekta S 2, </w:t>
      </w:r>
      <w:proofErr w:type="spellStart"/>
      <w:r>
        <w:t>Jaruščica</w:t>
      </w:r>
      <w:proofErr w:type="spellEnd"/>
      <w:r>
        <w:t xml:space="preserve"> 5 i 5a, neto korisne površine 8,85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CA7FF3" w:rsidP="00CA7FF3" w:rsidR="00CA7FF3">
      <w:r w:rsidRPr="0076596B">
        <w:t>dosuđuje se kupcu</w:t>
      </w:r>
      <w:r>
        <w:t xml:space="preserve"> MARTINA SANTINI</w:t>
      </w:r>
      <w:r w:rsidR="00232FEF">
        <w:t xml:space="preserve">, </w:t>
      </w:r>
      <w:r>
        <w:t xml:space="preserve"> Zagreb, </w:t>
      </w:r>
      <w:proofErr w:type="spellStart"/>
      <w:r>
        <w:t>Jaruščica</w:t>
      </w:r>
      <w:proofErr w:type="spellEnd"/>
      <w:r>
        <w:t xml:space="preserve"> 5a, OIB:65983894527 . </w:t>
      </w:r>
    </w:p>
    <w:p w:rsidRDefault="00CA7FF3" w:rsidP="00CA7FF3" w:rsidR="00CA7FF3">
      <w:pPr>
        <w:jc w:val="both"/>
        <w:rPr>
          <w:b/>
        </w:rPr>
      </w:pPr>
      <w:r>
        <w:rPr>
          <w:b/>
        </w:rPr>
        <w:lastRenderedPageBreak/>
        <w:t>IX</w:t>
      </w:r>
      <w:r w:rsidRPr="0076596B">
        <w:t xml:space="preserve"> Nekretnina, upisana u  zemljišne knjige,  Općinskog suda u Novom Zagrebu, </w:t>
      </w:r>
      <w:r w:rsidRPr="0076596B">
        <w:rPr>
          <w:b/>
        </w:rPr>
        <w:t>K.O. BLATO NOVO, Z.K.ULOŽAK 2855 BROJ PODULOŠKA</w:t>
      </w:r>
    </w:p>
    <w:p w:rsidRDefault="00CA7FF3" w:rsidP="00CA7FF3" w:rsidR="00CA7FF3">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427. ETAŽA: 4/10000  </w:t>
      </w:r>
      <w:r>
        <w:rPr>
          <w:rFonts w:cs="Times New Roman" w:hAnsi="Times New Roman" w:ascii="Times New Roman"/>
          <w:b/>
          <w:sz w:val="24"/>
          <w:szCs w:val="24"/>
        </w:rPr>
        <w:tab/>
      </w:r>
    </w:p>
    <w:p w:rsidRDefault="00CA7FF3" w:rsidP="00CA7FF3" w:rsidR="00CA7FF3">
      <w:pPr>
        <w:pBdr>
          <w:bottom w:space="1" w:sz="4" w:color="auto" w:val="single"/>
        </w:pBdr>
        <w:jc w:val="both"/>
      </w:pPr>
      <w:r>
        <w:t xml:space="preserve">1. garaža </w:t>
      </w:r>
      <w:r>
        <w:rPr>
          <w:b/>
        </w:rPr>
        <w:t>oznake G-78 u podrumu -1</w:t>
      </w:r>
      <w:r>
        <w:t xml:space="preserve"> objekta S 2, </w:t>
      </w:r>
      <w:proofErr w:type="spellStart"/>
      <w:r>
        <w:t>Jaruščica</w:t>
      </w:r>
      <w:proofErr w:type="spellEnd"/>
      <w:r>
        <w:t xml:space="preserve"> 5 i 5a, neto korisne površine 11,18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CA7FF3" w:rsidP="00CA7FF3" w:rsidR="00CA7FF3">
      <w:r w:rsidRPr="0076596B">
        <w:t>dosuđuje se kupcu</w:t>
      </w:r>
      <w:r>
        <w:t xml:space="preserve"> Damir </w:t>
      </w:r>
      <w:proofErr w:type="spellStart"/>
      <w:r>
        <w:t>Sremić</w:t>
      </w:r>
      <w:proofErr w:type="spellEnd"/>
      <w:r>
        <w:t xml:space="preserve">, Lanište 10b, Zagreb, OIB:42569288033. </w:t>
      </w:r>
    </w:p>
    <w:p w:rsidRDefault="00CB275B" w:rsidP="00CA7FF3" w:rsidR="00CB275B"/>
    <w:p w:rsidRDefault="00CA7FF3" w:rsidP="000C3E8F" w:rsidR="00CA7FF3" w:rsidRPr="000C3E8F">
      <w:pPr>
        <w:pStyle w:val="Bezproreda"/>
        <w:jc w:val="both"/>
        <w:rPr>
          <w:rFonts w:cs="Times New Roman" w:hAnsi="Times New Roman" w:ascii="Times New Roman"/>
          <w:sz w:val="24"/>
          <w:szCs w:val="24"/>
        </w:rPr>
      </w:pPr>
      <w:r w:rsidRPr="000C3E8F">
        <w:rPr>
          <w:rFonts w:cs="Times New Roman" w:hAnsi="Times New Roman" w:ascii="Times New Roman"/>
          <w:b/>
          <w:sz w:val="24"/>
          <w:szCs w:val="24"/>
        </w:rPr>
        <w:t>X</w:t>
      </w:r>
      <w:r w:rsidRPr="000C3E8F">
        <w:rPr>
          <w:rFonts w:cs="Times New Roman" w:hAnsi="Times New Roman" w:ascii="Times New Roman"/>
          <w:sz w:val="24"/>
          <w:szCs w:val="24"/>
        </w:rPr>
        <w:t xml:space="preserve"> Nekretnina, upisana u  zemljišne knjige,  Općinskog suda u Novom Zagrebu, </w:t>
      </w:r>
      <w:r w:rsidRPr="000C3E8F">
        <w:rPr>
          <w:rFonts w:cs="Times New Roman" w:hAnsi="Times New Roman" w:ascii="Times New Roman"/>
          <w:b/>
          <w:sz w:val="24"/>
          <w:szCs w:val="24"/>
        </w:rPr>
        <w:t>K.O. BLATO NOVO, Z.K.ULOŽAK 2855 BROJ PODULOŠKA</w:t>
      </w:r>
    </w:p>
    <w:p w:rsidRDefault="00CA7FF3" w:rsidP="00CA7FF3" w:rsidR="00CA7FF3">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428. ETAŽA: 4/10000  </w:t>
      </w:r>
      <w:r>
        <w:rPr>
          <w:rFonts w:cs="Times New Roman" w:hAnsi="Times New Roman" w:ascii="Times New Roman"/>
          <w:b/>
          <w:sz w:val="24"/>
          <w:szCs w:val="24"/>
        </w:rPr>
        <w:tab/>
      </w:r>
    </w:p>
    <w:p w:rsidRDefault="00CA7FF3" w:rsidP="00CA7FF3" w:rsidR="00CA7FF3">
      <w:pPr>
        <w:pBdr>
          <w:bottom w:space="1" w:sz="4" w:color="auto" w:val="single"/>
        </w:pBdr>
        <w:jc w:val="both"/>
      </w:pPr>
      <w:r>
        <w:t xml:space="preserve">1. garaža </w:t>
      </w:r>
      <w:r>
        <w:rPr>
          <w:b/>
        </w:rPr>
        <w:t>oznake G-79 u podrumu -1</w:t>
      </w:r>
      <w:r>
        <w:t xml:space="preserve"> objekta S 2, </w:t>
      </w:r>
      <w:proofErr w:type="spellStart"/>
      <w:r>
        <w:t>Jaruščica</w:t>
      </w:r>
      <w:proofErr w:type="spellEnd"/>
      <w:r>
        <w:t xml:space="preserve"> 5 i 5a, neto korisne površine 11,18 m2, u etažnom elaboratu sve označeno žutom bojom</w:t>
      </w:r>
      <w:r>
        <w:tab/>
        <w:t>,</w:t>
      </w:r>
      <w:r w:rsidRPr="00CA7FF3">
        <w:t xml:space="preserve">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CA7FF3" w:rsidP="00CA7FF3" w:rsidR="00CA7FF3">
      <w:r w:rsidRPr="0076596B">
        <w:t>dosuđuje se kupcu</w:t>
      </w:r>
      <w:r>
        <w:t xml:space="preserve"> </w:t>
      </w:r>
      <w:proofErr w:type="spellStart"/>
      <w:r>
        <w:t>Omer</w:t>
      </w:r>
      <w:proofErr w:type="spellEnd"/>
      <w:r>
        <w:t xml:space="preserve"> </w:t>
      </w:r>
      <w:proofErr w:type="spellStart"/>
      <w:r>
        <w:t>Aličelebić</w:t>
      </w:r>
      <w:proofErr w:type="spellEnd"/>
      <w:r>
        <w:t xml:space="preserve">, </w:t>
      </w:r>
      <w:proofErr w:type="spellStart"/>
      <w:r>
        <w:t>Jaruščica</w:t>
      </w:r>
      <w:proofErr w:type="spellEnd"/>
      <w:r>
        <w:t xml:space="preserve"> 5, Zagreb, OIB:34919322902.</w:t>
      </w:r>
    </w:p>
    <w:p w:rsidRDefault="00CB275B" w:rsidP="00CA7FF3" w:rsidR="00CB275B" w:rsidRPr="00CA7FF3"/>
    <w:p w:rsidRDefault="00CA7FF3" w:rsidP="00CA7FF3" w:rsidR="00CA7FF3">
      <w:pPr>
        <w:jc w:val="both"/>
        <w:rPr>
          <w:b/>
        </w:rPr>
      </w:pPr>
      <w:r>
        <w:rPr>
          <w:b/>
        </w:rPr>
        <w:t>XI</w:t>
      </w:r>
      <w:r w:rsidRPr="0076596B">
        <w:t xml:space="preserve"> Nekretnina, upisana u  zemljišne knjige,  Općinskog suda u Novom Zagrebu, </w:t>
      </w:r>
      <w:r w:rsidRPr="0076596B">
        <w:rPr>
          <w:b/>
        </w:rPr>
        <w:t>K.O. BLATO NOVO, Z.K.ULOŽAK 2855 BROJ PODULOŠKA</w:t>
      </w:r>
    </w:p>
    <w:p w:rsidRDefault="00CA7FF3" w:rsidP="00CA7FF3" w:rsidR="00CA7FF3">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429. ETAŽA: 4/10000  </w:t>
      </w:r>
      <w:r>
        <w:rPr>
          <w:rFonts w:cs="Times New Roman" w:hAnsi="Times New Roman" w:ascii="Times New Roman"/>
          <w:b/>
          <w:sz w:val="24"/>
          <w:szCs w:val="24"/>
        </w:rPr>
        <w:tab/>
      </w:r>
    </w:p>
    <w:p w:rsidRDefault="00CA7FF3" w:rsidP="00CA7FF3" w:rsidR="00CA7FF3">
      <w:pPr>
        <w:pBdr>
          <w:bottom w:space="1" w:sz="4" w:color="auto" w:val="single"/>
        </w:pBdr>
        <w:jc w:val="both"/>
      </w:pPr>
      <w:r>
        <w:t xml:space="preserve">1. garaža </w:t>
      </w:r>
      <w:r>
        <w:rPr>
          <w:b/>
        </w:rPr>
        <w:t>oznake G-80 u podrumu -1</w:t>
      </w:r>
      <w:r>
        <w:t xml:space="preserve"> objekta </w:t>
      </w:r>
      <w:proofErr w:type="spellStart"/>
      <w:r>
        <w:t>objekta</w:t>
      </w:r>
      <w:proofErr w:type="spellEnd"/>
      <w:r>
        <w:t xml:space="preserve"> S 2, </w:t>
      </w:r>
      <w:proofErr w:type="spellStart"/>
      <w:r>
        <w:t>Jaruščica</w:t>
      </w:r>
      <w:proofErr w:type="spellEnd"/>
      <w:r>
        <w:t xml:space="preserve"> 5 i 5a, neto korisne površine 11,18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CA7FF3" w:rsidP="00CA7FF3" w:rsidR="00CA7FF3">
      <w:r w:rsidRPr="0076596B">
        <w:t>dosuđuje se kupcu</w:t>
      </w:r>
      <w:r>
        <w:t xml:space="preserve"> Ljubica </w:t>
      </w:r>
      <w:proofErr w:type="spellStart"/>
      <w:r>
        <w:t>Vidak</w:t>
      </w:r>
      <w:proofErr w:type="spellEnd"/>
      <w:r>
        <w:t xml:space="preserve">, </w:t>
      </w:r>
      <w:proofErr w:type="spellStart"/>
      <w:r>
        <w:t>Balokovićeva</w:t>
      </w:r>
      <w:proofErr w:type="spellEnd"/>
      <w:r>
        <w:t xml:space="preserve"> ulica 51, Zagreb, OIB:59045015690. </w:t>
      </w:r>
    </w:p>
    <w:p w:rsidRDefault="00CB275B" w:rsidP="00CA7FF3" w:rsidR="00CB275B" w:rsidRPr="00CA7FF3"/>
    <w:p w:rsidRDefault="00CA7FF3" w:rsidP="00CA7FF3" w:rsidR="00CA7FF3">
      <w:pPr>
        <w:jc w:val="both"/>
        <w:rPr>
          <w:b/>
        </w:rPr>
      </w:pPr>
      <w:r>
        <w:rPr>
          <w:b/>
        </w:rPr>
        <w:t>XII</w:t>
      </w:r>
      <w:r w:rsidRPr="0076596B">
        <w:t xml:space="preserve"> Nekretnina, upisana u  zemljišne knjige,  Općinskog suda u Novom Zagrebu, </w:t>
      </w:r>
      <w:r w:rsidRPr="0076596B">
        <w:rPr>
          <w:b/>
        </w:rPr>
        <w:t>K.O. BLATO NOVO, Z.K.ULOŽAK 2855 BROJ PODULOŠKA</w:t>
      </w:r>
    </w:p>
    <w:p w:rsidRDefault="00CA7FF3" w:rsidP="00CA7FF3" w:rsidR="00CA7FF3">
      <w:pPr>
        <w:pStyle w:val="Bezproreda"/>
        <w:jc w:val="both"/>
        <w:rPr>
          <w:rFonts w:cs="Times New Roman" w:hAnsi="Times New Roman" w:ascii="Times New Roman"/>
          <w:b/>
          <w:sz w:val="24"/>
          <w:szCs w:val="24"/>
        </w:rPr>
      </w:pPr>
      <w:r>
        <w:rPr>
          <w:rFonts w:cs="Times New Roman" w:hAnsi="Times New Roman" w:ascii="Times New Roman"/>
          <w:b/>
          <w:sz w:val="24"/>
          <w:szCs w:val="24"/>
        </w:rPr>
        <w:t>566. ETAŽA: 21/10000</w:t>
      </w:r>
      <w:r>
        <w:rPr>
          <w:rFonts w:cs="Times New Roman" w:hAnsi="Times New Roman" w:ascii="Times New Roman"/>
          <w:b/>
          <w:sz w:val="24"/>
          <w:szCs w:val="24"/>
        </w:rPr>
        <w:tab/>
      </w:r>
    </w:p>
    <w:p w:rsidRDefault="00CA7FF3" w:rsidP="00CA7FF3" w:rsidR="00CA7FF3">
      <w:pPr>
        <w:pBdr>
          <w:bottom w:space="1" w:sz="4" w:color="auto" w:val="single"/>
        </w:pBdr>
        <w:jc w:val="both"/>
      </w:pPr>
      <w:r>
        <w:t xml:space="preserve">1. dvosoban </w:t>
      </w:r>
      <w:r>
        <w:rPr>
          <w:b/>
        </w:rPr>
        <w:t>stan oznake S 204,</w:t>
      </w:r>
      <w:r>
        <w:t xml:space="preserve"> u drugom katu objekta S 2, </w:t>
      </w:r>
      <w:proofErr w:type="spellStart"/>
      <w:r>
        <w:t>Jaruščica</w:t>
      </w:r>
      <w:proofErr w:type="spellEnd"/>
      <w:r>
        <w:t xml:space="preserve"> 5a, sa spremištem oznake </w:t>
      </w:r>
      <w:proofErr w:type="spellStart"/>
      <w:r>
        <w:t>spr</w:t>
      </w:r>
      <w:proofErr w:type="spellEnd"/>
      <w:r>
        <w:t xml:space="preserve"> 40 u prizemlju objekta, neto korisne površine 52,71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CA7FF3" w:rsidP="00CA7FF3" w:rsidR="00CA7FF3">
      <w:r w:rsidRPr="0076596B">
        <w:t>dosuđuje se kupcu</w:t>
      </w:r>
      <w:r>
        <w:t xml:space="preserve"> Josip Stipić, Nemira X 18, Omiš,OIB:98726807555.</w:t>
      </w:r>
    </w:p>
    <w:p w:rsidRDefault="00CB275B" w:rsidP="00CA7FF3" w:rsidR="00CB275B"/>
    <w:p w:rsidRDefault="00CA7FF3" w:rsidP="00CA7FF3" w:rsidR="00CA7FF3">
      <w:pPr>
        <w:jc w:val="both"/>
        <w:rPr>
          <w:b/>
        </w:rPr>
      </w:pPr>
      <w:r>
        <w:rPr>
          <w:b/>
        </w:rPr>
        <w:t>XIII</w:t>
      </w:r>
      <w:r w:rsidRPr="0076596B">
        <w:t xml:space="preserve"> Nekretnina, upisana u  zemljišne knjige,  Općinskog suda u Novom Zagrebu, </w:t>
      </w:r>
      <w:r w:rsidRPr="0076596B">
        <w:rPr>
          <w:b/>
        </w:rPr>
        <w:t>K.O. BLATO NOVO, Z.K.ULOŽAK 2855 BROJ PODULOŠKA</w:t>
      </w:r>
    </w:p>
    <w:p w:rsidRDefault="00CA7FF3" w:rsidP="00CA7FF3" w:rsidR="00CA7FF3">
      <w:pPr>
        <w:pStyle w:val="Bezproreda"/>
        <w:rPr>
          <w:rFonts w:cs="Times New Roman" w:hAnsi="Times New Roman" w:ascii="Times New Roman"/>
          <w:b/>
          <w:sz w:val="24"/>
          <w:szCs w:val="24"/>
        </w:rPr>
      </w:pPr>
      <w:r>
        <w:rPr>
          <w:rFonts w:cs="Times New Roman" w:hAnsi="Times New Roman" w:ascii="Times New Roman"/>
          <w:b/>
          <w:sz w:val="24"/>
          <w:szCs w:val="24"/>
        </w:rPr>
        <w:t xml:space="preserve">616. ETAŽA: 21/10000 </w:t>
      </w:r>
    </w:p>
    <w:p w:rsidRDefault="00CA7FF3" w:rsidP="00CA7FF3" w:rsidR="00CA7FF3">
      <w:pPr>
        <w:pBdr>
          <w:bottom w:space="1" w:sz="4" w:color="auto" w:val="single"/>
        </w:pBdr>
        <w:jc w:val="both"/>
      </w:pPr>
      <w:r>
        <w:rPr>
          <w:b/>
        </w:rPr>
        <w:t>1. dvosoban stan oznake S 318,</w:t>
      </w:r>
      <w:r>
        <w:t xml:space="preserve"> u trećem katu objekta S 2, </w:t>
      </w:r>
      <w:proofErr w:type="spellStart"/>
      <w:r>
        <w:t>Jaruščica</w:t>
      </w:r>
      <w:proofErr w:type="spellEnd"/>
      <w:r>
        <w:t xml:space="preserve"> 5a, sa spremištem oznake </w:t>
      </w:r>
      <w:proofErr w:type="spellStart"/>
      <w:r>
        <w:t>spr</w:t>
      </w:r>
      <w:proofErr w:type="spellEnd"/>
      <w:r>
        <w:t xml:space="preserve"> 90 u prizemlju objekta, neto korisne površine 52,71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CA7FF3" w:rsidP="00CA7FF3" w:rsidR="00CA7FF3">
      <w:r w:rsidRPr="0076596B">
        <w:t>dosuđuje se kupcu</w:t>
      </w:r>
      <w:r>
        <w:t xml:space="preserve"> Nataša </w:t>
      </w:r>
      <w:proofErr w:type="spellStart"/>
      <w:r>
        <w:t>Roginek</w:t>
      </w:r>
      <w:proofErr w:type="spellEnd"/>
      <w:r>
        <w:t xml:space="preserve">, Gabrijele Horvat 10 , Varaždin, OIB:39178905596. </w:t>
      </w:r>
    </w:p>
    <w:p w:rsidRDefault="00CA7FF3" w:rsidP="00CA7FF3" w:rsidR="00CA7FF3">
      <w:pPr>
        <w:jc w:val="both"/>
        <w:rPr>
          <w:b/>
        </w:rPr>
      </w:pPr>
      <w:r>
        <w:rPr>
          <w:b/>
        </w:rPr>
        <w:lastRenderedPageBreak/>
        <w:t>XIV</w:t>
      </w:r>
      <w:r w:rsidRPr="0076596B">
        <w:t xml:space="preserve"> Nekretnina, upisana u  zemljišne knjige,  Općinskog suda u Novom Zagrebu, </w:t>
      </w:r>
      <w:r w:rsidRPr="0076596B">
        <w:rPr>
          <w:b/>
        </w:rPr>
        <w:t>K.O. BLATO NOVO, Z.K.ULOŽAK 2855 BROJ PODULOŠKA</w:t>
      </w:r>
    </w:p>
    <w:p w:rsidRDefault="007D75B4" w:rsidP="007D75B4" w:rsidR="007D75B4">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670. ETAŽA: 20/10000 </w:t>
      </w:r>
    </w:p>
    <w:p w:rsidRDefault="007D75B4" w:rsidP="007D75B4" w:rsidR="007D75B4">
      <w:pPr>
        <w:pBdr>
          <w:bottom w:space="1" w:sz="4" w:color="auto" w:val="single"/>
        </w:pBdr>
        <w:jc w:val="both"/>
      </w:pPr>
      <w:r>
        <w:t xml:space="preserve">1. dvosoban </w:t>
      </w:r>
      <w:r>
        <w:rPr>
          <w:b/>
        </w:rPr>
        <w:t>stan oznake S 436</w:t>
      </w:r>
      <w:r>
        <w:t xml:space="preserve">, u četvrtom katu objekta S 2, </w:t>
      </w:r>
      <w:proofErr w:type="spellStart"/>
      <w:r>
        <w:t>Jaruščica</w:t>
      </w:r>
      <w:proofErr w:type="spellEnd"/>
      <w:r>
        <w:t xml:space="preserve"> 5, neto korisne površine 51,98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7D75B4" w:rsidP="007D75B4" w:rsidR="007D75B4">
      <w:r w:rsidRPr="0076596B">
        <w:t>dosuđuje se kupcu</w:t>
      </w:r>
      <w:r>
        <w:t xml:space="preserve">  FANEI d.o.o. Savski  gaj 3. put 18, OIB 17769855631.</w:t>
      </w:r>
    </w:p>
    <w:p w:rsidRDefault="007D75B4" w:rsidP="007D75B4" w:rsidR="007D75B4">
      <w:pPr>
        <w:jc w:val="both"/>
      </w:pPr>
      <w:r>
        <w:t xml:space="preserve"> </w:t>
      </w:r>
    </w:p>
    <w:p w:rsidRDefault="007D75B4" w:rsidP="007D75B4" w:rsidR="007D75B4">
      <w:pPr>
        <w:jc w:val="both"/>
        <w:rPr>
          <w:b/>
        </w:rPr>
      </w:pPr>
      <w:r>
        <w:rPr>
          <w:b/>
        </w:rPr>
        <w:t>XV</w:t>
      </w:r>
      <w:r w:rsidRPr="0076596B">
        <w:t xml:space="preserve"> Nekretnina, upisana u  zemljišne knjige,  Općinskog suda u Novom Zagrebu, </w:t>
      </w:r>
      <w:r w:rsidRPr="0076596B">
        <w:rPr>
          <w:b/>
        </w:rPr>
        <w:t>K.O. BLATO NOVO, Z.K.ULOŽAK 2855 BROJ PODULOŠKA</w:t>
      </w:r>
    </w:p>
    <w:p w:rsidRDefault="007D75B4" w:rsidP="007D75B4" w:rsidR="007D75B4">
      <w:pPr>
        <w:pStyle w:val="Bezproreda"/>
        <w:rPr>
          <w:rFonts w:cs="Times New Roman" w:hAnsi="Times New Roman" w:ascii="Times New Roman"/>
          <w:b/>
          <w:sz w:val="24"/>
          <w:szCs w:val="24"/>
        </w:rPr>
      </w:pPr>
      <w:r>
        <w:rPr>
          <w:rFonts w:cs="Times New Roman" w:hAnsi="Times New Roman" w:ascii="Times New Roman"/>
          <w:b/>
          <w:sz w:val="24"/>
          <w:szCs w:val="24"/>
        </w:rPr>
        <w:t>702. ETAŽA: 20/10000</w:t>
      </w:r>
      <w:r>
        <w:rPr>
          <w:rFonts w:cs="Times New Roman" w:hAnsi="Times New Roman" w:ascii="Times New Roman"/>
          <w:b/>
          <w:sz w:val="24"/>
          <w:szCs w:val="24"/>
        </w:rPr>
        <w:tab/>
      </w:r>
    </w:p>
    <w:p w:rsidRDefault="007D75B4" w:rsidP="007D75B4" w:rsidR="007D75B4">
      <w:pPr>
        <w:pBdr>
          <w:bottom w:space="1" w:sz="4" w:color="auto" w:val="single"/>
        </w:pBdr>
        <w:jc w:val="both"/>
      </w:pPr>
      <w:r>
        <w:t xml:space="preserve">1. dvosoban </w:t>
      </w:r>
      <w:r>
        <w:rPr>
          <w:b/>
        </w:rPr>
        <w:t>stan oznake S 532,</w:t>
      </w:r>
      <w:r>
        <w:t xml:space="preserve"> u petom katu objekta S 2, </w:t>
      </w:r>
      <w:proofErr w:type="spellStart"/>
      <w:r>
        <w:t>Jaruščica</w:t>
      </w:r>
      <w:proofErr w:type="spellEnd"/>
      <w:r>
        <w:t xml:space="preserve"> 5, neto korisne površine 51,81 m2, u etažnom elaboratu sve označeno zelenom bojom,</w:t>
      </w:r>
      <w:r w:rsidRPr="007D75B4">
        <w:t xml:space="preserve">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7D75B4" w:rsidP="007D75B4" w:rsidR="007D75B4">
      <w:r w:rsidRPr="0076596B">
        <w:t>dosuđuje se kupcu</w:t>
      </w:r>
      <w:r>
        <w:t xml:space="preserve">  Elvis </w:t>
      </w:r>
      <w:proofErr w:type="spellStart"/>
      <w:r>
        <w:t>Haušić</w:t>
      </w:r>
      <w:proofErr w:type="spellEnd"/>
      <w:r>
        <w:t xml:space="preserve">, Stubička 531, Donja Bistra, OIB:24987201979. </w:t>
      </w:r>
    </w:p>
    <w:p w:rsidRDefault="00CB275B" w:rsidP="007D75B4" w:rsidR="00CB275B"/>
    <w:p w:rsidRDefault="007D75B4" w:rsidP="007D75B4" w:rsidR="007D75B4">
      <w:r>
        <w:rPr>
          <w:b/>
        </w:rPr>
        <w:t>XVI</w:t>
      </w:r>
      <w:r w:rsidRPr="0076596B">
        <w:t xml:space="preserve"> Nekretnina, upisana u  zemljišne knjige,  Općinskog suda u Novom Zagrebu, </w:t>
      </w:r>
      <w:r w:rsidRPr="0076596B">
        <w:rPr>
          <w:b/>
        </w:rPr>
        <w:t>K.O. BLATO NOVO, Z.K.ULOŽAK 2855 BROJ PODULOŠKA</w:t>
      </w:r>
    </w:p>
    <w:p w:rsidRDefault="007D75B4" w:rsidP="007D75B4" w:rsidR="007D75B4">
      <w:pPr>
        <w:pStyle w:val="Bezproreda"/>
        <w:rPr>
          <w:rFonts w:cs="Times New Roman" w:hAnsi="Times New Roman" w:ascii="Times New Roman"/>
          <w:b/>
          <w:sz w:val="24"/>
          <w:szCs w:val="24"/>
        </w:rPr>
      </w:pPr>
      <w:r>
        <w:rPr>
          <w:rFonts w:cs="Times New Roman" w:hAnsi="Times New Roman" w:ascii="Times New Roman"/>
          <w:b/>
          <w:sz w:val="24"/>
          <w:szCs w:val="24"/>
        </w:rPr>
        <w:t xml:space="preserve">780. ETAŽA: 20/10000 </w:t>
      </w:r>
    </w:p>
    <w:p w:rsidRDefault="007D75B4" w:rsidP="007D75B4" w:rsidR="007D75B4">
      <w:pPr>
        <w:pBdr>
          <w:bottom w:space="1" w:sz="4" w:color="auto" w:val="single"/>
        </w:pBdr>
        <w:jc w:val="both"/>
      </w:pPr>
      <w:r>
        <w:t xml:space="preserve">1. dvosoban </w:t>
      </w:r>
      <w:r>
        <w:rPr>
          <w:b/>
        </w:rPr>
        <w:t>stan oznake S 802</w:t>
      </w:r>
      <w:r>
        <w:t xml:space="preserve">, u osmom katu objekta S 2, </w:t>
      </w:r>
      <w:proofErr w:type="spellStart"/>
      <w:r>
        <w:t>Jaruščica</w:t>
      </w:r>
      <w:proofErr w:type="spellEnd"/>
      <w:r>
        <w:t xml:space="preserve"> 5a, neto korisne površine 51,98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7D75B4" w:rsidP="007D75B4" w:rsidR="007D75B4">
      <w:r w:rsidRPr="0076596B">
        <w:t>dosuđuje se kupcu</w:t>
      </w:r>
      <w:r w:rsidR="00AB5CE7">
        <w:t xml:space="preserve"> </w:t>
      </w:r>
      <w:proofErr w:type="spellStart"/>
      <w:r w:rsidR="00AB5CE7">
        <w:t>Michelle</w:t>
      </w:r>
      <w:proofErr w:type="spellEnd"/>
      <w:r w:rsidR="00AB5CE7">
        <w:t xml:space="preserve"> </w:t>
      </w:r>
      <w:proofErr w:type="spellStart"/>
      <w:r w:rsidR="00AB5CE7">
        <w:t>Mihelčić</w:t>
      </w:r>
      <w:proofErr w:type="spellEnd"/>
      <w:r w:rsidR="00AB5CE7">
        <w:t>, Rijeka, Brd</w:t>
      </w:r>
      <w:r>
        <w:t>ina 16, OIB:71990269554.</w:t>
      </w:r>
    </w:p>
    <w:p w:rsidRDefault="00CB275B" w:rsidP="007D75B4" w:rsidR="00CB275B"/>
    <w:p w:rsidRDefault="007D75B4" w:rsidP="007D75B4" w:rsidR="007D75B4">
      <w:r>
        <w:rPr>
          <w:b/>
        </w:rPr>
        <w:t>XVII</w:t>
      </w:r>
      <w:r w:rsidRPr="0076596B">
        <w:t xml:space="preserve"> Nekretnina, upisana u  zemljišne knjige,  Općinskog suda u Novom Zagrebu, </w:t>
      </w:r>
      <w:r w:rsidRPr="0076596B">
        <w:rPr>
          <w:b/>
        </w:rPr>
        <w:t>K.O. BLATO NOVO, Z.K.ULOŽAK 2855 BROJ PODULOŠKA</w:t>
      </w:r>
    </w:p>
    <w:p w:rsidRDefault="007D75B4" w:rsidP="007D75B4" w:rsidR="007D75B4">
      <w:pPr>
        <w:pStyle w:val="Bezproreda"/>
        <w:rPr>
          <w:rFonts w:cs="Times New Roman" w:hAnsi="Times New Roman" w:ascii="Times New Roman"/>
          <w:b/>
          <w:sz w:val="24"/>
          <w:szCs w:val="24"/>
        </w:rPr>
      </w:pPr>
      <w:r>
        <w:rPr>
          <w:rFonts w:cs="Times New Roman" w:hAnsi="Times New Roman" w:ascii="Times New Roman"/>
          <w:b/>
          <w:sz w:val="24"/>
          <w:szCs w:val="24"/>
        </w:rPr>
        <w:t xml:space="preserve">784. ETAŽA: 20/10000 </w:t>
      </w:r>
    </w:p>
    <w:p w:rsidRDefault="007D75B4" w:rsidP="007D75B4" w:rsidR="007D75B4">
      <w:pPr>
        <w:pBdr>
          <w:bottom w:space="1" w:sz="4" w:color="auto" w:val="single"/>
        </w:pBdr>
        <w:jc w:val="both"/>
      </w:pPr>
      <w:r>
        <w:t xml:space="preserve">1. dvosoban </w:t>
      </w:r>
      <w:r>
        <w:rPr>
          <w:b/>
        </w:rPr>
        <w:t>stan oznake S 806</w:t>
      </w:r>
      <w:r>
        <w:t xml:space="preserve">, u osmom katu objekta S 2, </w:t>
      </w:r>
      <w:proofErr w:type="spellStart"/>
      <w:r>
        <w:t>Jaruščica</w:t>
      </w:r>
      <w:proofErr w:type="spellEnd"/>
      <w:r>
        <w:t xml:space="preserve"> 5a, neto korisne površine 51,81 m2, u etažnom elaboratu sve označeno plavom bojom,</w:t>
      </w:r>
      <w:r w:rsidRPr="007D75B4">
        <w:t xml:space="preserve">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7D75B4" w:rsidP="007D75B4" w:rsidR="007D75B4">
      <w:r w:rsidRPr="0076596B">
        <w:t>dosuđuje se kupcu</w:t>
      </w:r>
      <w:r>
        <w:t xml:space="preserve">  Ivan  Marković  Selska cesta 179, Zagreb, OIB:74417395617.</w:t>
      </w:r>
    </w:p>
    <w:p w:rsidRDefault="00CB275B" w:rsidP="007D75B4" w:rsidR="00CB275B"/>
    <w:p w:rsidRDefault="007D75B4" w:rsidP="007D75B4" w:rsidR="007D75B4">
      <w:pPr>
        <w:rPr>
          <w:b/>
        </w:rPr>
      </w:pPr>
      <w:r>
        <w:rPr>
          <w:b/>
        </w:rPr>
        <w:t>XVIII</w:t>
      </w:r>
      <w:r w:rsidRPr="0076596B">
        <w:t xml:space="preserve"> Nekretnina, upisana u  zemljišne knjige,  Općinskog suda u Novom Zagrebu, </w:t>
      </w:r>
      <w:r w:rsidRPr="0076596B">
        <w:rPr>
          <w:b/>
        </w:rPr>
        <w:t>K.O. BLATO NOVO, Z.K.ULOŽAK 2855 BROJ PODULOŠKA</w:t>
      </w:r>
    </w:p>
    <w:p w:rsidRDefault="007D75B4" w:rsidP="007D75B4" w:rsidR="007D75B4">
      <w:pPr>
        <w:pStyle w:val="Bezproreda"/>
        <w:rPr>
          <w:rFonts w:cs="Times New Roman" w:hAnsi="Times New Roman" w:ascii="Times New Roman"/>
          <w:b/>
          <w:sz w:val="24"/>
          <w:szCs w:val="24"/>
        </w:rPr>
      </w:pPr>
      <w:r>
        <w:rPr>
          <w:rFonts w:cs="Times New Roman" w:hAnsi="Times New Roman" w:ascii="Times New Roman"/>
          <w:b/>
          <w:sz w:val="24"/>
          <w:szCs w:val="24"/>
        </w:rPr>
        <w:t xml:space="preserve">790. ETAŽA: 20/10000 </w:t>
      </w:r>
    </w:p>
    <w:p w:rsidRDefault="007D75B4" w:rsidP="007D75B4" w:rsidR="007D75B4">
      <w:pPr>
        <w:pBdr>
          <w:bottom w:space="1" w:sz="4" w:color="auto" w:val="single"/>
        </w:pBdr>
        <w:jc w:val="both"/>
      </w:pPr>
      <w:r>
        <w:rPr>
          <w:b/>
        </w:rPr>
        <w:t>1. dvosoban stan oznake S 812,</w:t>
      </w:r>
      <w:r>
        <w:t xml:space="preserve"> u osmom katu objekta S 2, </w:t>
      </w:r>
      <w:proofErr w:type="spellStart"/>
      <w:r>
        <w:t>Jaruščica</w:t>
      </w:r>
      <w:proofErr w:type="spellEnd"/>
      <w:r>
        <w:t xml:space="preserve"> 5a, neto korisne površine 52,21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7D75B4" w:rsidP="007D75B4" w:rsidR="007D75B4">
      <w:r w:rsidRPr="0076596B">
        <w:t>dosuđuje se kupcu</w:t>
      </w:r>
      <w:r>
        <w:t xml:space="preserve">  </w:t>
      </w:r>
      <w:proofErr w:type="spellStart"/>
      <w:r>
        <w:t>Janessia</w:t>
      </w:r>
      <w:proofErr w:type="spellEnd"/>
      <w:r>
        <w:t xml:space="preserve"> </w:t>
      </w:r>
      <w:proofErr w:type="spellStart"/>
      <w:r>
        <w:t>Renee</w:t>
      </w:r>
      <w:proofErr w:type="spellEnd"/>
      <w:r>
        <w:t xml:space="preserve"> </w:t>
      </w:r>
      <w:proofErr w:type="spellStart"/>
      <w:r>
        <w:t>Jeanty</w:t>
      </w:r>
      <w:proofErr w:type="spellEnd"/>
      <w:r>
        <w:t xml:space="preserve">, Avenija Dubrovnik 5, Zagreb,OIB:48288784274.   </w:t>
      </w:r>
    </w:p>
    <w:p w:rsidRDefault="007D75B4" w:rsidP="007D75B4" w:rsidR="007D75B4">
      <w:pPr>
        <w:rPr>
          <w:b/>
        </w:rPr>
      </w:pPr>
      <w:r>
        <w:rPr>
          <w:b/>
        </w:rPr>
        <w:lastRenderedPageBreak/>
        <w:t>XIX</w:t>
      </w:r>
      <w:r w:rsidRPr="0076596B">
        <w:t xml:space="preserve"> Nekretnina, upisana u  zemljišne knjige,  Općinskog suda u Novom Zagrebu, </w:t>
      </w:r>
      <w:r w:rsidRPr="0076596B">
        <w:rPr>
          <w:b/>
        </w:rPr>
        <w:t>K.O. BLATO NOVO, Z.K.ULOŽAK 2855 BROJ PODULOŠKA</w:t>
      </w:r>
    </w:p>
    <w:p w:rsidRDefault="007D75B4" w:rsidP="007D75B4" w:rsidR="007D75B4">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810. ETAŽA: 20/10000 </w:t>
      </w:r>
    </w:p>
    <w:p w:rsidRDefault="007D75B4" w:rsidP="007D75B4" w:rsidR="007D75B4">
      <w:pPr>
        <w:pBdr>
          <w:bottom w:space="1" w:sz="4" w:color="auto" w:val="single"/>
        </w:pBdr>
        <w:jc w:val="both"/>
      </w:pPr>
      <w:r>
        <w:t xml:space="preserve">1. dvosoban </w:t>
      </w:r>
      <w:r>
        <w:rPr>
          <w:b/>
        </w:rPr>
        <w:t>stan oznake S 832, u</w:t>
      </w:r>
      <w:r>
        <w:t xml:space="preserve"> osmom katu objekta S 2, </w:t>
      </w:r>
      <w:proofErr w:type="spellStart"/>
      <w:r>
        <w:t>Jaruščica</w:t>
      </w:r>
      <w:proofErr w:type="spellEnd"/>
      <w:r>
        <w:t xml:space="preserve"> 5, neto korisne površine 51,81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7D75B4" w:rsidP="007D75B4" w:rsidR="007D75B4">
      <w:r w:rsidRPr="0076596B">
        <w:t>dosuđuje se kupcu</w:t>
      </w:r>
      <w:r w:rsidR="00CB275B">
        <w:t xml:space="preserve"> Antonio </w:t>
      </w:r>
      <w:proofErr w:type="spellStart"/>
      <w:r w:rsidR="00CB275B">
        <w:t>Majdandžić</w:t>
      </w:r>
      <w:proofErr w:type="spellEnd"/>
      <w:r w:rsidR="00CB275B">
        <w:t xml:space="preserve">, Donji Trpuci, </w:t>
      </w:r>
      <w:r>
        <w:t xml:space="preserve">Put u </w:t>
      </w:r>
      <w:proofErr w:type="spellStart"/>
      <w:r>
        <w:t>Čučev</w:t>
      </w:r>
      <w:proofErr w:type="spellEnd"/>
      <w:r>
        <w:t xml:space="preserve"> gaj 15, </w:t>
      </w:r>
      <w:r w:rsidR="00CB275B">
        <w:t>O</w:t>
      </w:r>
      <w:r>
        <w:t xml:space="preserve">IB:25767056876. </w:t>
      </w:r>
    </w:p>
    <w:p w:rsidRDefault="00CB275B" w:rsidP="007D75B4" w:rsidR="00CB275B"/>
    <w:p w:rsidRDefault="007D75B4" w:rsidP="007D75B4" w:rsidR="007D75B4">
      <w:pPr>
        <w:rPr>
          <w:b/>
        </w:rPr>
      </w:pPr>
      <w:r>
        <w:rPr>
          <w:b/>
        </w:rPr>
        <w:t>XX</w:t>
      </w:r>
      <w:r w:rsidRPr="0076596B">
        <w:t xml:space="preserve"> Nekretnina, upisana u  zemljišne knjige,  Općinskog suda u Novom Zagrebu, </w:t>
      </w:r>
      <w:r w:rsidR="001253A6">
        <w:rPr>
          <w:b/>
        </w:rPr>
        <w:t>K.O. BLATO NOVO, Z.K.ULOŽAK 50154</w:t>
      </w:r>
      <w:r w:rsidRPr="0076596B">
        <w:rPr>
          <w:b/>
        </w:rPr>
        <w:t xml:space="preserve"> BROJ PODULOŠKA</w:t>
      </w:r>
    </w:p>
    <w:p w:rsidRDefault="00883BF4" w:rsidP="00883BF4" w:rsidR="00883BF4">
      <w:pPr>
        <w:pStyle w:val="Bezproreda"/>
        <w:jc w:val="both"/>
        <w:rPr>
          <w:rFonts w:cs="Times New Roman" w:hAnsi="Times New Roman" w:ascii="Times New Roman"/>
          <w:b/>
          <w:sz w:val="24"/>
          <w:szCs w:val="24"/>
        </w:rPr>
      </w:pPr>
      <w:r>
        <w:rPr>
          <w:rFonts w:cs="Times New Roman" w:hAnsi="Times New Roman" w:ascii="Times New Roman"/>
          <w:b/>
          <w:sz w:val="24"/>
          <w:szCs w:val="24"/>
        </w:rPr>
        <w:t>6. ETAŽA: 14/10000</w:t>
      </w:r>
      <w:r>
        <w:rPr>
          <w:rFonts w:cs="Times New Roman" w:hAnsi="Times New Roman" w:ascii="Times New Roman"/>
          <w:b/>
          <w:sz w:val="24"/>
          <w:szCs w:val="24"/>
        </w:rPr>
        <w:tab/>
      </w:r>
    </w:p>
    <w:p w:rsidRDefault="00883BF4" w:rsidP="00883BF4" w:rsidR="001253A6">
      <w:pPr>
        <w:pBdr>
          <w:bottom w:space="1" w:sz="4" w:color="auto" w:val="single"/>
        </w:pBdr>
        <w:jc w:val="both"/>
      </w:pPr>
      <w:r>
        <w:t xml:space="preserve">1. garažno parkirno mjesto </w:t>
      </w:r>
      <w:r>
        <w:rPr>
          <w:b/>
        </w:rPr>
        <w:t>oznake P 6,</w:t>
      </w:r>
      <w:r>
        <w:t xml:space="preserve"> u podrumu objekta S 3, neto korisne površine 8,91 m2, u etažnom elaboratu sve označeno plavom bojom,</w:t>
      </w:r>
      <w:r w:rsidR="001253A6" w:rsidRPr="001253A6">
        <w:t xml:space="preserve"> </w:t>
      </w:r>
      <w:r w:rsidR="001253A6" w:rsidRPr="009D5D94">
        <w:t xml:space="preserve">na listu A opisano kao zgrada mješovite namjene , </w:t>
      </w:r>
      <w:proofErr w:type="spellStart"/>
      <w:r w:rsidR="001253A6" w:rsidRPr="009D5D94">
        <w:t>Jaruščica</w:t>
      </w:r>
      <w:proofErr w:type="spellEnd"/>
      <w:r w:rsidR="001253A6" w:rsidRPr="009D5D94">
        <w:t xml:space="preserve"> br. 9 i dvorište u površini 2561 m2, sve na </w:t>
      </w:r>
      <w:proofErr w:type="spellStart"/>
      <w:r w:rsidR="001253A6" w:rsidRPr="009D5D94">
        <w:t>kat.čestici</w:t>
      </w:r>
      <w:proofErr w:type="spellEnd"/>
      <w:r w:rsidR="001253A6" w:rsidRPr="009D5D94">
        <w:t xml:space="preserve"> 1199/1  / zgrada mješovite namjene , </w:t>
      </w:r>
      <w:proofErr w:type="spellStart"/>
      <w:r w:rsidR="001253A6" w:rsidRPr="009D5D94">
        <w:t>Jaruščica</w:t>
      </w:r>
      <w:proofErr w:type="spellEnd"/>
      <w:r w:rsidR="001253A6" w:rsidRPr="009D5D94">
        <w:t xml:space="preserve"> br. 9 u površini 986 m2 i dvorište u površini 1575 m2.</w:t>
      </w:r>
    </w:p>
    <w:p w:rsidRDefault="00883BF4" w:rsidP="00883BF4" w:rsidR="00883BF4">
      <w:r w:rsidRPr="0076596B">
        <w:t>dosuđuje se kupcu</w:t>
      </w:r>
      <w:r>
        <w:t xml:space="preserve"> Ivana Ivanda Rožić, </w:t>
      </w:r>
      <w:proofErr w:type="spellStart"/>
      <w:r>
        <w:t>Jaruščica</w:t>
      </w:r>
      <w:proofErr w:type="spellEnd"/>
      <w:r>
        <w:t xml:space="preserve"> 9, Zagreb,OIB:64707534997. </w:t>
      </w:r>
    </w:p>
    <w:p w:rsidRDefault="00CB275B" w:rsidP="00883BF4" w:rsidR="00CB275B"/>
    <w:p w:rsidRDefault="00883BF4" w:rsidP="00883BF4" w:rsidR="00883BF4">
      <w:pPr>
        <w:rPr>
          <w:b/>
        </w:rPr>
      </w:pPr>
      <w:r>
        <w:rPr>
          <w:b/>
        </w:rPr>
        <w:t>XXI</w:t>
      </w:r>
      <w:r w:rsidRPr="0076596B">
        <w:t xml:space="preserve"> Nekretnina, upisana u  zemljišne knjige,  Općinskog suda u Novom Zagrebu, </w:t>
      </w:r>
      <w:r w:rsidR="001253A6">
        <w:rPr>
          <w:b/>
        </w:rPr>
        <w:t>K.O. BLATO NOVO, Z.K.ULOŽAK 50154</w:t>
      </w:r>
      <w:r w:rsidRPr="0076596B">
        <w:rPr>
          <w:b/>
        </w:rPr>
        <w:t xml:space="preserve"> BROJ PODULOŠKA</w:t>
      </w:r>
    </w:p>
    <w:p w:rsidRDefault="00883BF4" w:rsidP="00883BF4" w:rsidR="00883BF4">
      <w:pPr>
        <w:pStyle w:val="Bezproreda"/>
        <w:jc w:val="both"/>
        <w:rPr>
          <w:rFonts w:cs="Times New Roman" w:hAnsi="Times New Roman" w:ascii="Times New Roman"/>
          <w:b/>
          <w:sz w:val="24"/>
          <w:szCs w:val="24"/>
        </w:rPr>
      </w:pPr>
      <w:r>
        <w:rPr>
          <w:rFonts w:cs="Times New Roman" w:hAnsi="Times New Roman" w:ascii="Times New Roman"/>
          <w:b/>
          <w:sz w:val="24"/>
          <w:szCs w:val="24"/>
        </w:rPr>
        <w:t>8. ETAŽA: 14/10000</w:t>
      </w:r>
      <w:r>
        <w:rPr>
          <w:rFonts w:cs="Times New Roman" w:hAnsi="Times New Roman" w:ascii="Times New Roman"/>
          <w:b/>
          <w:sz w:val="24"/>
          <w:szCs w:val="24"/>
        </w:rPr>
        <w:tab/>
      </w:r>
    </w:p>
    <w:p w:rsidRDefault="00883BF4" w:rsidP="00883BF4" w:rsidR="00883BF4">
      <w:pPr>
        <w:pBdr>
          <w:bottom w:space="1" w:sz="4" w:color="auto" w:val="single"/>
        </w:pBdr>
        <w:jc w:val="both"/>
      </w:pPr>
      <w:r>
        <w:t xml:space="preserve">1. garažno parkirno mjesto </w:t>
      </w:r>
      <w:r>
        <w:rPr>
          <w:b/>
        </w:rPr>
        <w:t>oznake P 8</w:t>
      </w:r>
      <w:r>
        <w:t xml:space="preserve">, u podrumu objekta S 3, neto korisne površine 8,91 m2, u etažnom elaboratu sve označeno zelenom bojom, </w:t>
      </w:r>
      <w:r w:rsidR="001253A6" w:rsidRPr="009D5D94">
        <w:t xml:space="preserve">na listu A opisano kao zgrada mješovite namjene , </w:t>
      </w:r>
      <w:proofErr w:type="spellStart"/>
      <w:r w:rsidR="001253A6" w:rsidRPr="009D5D94">
        <w:t>Jaruščica</w:t>
      </w:r>
      <w:proofErr w:type="spellEnd"/>
      <w:r w:rsidR="001253A6" w:rsidRPr="009D5D94">
        <w:t xml:space="preserve"> br. 9 i dvorište u površini 2561 m2, sve na </w:t>
      </w:r>
      <w:proofErr w:type="spellStart"/>
      <w:r w:rsidR="001253A6" w:rsidRPr="009D5D94">
        <w:t>kat.čestici</w:t>
      </w:r>
      <w:proofErr w:type="spellEnd"/>
      <w:r w:rsidR="001253A6" w:rsidRPr="009D5D94">
        <w:t xml:space="preserve"> 1199/1  / zgrada mješovite namjene , </w:t>
      </w:r>
      <w:proofErr w:type="spellStart"/>
      <w:r w:rsidR="001253A6" w:rsidRPr="009D5D94">
        <w:t>Jaruščica</w:t>
      </w:r>
      <w:proofErr w:type="spellEnd"/>
      <w:r w:rsidR="001253A6" w:rsidRPr="009D5D94">
        <w:t xml:space="preserve"> br. 9 u površini 986 m2 i dvorište u površini 1575 m2.</w:t>
      </w:r>
    </w:p>
    <w:p w:rsidRDefault="00883BF4" w:rsidP="00883BF4" w:rsidR="00883BF4">
      <w:r w:rsidRPr="0076596B">
        <w:t>dosuđuje se kupcu</w:t>
      </w:r>
      <w:r>
        <w:t xml:space="preserve"> Ana </w:t>
      </w:r>
      <w:proofErr w:type="spellStart"/>
      <w:r>
        <w:t>Ježovita</w:t>
      </w:r>
      <w:proofErr w:type="spellEnd"/>
      <w:r>
        <w:t xml:space="preserve">,  </w:t>
      </w:r>
      <w:proofErr w:type="spellStart"/>
      <w:r>
        <w:t>Jaruščica</w:t>
      </w:r>
      <w:proofErr w:type="spellEnd"/>
      <w:r>
        <w:t xml:space="preserve"> 9, Zagreb, OIB:92342490870. </w:t>
      </w:r>
    </w:p>
    <w:p w:rsidRDefault="00CB275B" w:rsidP="00883BF4" w:rsidR="00CB275B"/>
    <w:p w:rsidRDefault="00883BF4" w:rsidP="00883BF4" w:rsidR="00883BF4">
      <w:pPr>
        <w:rPr>
          <w:b/>
        </w:rPr>
      </w:pPr>
      <w:r>
        <w:rPr>
          <w:b/>
        </w:rPr>
        <w:t>XXII</w:t>
      </w:r>
      <w:r w:rsidRPr="0076596B">
        <w:t xml:space="preserve"> Nekretnina, upisana u  zemljišne knjige,  Općinskog suda u Novom Zagrebu, </w:t>
      </w:r>
      <w:r w:rsidR="001253A6">
        <w:rPr>
          <w:b/>
        </w:rPr>
        <w:t>K.O. BLATO NOVO, Z.K.ULOŽAK 50154</w:t>
      </w:r>
      <w:r w:rsidRPr="0076596B">
        <w:rPr>
          <w:b/>
        </w:rPr>
        <w:t xml:space="preserve"> BROJ PODULOŠKA</w:t>
      </w:r>
    </w:p>
    <w:p w:rsidRDefault="00305D7A" w:rsidP="00305D7A" w:rsidR="00305D7A">
      <w:pPr>
        <w:pStyle w:val="Bezproreda"/>
        <w:jc w:val="both"/>
        <w:rPr>
          <w:rFonts w:cs="Times New Roman" w:hAnsi="Times New Roman" w:ascii="Times New Roman"/>
          <w:b/>
          <w:sz w:val="24"/>
          <w:szCs w:val="24"/>
        </w:rPr>
      </w:pPr>
      <w:r>
        <w:rPr>
          <w:rFonts w:cs="Times New Roman" w:hAnsi="Times New Roman" w:ascii="Times New Roman"/>
          <w:b/>
          <w:sz w:val="24"/>
          <w:szCs w:val="24"/>
        </w:rPr>
        <w:t>9. ETAŽA: 14/10000</w:t>
      </w:r>
      <w:r>
        <w:rPr>
          <w:rFonts w:cs="Times New Roman" w:hAnsi="Times New Roman" w:ascii="Times New Roman"/>
          <w:b/>
          <w:sz w:val="24"/>
          <w:szCs w:val="24"/>
        </w:rPr>
        <w:tab/>
      </w:r>
      <w:r>
        <w:rPr>
          <w:rFonts w:cs="Times New Roman" w:hAnsi="Times New Roman" w:ascii="Times New Roman"/>
          <w:b/>
          <w:sz w:val="24"/>
          <w:szCs w:val="24"/>
        </w:rPr>
        <w:tab/>
      </w:r>
    </w:p>
    <w:p w:rsidRDefault="00305D7A" w:rsidP="00305D7A" w:rsidR="00305D7A">
      <w:pPr>
        <w:pBdr>
          <w:bottom w:space="1" w:sz="4" w:color="auto" w:val="single"/>
        </w:pBdr>
        <w:jc w:val="both"/>
      </w:pPr>
      <w:r>
        <w:t xml:space="preserve">1. garažno parkirno mjesto </w:t>
      </w:r>
      <w:r>
        <w:rPr>
          <w:b/>
        </w:rPr>
        <w:t>oznake P 9</w:t>
      </w:r>
      <w:r>
        <w:t xml:space="preserve">, u podrumu objekta S 3, neto korisne površine 8,91 m2, u etažnom elaboratu sve označeno crvenom bojom, </w:t>
      </w:r>
      <w:r w:rsidR="001253A6" w:rsidRPr="009D5D94">
        <w:t xml:space="preserve">na listu A opisano kao zgrada mješovite namjene , </w:t>
      </w:r>
      <w:proofErr w:type="spellStart"/>
      <w:r w:rsidR="001253A6" w:rsidRPr="009D5D94">
        <w:t>Jaruščica</w:t>
      </w:r>
      <w:proofErr w:type="spellEnd"/>
      <w:r w:rsidR="001253A6" w:rsidRPr="009D5D94">
        <w:t xml:space="preserve"> br. 9 i dvorište u površini 2561 m2, sve na </w:t>
      </w:r>
      <w:proofErr w:type="spellStart"/>
      <w:r w:rsidR="001253A6" w:rsidRPr="009D5D94">
        <w:t>kat.čestici</w:t>
      </w:r>
      <w:proofErr w:type="spellEnd"/>
      <w:r w:rsidR="001253A6" w:rsidRPr="009D5D94">
        <w:t xml:space="preserve"> 1199/1  / zgrada mješovite namjene , </w:t>
      </w:r>
      <w:proofErr w:type="spellStart"/>
      <w:r w:rsidR="001253A6" w:rsidRPr="009D5D94">
        <w:t>Jaruščica</w:t>
      </w:r>
      <w:proofErr w:type="spellEnd"/>
      <w:r w:rsidR="001253A6" w:rsidRPr="009D5D94">
        <w:t xml:space="preserve"> br. 9 u površini 986 m2 i dvorište u površini 1575 m2.</w:t>
      </w:r>
    </w:p>
    <w:p w:rsidRDefault="00305D7A" w:rsidP="00305D7A" w:rsidR="00883BF4">
      <w:r w:rsidRPr="0076596B">
        <w:t>dosuđuje se kupcu</w:t>
      </w:r>
      <w:r>
        <w:t xml:space="preserve"> Dario Grgurević, </w:t>
      </w:r>
      <w:proofErr w:type="spellStart"/>
      <w:r>
        <w:t>Jaruščica</w:t>
      </w:r>
      <w:proofErr w:type="spellEnd"/>
      <w:r>
        <w:t xml:space="preserve"> 9,  Zagreb,  OIB:64983094488.</w:t>
      </w:r>
    </w:p>
    <w:p w:rsidRDefault="00CB275B" w:rsidP="00305D7A" w:rsidR="00CB275B"/>
    <w:p w:rsidRDefault="00305D7A" w:rsidP="00305D7A" w:rsidR="00305D7A">
      <w:pPr>
        <w:rPr>
          <w:b/>
        </w:rPr>
      </w:pPr>
      <w:r>
        <w:rPr>
          <w:b/>
        </w:rPr>
        <w:t>XXIII</w:t>
      </w:r>
      <w:r w:rsidRPr="0076596B">
        <w:t xml:space="preserve"> Nekretnina, upisana u  zemljišne knjige,  Općinskog suda u Novom Zagrebu, </w:t>
      </w:r>
      <w:r w:rsidRPr="0076596B">
        <w:rPr>
          <w:b/>
        </w:rPr>
        <w:t xml:space="preserve">K.O. BLATO NOVO, Z.K.ULOŽAK </w:t>
      </w:r>
      <w:r w:rsidR="001253A6">
        <w:rPr>
          <w:b/>
        </w:rPr>
        <w:t>50154</w:t>
      </w:r>
      <w:r w:rsidRPr="0076596B">
        <w:rPr>
          <w:b/>
        </w:rPr>
        <w:t xml:space="preserve"> BROJ PODULOŠKA</w:t>
      </w:r>
    </w:p>
    <w:p w:rsidRDefault="00305D7A" w:rsidP="00305D7A" w:rsidR="00305D7A">
      <w:pPr>
        <w:pStyle w:val="Bezproreda"/>
        <w:jc w:val="both"/>
        <w:rPr>
          <w:rFonts w:cs="Times New Roman" w:hAnsi="Times New Roman" w:ascii="Times New Roman"/>
          <w:b/>
          <w:sz w:val="24"/>
          <w:szCs w:val="24"/>
        </w:rPr>
      </w:pPr>
      <w:r>
        <w:rPr>
          <w:rFonts w:cs="Times New Roman" w:hAnsi="Times New Roman" w:ascii="Times New Roman"/>
          <w:b/>
          <w:sz w:val="24"/>
          <w:szCs w:val="24"/>
        </w:rPr>
        <w:t>10. ETAŽA: 14/10000</w:t>
      </w:r>
      <w:r>
        <w:rPr>
          <w:rFonts w:cs="Times New Roman" w:hAnsi="Times New Roman" w:ascii="Times New Roman"/>
          <w:b/>
          <w:sz w:val="24"/>
          <w:szCs w:val="24"/>
        </w:rPr>
        <w:tab/>
      </w:r>
    </w:p>
    <w:p w:rsidRDefault="00305D7A" w:rsidP="00305D7A" w:rsidR="00305D7A">
      <w:pPr>
        <w:pBdr>
          <w:bottom w:space="1" w:sz="4" w:color="auto" w:val="single"/>
        </w:pBdr>
        <w:jc w:val="both"/>
      </w:pPr>
      <w:r>
        <w:t xml:space="preserve">1. garažno parkirno mjesto </w:t>
      </w:r>
      <w:r>
        <w:rPr>
          <w:b/>
        </w:rPr>
        <w:t>oznake P 10</w:t>
      </w:r>
      <w:r>
        <w:t xml:space="preserve">, u podrumu objekta S 3, neto korisne površine 8,91 m2, u etažnom elaboratu sve označeno plavom bojom, , </w:t>
      </w:r>
      <w:r w:rsidR="001253A6" w:rsidRPr="009D5D94">
        <w:t xml:space="preserve">na listu A opisano kao zgrada mješovite namjene , </w:t>
      </w:r>
      <w:proofErr w:type="spellStart"/>
      <w:r w:rsidR="001253A6" w:rsidRPr="009D5D94">
        <w:t>Jaruščica</w:t>
      </w:r>
      <w:proofErr w:type="spellEnd"/>
      <w:r w:rsidR="001253A6" w:rsidRPr="009D5D94">
        <w:t xml:space="preserve"> br. 9 i dvorište u površini 2561 m2, sve na </w:t>
      </w:r>
      <w:proofErr w:type="spellStart"/>
      <w:r w:rsidR="001253A6" w:rsidRPr="009D5D94">
        <w:t>kat.čestici</w:t>
      </w:r>
      <w:proofErr w:type="spellEnd"/>
      <w:r w:rsidR="001253A6" w:rsidRPr="009D5D94">
        <w:t xml:space="preserve"> 1199/1  / zgrada mješovite namjene , </w:t>
      </w:r>
      <w:proofErr w:type="spellStart"/>
      <w:r w:rsidR="001253A6" w:rsidRPr="009D5D94">
        <w:t>Jaruščica</w:t>
      </w:r>
      <w:proofErr w:type="spellEnd"/>
      <w:r w:rsidR="001253A6" w:rsidRPr="009D5D94">
        <w:t xml:space="preserve"> br. 9 u površini 986 m2 i dvorište u površini 1575 m2.</w:t>
      </w:r>
    </w:p>
    <w:p w:rsidRDefault="00305D7A" w:rsidP="00305D7A" w:rsidR="00305D7A">
      <w:r w:rsidRPr="0076596B">
        <w:t>dosuđuje se kupcu</w:t>
      </w:r>
      <w:r>
        <w:t xml:space="preserve"> Nikša </w:t>
      </w:r>
      <w:proofErr w:type="spellStart"/>
      <w:r>
        <w:t>Rebić</w:t>
      </w:r>
      <w:proofErr w:type="spellEnd"/>
      <w:r>
        <w:t xml:space="preserve">, </w:t>
      </w:r>
      <w:proofErr w:type="spellStart"/>
      <w:r>
        <w:t>Vinjani</w:t>
      </w:r>
      <w:proofErr w:type="spellEnd"/>
      <w:r>
        <w:t xml:space="preserve"> Donji 108,  OIB:30198591923.</w:t>
      </w:r>
    </w:p>
    <w:p w:rsidRDefault="00CB275B" w:rsidP="00305D7A" w:rsidR="00CB275B"/>
    <w:p w:rsidRDefault="00CB275B" w:rsidP="00305D7A" w:rsidR="00CB275B"/>
    <w:p w:rsidRDefault="00CB275B" w:rsidP="00305D7A" w:rsidR="00CB275B"/>
    <w:p w:rsidRDefault="00305D7A" w:rsidP="00305D7A" w:rsidR="00305D7A">
      <w:pPr>
        <w:rPr>
          <w:b/>
        </w:rPr>
      </w:pPr>
      <w:r>
        <w:rPr>
          <w:b/>
        </w:rPr>
        <w:lastRenderedPageBreak/>
        <w:t>XXIV</w:t>
      </w:r>
      <w:r w:rsidRPr="0076596B">
        <w:t xml:space="preserve"> Nekretnina, upisana u  zemljišne knjige,  Općinskog suda u Novom Zagrebu, </w:t>
      </w:r>
      <w:r w:rsidRPr="0076596B">
        <w:rPr>
          <w:b/>
        </w:rPr>
        <w:t xml:space="preserve">K.O. BLATO NOVO, Z.K.ULOŽAK </w:t>
      </w:r>
      <w:r w:rsidR="001253A6">
        <w:rPr>
          <w:b/>
        </w:rPr>
        <w:t>50154</w:t>
      </w:r>
      <w:r w:rsidRPr="0076596B">
        <w:rPr>
          <w:b/>
        </w:rPr>
        <w:t xml:space="preserve"> BROJ PODULOŠKA</w:t>
      </w:r>
    </w:p>
    <w:p w:rsidRDefault="00305D7A" w:rsidP="00305D7A" w:rsidR="00305D7A">
      <w:pPr>
        <w:pStyle w:val="Obinitekst"/>
        <w:jc w:val="both"/>
        <w:rPr>
          <w:rFonts w:cs="Times New Roman" w:hAnsi="Times New Roman" w:ascii="Times New Roman"/>
          <w:b/>
          <w:sz w:val="24"/>
          <w:szCs w:val="24"/>
        </w:rPr>
      </w:pPr>
      <w:r>
        <w:rPr>
          <w:rFonts w:cs="Times New Roman" w:hAnsi="Times New Roman" w:ascii="Times New Roman"/>
          <w:b/>
          <w:sz w:val="24"/>
          <w:szCs w:val="24"/>
        </w:rPr>
        <w:t>145. ETAŽA: 75/10000</w:t>
      </w:r>
    </w:p>
    <w:p w:rsidRDefault="00305D7A" w:rsidP="00305D7A" w:rsidR="00305D7A">
      <w:pPr>
        <w:pBdr>
          <w:bottom w:space="1" w:sz="4" w:color="auto" w:val="single"/>
        </w:pBdr>
        <w:jc w:val="both"/>
      </w:pPr>
      <w:r>
        <w:t xml:space="preserve">1. dvosobni stan oznake 504, u petom katu objekta S 3, neto korisne površine 48,63 m2, u etažnom elaboratu sve označeno  zelenom bojom,  </w:t>
      </w:r>
      <w:r w:rsidR="001253A6" w:rsidRPr="009D5D94">
        <w:t xml:space="preserve">na listu A opisano kao zgrada mješovite namjene , </w:t>
      </w:r>
      <w:proofErr w:type="spellStart"/>
      <w:r w:rsidR="001253A6" w:rsidRPr="009D5D94">
        <w:t>Jaruščica</w:t>
      </w:r>
      <w:proofErr w:type="spellEnd"/>
      <w:r w:rsidR="001253A6" w:rsidRPr="009D5D94">
        <w:t xml:space="preserve"> br. 9 i dvorište u površini 2561 m2, sve na </w:t>
      </w:r>
      <w:proofErr w:type="spellStart"/>
      <w:r w:rsidR="001253A6" w:rsidRPr="009D5D94">
        <w:t>kat.čestici</w:t>
      </w:r>
      <w:proofErr w:type="spellEnd"/>
      <w:r w:rsidR="001253A6" w:rsidRPr="009D5D94">
        <w:t xml:space="preserve"> 1199/1  / zgrada mješovite namjene , </w:t>
      </w:r>
      <w:proofErr w:type="spellStart"/>
      <w:r w:rsidR="001253A6" w:rsidRPr="009D5D94">
        <w:t>Jaruščica</w:t>
      </w:r>
      <w:proofErr w:type="spellEnd"/>
      <w:r w:rsidR="001253A6" w:rsidRPr="009D5D94">
        <w:t xml:space="preserve"> br. 9 u površini 986 m2 i dvorište u površini 1575 m2.</w:t>
      </w:r>
    </w:p>
    <w:p w:rsidRDefault="00305D7A" w:rsidP="00305D7A" w:rsidR="00305D7A">
      <w:r w:rsidRPr="0076596B">
        <w:t>dosuđuje se kupcu</w:t>
      </w:r>
      <w:r>
        <w:t xml:space="preserve"> Tomislav Divjak, Varaždin, Eugena Kvaternika 15, OIB:22338627079.</w:t>
      </w:r>
    </w:p>
    <w:p w:rsidRDefault="00CB275B" w:rsidP="00305D7A" w:rsidR="00CB275B"/>
    <w:p w:rsidRDefault="001253A6" w:rsidP="001253A6" w:rsidR="001253A6">
      <w:pPr>
        <w:rPr>
          <w:b/>
        </w:rPr>
      </w:pPr>
      <w:r>
        <w:rPr>
          <w:b/>
        </w:rPr>
        <w:t>XXV</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1253A6" w:rsidP="001253A6" w:rsidR="001253A6">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9. ETAŽA: 5/10000  </w:t>
      </w:r>
      <w:r>
        <w:rPr>
          <w:rFonts w:cs="Times New Roman" w:hAnsi="Times New Roman" w:ascii="Times New Roman"/>
          <w:b/>
          <w:sz w:val="24"/>
          <w:szCs w:val="24"/>
        </w:rPr>
        <w:tab/>
      </w:r>
    </w:p>
    <w:p w:rsidRDefault="001253A6" w:rsidP="00845F65" w:rsidR="001253A6">
      <w:pPr>
        <w:pBdr>
          <w:bottom w:space="1" w:sz="4" w:color="auto" w:val="single"/>
        </w:pBdr>
        <w:jc w:val="both"/>
      </w:pPr>
      <w:r>
        <w:t xml:space="preserve">1. garažno parkirno mjesto </w:t>
      </w:r>
      <w:r>
        <w:rPr>
          <w:b/>
        </w:rPr>
        <w:t>oznake P 9</w:t>
      </w:r>
      <w:r>
        <w:t xml:space="preserve">, u podrumu objekta S 4, neto korisne površine 7,41 m2, u etažnom elaboratu sve označeno crvenom bojom, </w:t>
      </w:r>
      <w:r w:rsidR="00845F65" w:rsidRPr="009D5D94">
        <w:t xml:space="preserve">na listu A opisano kao zgrada mješovite namjene br. 11, </w:t>
      </w:r>
      <w:proofErr w:type="spellStart"/>
      <w:r w:rsidR="00845F65" w:rsidRPr="009D5D94">
        <w:t>Jaruščica</w:t>
      </w:r>
      <w:proofErr w:type="spellEnd"/>
      <w:r w:rsidR="00845F65" w:rsidRPr="009D5D94">
        <w:t xml:space="preserve"> 1 i dvorište u površini 5693 m2, sve na </w:t>
      </w:r>
      <w:proofErr w:type="spellStart"/>
      <w:r w:rsidR="00845F65" w:rsidRPr="009D5D94">
        <w:t>kat.čestici</w:t>
      </w:r>
      <w:proofErr w:type="spellEnd"/>
      <w:r w:rsidR="00845F65" w:rsidRPr="009D5D94">
        <w:t xml:space="preserve"> 1354/2  / zgrada mješovite namjene br. 11, </w:t>
      </w:r>
      <w:proofErr w:type="spellStart"/>
      <w:r w:rsidR="00845F65" w:rsidRPr="009D5D94">
        <w:t>Jaruščica</w:t>
      </w:r>
      <w:proofErr w:type="spellEnd"/>
      <w:r w:rsidR="00845F65" w:rsidRPr="009D5D94">
        <w:t xml:space="preserve">  u površini 1956 m2 i dvorište u površini 3737 m2.</w:t>
      </w:r>
      <w:r>
        <w:tab/>
      </w:r>
      <w:r>
        <w:tab/>
      </w:r>
    </w:p>
    <w:p w:rsidRDefault="00845F65" w:rsidP="001253A6" w:rsidR="001253A6">
      <w:r>
        <w:t xml:space="preserve">dosuđuje se kupcu </w:t>
      </w:r>
      <w:r w:rsidR="001253A6">
        <w:t xml:space="preserve">Ivan Bender, </w:t>
      </w:r>
      <w:proofErr w:type="spellStart"/>
      <w:r w:rsidR="001253A6">
        <w:t>Jaruščica</w:t>
      </w:r>
      <w:proofErr w:type="spellEnd"/>
      <w:r w:rsidR="001253A6">
        <w:t xml:space="preserve"> 11, Zagreb,  OIB:14787864590</w:t>
      </w:r>
    </w:p>
    <w:p w:rsidRDefault="00CB275B" w:rsidP="001253A6" w:rsidR="00CB275B"/>
    <w:p w:rsidRDefault="00845F65" w:rsidP="00845F65" w:rsidR="00845F65">
      <w:pPr>
        <w:rPr>
          <w:b/>
        </w:rPr>
      </w:pPr>
      <w:r>
        <w:rPr>
          <w:b/>
        </w:rPr>
        <w:t>XXVI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845F65" w:rsidP="00845F65" w:rsidR="00845F65">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10. ETAŽA: 7/10000  </w:t>
      </w:r>
      <w:r>
        <w:rPr>
          <w:rFonts w:cs="Times New Roman" w:hAnsi="Times New Roman" w:ascii="Times New Roman"/>
          <w:b/>
          <w:sz w:val="24"/>
          <w:szCs w:val="24"/>
        </w:rPr>
        <w:tab/>
      </w:r>
      <w:r>
        <w:rPr>
          <w:rFonts w:cs="Times New Roman" w:hAnsi="Times New Roman" w:ascii="Times New Roman"/>
          <w:b/>
          <w:sz w:val="24"/>
          <w:szCs w:val="24"/>
        </w:rPr>
        <w:tab/>
      </w:r>
    </w:p>
    <w:p w:rsidRDefault="00845F65" w:rsidP="00845F65" w:rsidR="00845F65">
      <w:pPr>
        <w:pBdr>
          <w:bottom w:space="1" w:sz="4" w:color="auto" w:val="single"/>
        </w:pBdr>
        <w:jc w:val="both"/>
      </w:pPr>
      <w:r>
        <w:t xml:space="preserve">1. garažno parkirno mjesto </w:t>
      </w:r>
      <w:r>
        <w:rPr>
          <w:b/>
        </w:rPr>
        <w:t>oznake P 10</w:t>
      </w:r>
      <w:r>
        <w:t xml:space="preserve">, u podrumu objekta S 4, neto korisne površine 9,94 m2, u etažnom elaboratu sve označeno plavom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r>
        <w:tab/>
      </w:r>
    </w:p>
    <w:p w:rsidRDefault="00845F65" w:rsidP="00845F65" w:rsidR="00845F65">
      <w:pPr>
        <w:pStyle w:val="Bezproreda"/>
        <w:jc w:val="both"/>
        <w:rPr>
          <w:rFonts w:cs="Times New Roman" w:hAnsi="Times New Roman" w:ascii="Times New Roman"/>
          <w:sz w:val="24"/>
          <w:szCs w:val="24"/>
        </w:rPr>
      </w:pPr>
      <w:r>
        <w:t xml:space="preserve">dosuđuje se kupcu </w:t>
      </w:r>
      <w:r>
        <w:rPr>
          <w:rFonts w:cs="Times New Roman" w:hAnsi="Times New Roman" w:ascii="Times New Roman"/>
          <w:sz w:val="24"/>
          <w:szCs w:val="24"/>
        </w:rPr>
        <w:t xml:space="preserve">Julija Kordić, </w:t>
      </w:r>
      <w:proofErr w:type="spellStart"/>
      <w:r>
        <w:rPr>
          <w:rFonts w:cs="Times New Roman" w:hAnsi="Times New Roman" w:ascii="Times New Roman"/>
          <w:sz w:val="24"/>
          <w:szCs w:val="24"/>
        </w:rPr>
        <w:t>Jaruščica</w:t>
      </w:r>
      <w:proofErr w:type="spellEnd"/>
      <w:r>
        <w:rPr>
          <w:rFonts w:cs="Times New Roman" w:hAnsi="Times New Roman" w:ascii="Times New Roman"/>
          <w:sz w:val="24"/>
          <w:szCs w:val="24"/>
        </w:rPr>
        <w:t xml:space="preserve"> 11, Zagreb,  OIB:53714061174.</w:t>
      </w:r>
    </w:p>
    <w:p w:rsidRDefault="00CB275B" w:rsidP="00845F65" w:rsidR="00CB275B">
      <w:pPr>
        <w:pStyle w:val="Bezproreda"/>
        <w:jc w:val="both"/>
        <w:rPr>
          <w:rFonts w:cs="Times New Roman" w:hAnsi="Times New Roman" w:ascii="Times New Roman"/>
          <w:sz w:val="24"/>
          <w:szCs w:val="24"/>
        </w:rPr>
      </w:pPr>
    </w:p>
    <w:p w:rsidRDefault="00845F65" w:rsidP="00845F65" w:rsidR="00845F65">
      <w:pPr>
        <w:rPr>
          <w:b/>
        </w:rPr>
      </w:pPr>
      <w:r>
        <w:rPr>
          <w:b/>
        </w:rPr>
        <w:t>XXVII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845F65" w:rsidP="00845F65" w:rsidR="00845F65">
      <w:pPr>
        <w:rPr>
          <w:b/>
        </w:rPr>
      </w:pPr>
      <w:r>
        <w:rPr>
          <w:b/>
        </w:rPr>
        <w:t xml:space="preserve">11. ETAŽA: 6/10000  </w:t>
      </w:r>
      <w:r>
        <w:rPr>
          <w:b/>
        </w:rPr>
        <w:tab/>
      </w:r>
    </w:p>
    <w:p w:rsidRDefault="00845F65" w:rsidP="00845F65" w:rsidR="00845F65">
      <w:pPr>
        <w:pBdr>
          <w:bottom w:space="1" w:sz="4" w:color="auto" w:val="single"/>
        </w:pBdr>
        <w:jc w:val="both"/>
      </w:pPr>
      <w:r>
        <w:t xml:space="preserve">1. garažno parkirno mjesto </w:t>
      </w:r>
      <w:r>
        <w:rPr>
          <w:b/>
        </w:rPr>
        <w:t>oznake P 11</w:t>
      </w:r>
      <w:r>
        <w:t xml:space="preserve">, u podrumu objekta S 4, neto korisne površine 8,90 m2, u etažnom elaboratu sve označeno žutom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r>
        <w:tab/>
      </w:r>
    </w:p>
    <w:p w:rsidRDefault="00845F65" w:rsidP="00845F65" w:rsidR="00845F65" w:rsidRPr="00490CD6">
      <w:pPr>
        <w:pStyle w:val="Bezproreda"/>
        <w:jc w:val="both"/>
        <w:rPr>
          <w:rFonts w:cs="Times New Roman" w:hAnsi="Times New Roman" w:ascii="Times New Roman"/>
        </w:rPr>
      </w:pPr>
      <w:r>
        <w:rPr>
          <w:rFonts w:cs="Times New Roman" w:hAnsi="Times New Roman" w:ascii="Times New Roman"/>
          <w:sz w:val="24"/>
          <w:szCs w:val="24"/>
        </w:rPr>
        <w:t xml:space="preserve">dosuđuje se </w:t>
      </w:r>
      <w:r w:rsidRPr="00490CD6">
        <w:rPr>
          <w:rFonts w:cs="Times New Roman" w:hAnsi="Times New Roman" w:ascii="Times New Roman"/>
          <w:sz w:val="24"/>
          <w:szCs w:val="24"/>
        </w:rPr>
        <w:t xml:space="preserve">kupcu </w:t>
      </w:r>
      <w:r w:rsidRPr="00490CD6">
        <w:rPr>
          <w:rFonts w:cs="Times New Roman" w:hAnsi="Times New Roman" w:ascii="Times New Roman"/>
        </w:rPr>
        <w:t>ZIV-TICA d.o.o. Zagreb,</w:t>
      </w:r>
      <w:r w:rsidR="00202F65" w:rsidRPr="00490CD6">
        <w:rPr>
          <w:rFonts w:cs="Times New Roman" w:hAnsi="Times New Roman" w:ascii="Times New Roman"/>
        </w:rPr>
        <w:t xml:space="preserve"> </w:t>
      </w:r>
      <w:proofErr w:type="spellStart"/>
      <w:r w:rsidR="00202F65" w:rsidRPr="00490CD6">
        <w:rPr>
          <w:rFonts w:cs="Times New Roman" w:hAnsi="Times New Roman" w:ascii="Times New Roman"/>
        </w:rPr>
        <w:t>Jaruščica</w:t>
      </w:r>
      <w:proofErr w:type="spellEnd"/>
      <w:r w:rsidR="00202F65" w:rsidRPr="00490CD6">
        <w:rPr>
          <w:rFonts w:cs="Times New Roman" w:hAnsi="Times New Roman" w:ascii="Times New Roman"/>
        </w:rPr>
        <w:t xml:space="preserve"> 11</w:t>
      </w:r>
      <w:r w:rsidRPr="00490CD6">
        <w:rPr>
          <w:rFonts w:cs="Times New Roman" w:hAnsi="Times New Roman" w:ascii="Times New Roman"/>
        </w:rPr>
        <w:t>,  OIB:12485381173 .</w:t>
      </w:r>
    </w:p>
    <w:p w:rsidRDefault="00CB275B" w:rsidP="00845F65" w:rsidR="00CB275B">
      <w:pPr>
        <w:pStyle w:val="Bezproreda"/>
        <w:jc w:val="both"/>
      </w:pPr>
    </w:p>
    <w:p w:rsidRDefault="00202F65" w:rsidP="00202F65" w:rsidR="00202F65">
      <w:pPr>
        <w:rPr>
          <w:b/>
        </w:rPr>
      </w:pPr>
      <w:r>
        <w:rPr>
          <w:b/>
        </w:rPr>
        <w:t>XXVIII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202F65" w:rsidP="00202F65" w:rsidR="00202F65">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12. ETAŽA: 6/10000  </w:t>
      </w:r>
      <w:r>
        <w:rPr>
          <w:rFonts w:cs="Times New Roman" w:hAnsi="Times New Roman" w:ascii="Times New Roman"/>
          <w:b/>
          <w:sz w:val="24"/>
          <w:szCs w:val="24"/>
        </w:rPr>
        <w:tab/>
      </w:r>
      <w:r>
        <w:rPr>
          <w:rFonts w:cs="Times New Roman" w:hAnsi="Times New Roman" w:ascii="Times New Roman"/>
          <w:b/>
          <w:sz w:val="24"/>
          <w:szCs w:val="24"/>
        </w:rPr>
        <w:tab/>
      </w:r>
    </w:p>
    <w:p w:rsidRDefault="00202F65" w:rsidP="00202F65" w:rsidR="00202F65">
      <w:pPr>
        <w:pBdr>
          <w:bottom w:space="1" w:sz="4" w:color="auto" w:val="single"/>
        </w:pBdr>
        <w:jc w:val="both"/>
      </w:pPr>
      <w:r>
        <w:t xml:space="preserve">1. garažno parkirno mjesto </w:t>
      </w:r>
      <w:r>
        <w:rPr>
          <w:b/>
        </w:rPr>
        <w:t>oznake P 12</w:t>
      </w:r>
      <w:r>
        <w:t xml:space="preserve">, u podrumu objekta S 4, neto korisne površine 8,90 m2, u etažnom elaboratu sve označeno zelenom bojom, ,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r>
        <w:tab/>
      </w:r>
    </w:p>
    <w:p w:rsidRDefault="00202F65" w:rsidP="00202F65" w:rsidR="00202F65" w:rsidRPr="00CB275B">
      <w:pPr>
        <w:pStyle w:val="Bezproreda"/>
        <w:jc w:val="both"/>
        <w:rPr>
          <w:rFonts w:cs="Times New Roman" w:hAnsi="Times New Roman" w:ascii="Times New Roman"/>
        </w:rPr>
      </w:pPr>
      <w:r w:rsidRPr="00CB275B">
        <w:rPr>
          <w:rFonts w:cs="Times New Roman" w:hAnsi="Times New Roman" w:ascii="Times New Roman"/>
        </w:rPr>
        <w:t xml:space="preserve">dosuđuje se kupcu Biserka Kralj, </w:t>
      </w:r>
      <w:proofErr w:type="spellStart"/>
      <w:r w:rsidRPr="00CB275B">
        <w:rPr>
          <w:rFonts w:cs="Times New Roman" w:hAnsi="Times New Roman" w:ascii="Times New Roman"/>
        </w:rPr>
        <w:t>Jaruščica</w:t>
      </w:r>
      <w:proofErr w:type="spellEnd"/>
      <w:r w:rsidRPr="00CB275B">
        <w:rPr>
          <w:rFonts w:cs="Times New Roman" w:hAnsi="Times New Roman" w:ascii="Times New Roman"/>
        </w:rPr>
        <w:t xml:space="preserve"> 11, Zagreb, OIB:45531667642. </w:t>
      </w:r>
    </w:p>
    <w:p w:rsidRDefault="00CB275B" w:rsidP="00202F65" w:rsidR="00CB275B">
      <w:pPr>
        <w:pStyle w:val="Bezproreda"/>
        <w:jc w:val="both"/>
      </w:pPr>
    </w:p>
    <w:p w:rsidRDefault="00202F65" w:rsidP="00202F65" w:rsidR="00202F65">
      <w:pPr>
        <w:rPr>
          <w:b/>
        </w:rPr>
      </w:pPr>
      <w:r>
        <w:rPr>
          <w:b/>
        </w:rPr>
        <w:lastRenderedPageBreak/>
        <w:t>XXIX</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202F65" w:rsidP="00202F65" w:rsidR="00202F65">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66. ETAŽA: 6/10000  </w:t>
      </w:r>
    </w:p>
    <w:p w:rsidRDefault="00202F65" w:rsidP="00202F65" w:rsidR="00202F65">
      <w:pPr>
        <w:pBdr>
          <w:bottom w:space="1" w:sz="4" w:color="auto" w:val="single"/>
        </w:pBdr>
        <w:jc w:val="both"/>
      </w:pPr>
      <w:r>
        <w:t xml:space="preserve">1. garažno parkirno mjesto </w:t>
      </w:r>
      <w:r>
        <w:rPr>
          <w:b/>
        </w:rPr>
        <w:t>oznake P 66,</w:t>
      </w:r>
      <w:r>
        <w:t xml:space="preserve"> u podrumu objekta S 4, neto korisne površine 8,90 m2, u etažnom elaboratu sve označeno plavom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r>
        <w:tab/>
      </w:r>
    </w:p>
    <w:p w:rsidRDefault="00202F65" w:rsidP="00202F65" w:rsidR="00E540CE">
      <w:pPr>
        <w:pStyle w:val="Bezproreda"/>
        <w:jc w:val="both"/>
        <w:rPr>
          <w:rFonts w:cs="Times New Roman" w:hAnsi="Times New Roman" w:ascii="Times New Roman"/>
          <w:sz w:val="24"/>
          <w:szCs w:val="24"/>
        </w:rPr>
      </w:pPr>
      <w:r w:rsidRPr="00202F65">
        <w:rPr>
          <w:rFonts w:cs="Times New Roman" w:hAnsi="Times New Roman" w:ascii="Times New Roman"/>
          <w:sz w:val="24"/>
          <w:szCs w:val="24"/>
        </w:rPr>
        <w:t xml:space="preserve">dosuđuje se kupcu Vladimir </w:t>
      </w:r>
      <w:proofErr w:type="spellStart"/>
      <w:r w:rsidRPr="00202F65">
        <w:rPr>
          <w:rFonts w:cs="Times New Roman" w:hAnsi="Times New Roman" w:ascii="Times New Roman"/>
          <w:sz w:val="24"/>
          <w:szCs w:val="24"/>
        </w:rPr>
        <w:t>Vrhovec</w:t>
      </w:r>
      <w:proofErr w:type="spellEnd"/>
      <w:r w:rsidRPr="00202F65">
        <w:rPr>
          <w:rFonts w:cs="Times New Roman" w:hAnsi="Times New Roman" w:ascii="Times New Roman"/>
          <w:sz w:val="24"/>
          <w:szCs w:val="24"/>
        </w:rPr>
        <w:t xml:space="preserve">, </w:t>
      </w:r>
      <w:proofErr w:type="spellStart"/>
      <w:r w:rsidRPr="00202F65">
        <w:rPr>
          <w:rFonts w:cs="Times New Roman" w:hAnsi="Times New Roman" w:ascii="Times New Roman"/>
          <w:sz w:val="24"/>
          <w:szCs w:val="24"/>
        </w:rPr>
        <w:t>Jaruščica</w:t>
      </w:r>
      <w:proofErr w:type="spellEnd"/>
      <w:r w:rsidRPr="00202F65">
        <w:rPr>
          <w:rFonts w:cs="Times New Roman" w:hAnsi="Times New Roman" w:ascii="Times New Roman"/>
          <w:sz w:val="24"/>
          <w:szCs w:val="24"/>
        </w:rPr>
        <w:t xml:space="preserve"> 11, Zagreb,OIB:36459972653</w:t>
      </w:r>
      <w:r w:rsidR="00E540CE">
        <w:rPr>
          <w:rFonts w:cs="Times New Roman" w:hAnsi="Times New Roman" w:ascii="Times New Roman"/>
          <w:sz w:val="24"/>
          <w:szCs w:val="24"/>
        </w:rPr>
        <w:t>.</w:t>
      </w:r>
    </w:p>
    <w:p w:rsidRDefault="00202F65" w:rsidP="00202F65" w:rsidR="00202F65" w:rsidRPr="00202F65">
      <w:pPr>
        <w:pStyle w:val="Bezproreda"/>
        <w:jc w:val="both"/>
        <w:rPr>
          <w:rFonts w:cs="Times New Roman" w:hAnsi="Times New Roman" w:ascii="Times New Roman"/>
          <w:b/>
          <w:sz w:val="24"/>
          <w:szCs w:val="24"/>
        </w:rPr>
      </w:pPr>
      <w:r w:rsidRPr="00202F65">
        <w:rPr>
          <w:rFonts w:cs="Times New Roman" w:hAnsi="Times New Roman" w:ascii="Times New Roman"/>
          <w:sz w:val="24"/>
          <w:szCs w:val="24"/>
        </w:rPr>
        <w:t xml:space="preserve">    </w:t>
      </w:r>
    </w:p>
    <w:p w:rsidRDefault="00E84BDD" w:rsidP="00E84BDD" w:rsidR="00E84BDD">
      <w:pPr>
        <w:rPr>
          <w:b/>
        </w:rPr>
      </w:pPr>
      <w:r>
        <w:rPr>
          <w:b/>
        </w:rPr>
        <w:t>XXX</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E84BDD" w:rsidP="00E84BDD" w:rsidR="00E84BDD">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68.ETAŽA: 7/10000  </w:t>
      </w:r>
    </w:p>
    <w:p w:rsidRDefault="00E84BDD" w:rsidP="00E84BDD" w:rsidR="00E84BDD">
      <w:pPr>
        <w:pBdr>
          <w:bottom w:space="1" w:sz="4" w:color="auto" w:val="single"/>
        </w:pBdr>
        <w:jc w:val="both"/>
      </w:pPr>
      <w:r>
        <w:t>1. garažno parkirno mjesto</w:t>
      </w:r>
      <w:r>
        <w:rPr>
          <w:b/>
        </w:rPr>
        <w:t xml:space="preserve"> oznake P 68</w:t>
      </w:r>
      <w:r>
        <w:t xml:space="preserve">, u podrumu objekta S 4, neto korisne površine 8,91 m2, u etažnom elaboratu sve označeno zelenom bojom, ,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r>
        <w:tab/>
      </w:r>
    </w:p>
    <w:p w:rsidRDefault="00E84BDD" w:rsidP="00E84BDD" w:rsidR="00E84BD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dosuđuje se kupcu Dijana </w:t>
      </w:r>
      <w:proofErr w:type="spellStart"/>
      <w:r>
        <w:rPr>
          <w:rFonts w:cs="Times New Roman" w:hAnsi="Times New Roman" w:ascii="Times New Roman"/>
          <w:sz w:val="24"/>
          <w:szCs w:val="24"/>
        </w:rPr>
        <w:t>Peša</w:t>
      </w:r>
      <w:proofErr w:type="spellEnd"/>
      <w:r>
        <w:rPr>
          <w:rFonts w:cs="Times New Roman" w:hAnsi="Times New Roman" w:ascii="Times New Roman"/>
          <w:sz w:val="24"/>
          <w:szCs w:val="24"/>
        </w:rPr>
        <w:t xml:space="preserve">, Ulica grada Chicaga 7, Zagreb, OIB:60948785857. </w:t>
      </w:r>
    </w:p>
    <w:p w:rsidRDefault="00E540CE" w:rsidP="00E84BDD" w:rsidR="00E540CE">
      <w:pPr>
        <w:pStyle w:val="Bezproreda"/>
        <w:jc w:val="both"/>
        <w:rPr>
          <w:rFonts w:cs="Times New Roman" w:hAnsi="Times New Roman" w:ascii="Times New Roman"/>
          <w:sz w:val="24"/>
          <w:szCs w:val="24"/>
        </w:rPr>
      </w:pPr>
    </w:p>
    <w:p w:rsidRDefault="00E84BDD" w:rsidP="00E84BDD" w:rsidR="00E84BDD">
      <w:pPr>
        <w:rPr>
          <w:b/>
        </w:rPr>
      </w:pPr>
      <w:r>
        <w:rPr>
          <w:b/>
        </w:rPr>
        <w:t>XXXI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E84BDD" w:rsidP="00E84BDD" w:rsidR="00E84BDD">
      <w:pPr>
        <w:pStyle w:val="Bezproreda"/>
        <w:rPr>
          <w:rFonts w:cs="Times New Roman" w:hAnsi="Times New Roman" w:ascii="Times New Roman"/>
          <w:b/>
          <w:sz w:val="24"/>
          <w:szCs w:val="24"/>
        </w:rPr>
      </w:pPr>
      <w:r>
        <w:rPr>
          <w:rFonts w:cs="Times New Roman" w:hAnsi="Times New Roman" w:ascii="Times New Roman"/>
          <w:b/>
          <w:sz w:val="24"/>
          <w:szCs w:val="24"/>
        </w:rPr>
        <w:t xml:space="preserve">69.ETAŽA: 6/10000  </w:t>
      </w:r>
      <w:r>
        <w:rPr>
          <w:rFonts w:cs="Times New Roman" w:hAnsi="Times New Roman" w:ascii="Times New Roman"/>
          <w:b/>
          <w:sz w:val="24"/>
          <w:szCs w:val="24"/>
        </w:rPr>
        <w:tab/>
      </w:r>
    </w:p>
    <w:p w:rsidRDefault="00E84BDD" w:rsidP="00E84BDD" w:rsidR="00E84BDD">
      <w:pPr>
        <w:pBdr>
          <w:bottom w:space="1" w:sz="4" w:color="auto" w:val="single"/>
        </w:pBdr>
        <w:jc w:val="both"/>
      </w:pPr>
      <w:r>
        <w:t>1. garažno parkirno mjesto</w:t>
      </w:r>
      <w:r>
        <w:rPr>
          <w:b/>
        </w:rPr>
        <w:t xml:space="preserve"> oznake P 69</w:t>
      </w:r>
      <w:r>
        <w:t xml:space="preserve">, u podrumu objekta S 4, neto korisne površine 8,90 m2, u etažnom elaboratu sve označeno crvenom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r>
        <w:tab/>
      </w:r>
    </w:p>
    <w:p w:rsidRDefault="00E84BDD" w:rsidP="00E84BDD" w:rsidR="00E84BD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dosuđuje se kupcu Dijana </w:t>
      </w:r>
      <w:proofErr w:type="spellStart"/>
      <w:r>
        <w:rPr>
          <w:rFonts w:cs="Times New Roman" w:hAnsi="Times New Roman" w:ascii="Times New Roman"/>
          <w:sz w:val="24"/>
          <w:szCs w:val="24"/>
        </w:rPr>
        <w:t>Peša</w:t>
      </w:r>
      <w:proofErr w:type="spellEnd"/>
      <w:r>
        <w:rPr>
          <w:rFonts w:cs="Times New Roman" w:hAnsi="Times New Roman" w:ascii="Times New Roman"/>
          <w:sz w:val="24"/>
          <w:szCs w:val="24"/>
        </w:rPr>
        <w:t xml:space="preserve">, Ulica grada Chicaga 7, Zagreb, OIB:60948785857. </w:t>
      </w:r>
    </w:p>
    <w:p w:rsidRDefault="00E540CE" w:rsidP="00E84BDD" w:rsidR="00E540CE">
      <w:pPr>
        <w:pStyle w:val="Bezproreda"/>
        <w:jc w:val="both"/>
        <w:rPr>
          <w:rFonts w:cs="Times New Roman" w:hAnsi="Times New Roman" w:ascii="Times New Roman"/>
          <w:sz w:val="24"/>
          <w:szCs w:val="24"/>
        </w:rPr>
      </w:pPr>
    </w:p>
    <w:p w:rsidRDefault="00E84BDD" w:rsidP="00E84BDD" w:rsidR="00E84BDD">
      <w:pPr>
        <w:rPr>
          <w:b/>
        </w:rPr>
      </w:pPr>
      <w:r>
        <w:rPr>
          <w:b/>
        </w:rPr>
        <w:t>XXXII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E84BDD" w:rsidP="00E84BDD" w:rsidR="00E84BDD">
      <w:pPr>
        <w:pStyle w:val="Bezproreda"/>
        <w:rPr>
          <w:rFonts w:cs="Times New Roman" w:hAnsi="Times New Roman" w:ascii="Times New Roman"/>
          <w:b/>
          <w:sz w:val="24"/>
          <w:szCs w:val="24"/>
        </w:rPr>
      </w:pPr>
      <w:r>
        <w:rPr>
          <w:rFonts w:cs="Times New Roman" w:hAnsi="Times New Roman" w:ascii="Times New Roman"/>
          <w:b/>
          <w:sz w:val="24"/>
          <w:szCs w:val="24"/>
        </w:rPr>
        <w:t xml:space="preserve">70. ETAŽA: 7/10000  </w:t>
      </w:r>
    </w:p>
    <w:p w:rsidRDefault="00E84BDD" w:rsidP="00E84BDD" w:rsidR="00E84BDD">
      <w:pPr>
        <w:pBdr>
          <w:bottom w:space="1" w:sz="4" w:color="auto" w:val="single"/>
        </w:pBdr>
        <w:jc w:val="both"/>
      </w:pPr>
      <w:r>
        <w:t xml:space="preserve">1. garažno parkirno mjesto </w:t>
      </w:r>
      <w:r>
        <w:rPr>
          <w:b/>
        </w:rPr>
        <w:t>oznake P 70</w:t>
      </w:r>
      <w:r>
        <w:t xml:space="preserve">, u podrumu objekta S 4, neto korisne površine 8,92 m2, u etažnom elaboratu sve označeno plavom bojom, ,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r>
        <w:tab/>
      </w:r>
    </w:p>
    <w:p w:rsidRDefault="00E84BDD" w:rsidP="00E84BDD" w:rsidR="00E84BD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dosuđuje se kupcu Dijana </w:t>
      </w:r>
      <w:proofErr w:type="spellStart"/>
      <w:r>
        <w:rPr>
          <w:rFonts w:cs="Times New Roman" w:hAnsi="Times New Roman" w:ascii="Times New Roman"/>
          <w:sz w:val="24"/>
          <w:szCs w:val="24"/>
        </w:rPr>
        <w:t>Peša</w:t>
      </w:r>
      <w:proofErr w:type="spellEnd"/>
      <w:r>
        <w:rPr>
          <w:rFonts w:cs="Times New Roman" w:hAnsi="Times New Roman" w:ascii="Times New Roman"/>
          <w:sz w:val="24"/>
          <w:szCs w:val="24"/>
        </w:rPr>
        <w:t xml:space="preserve">, Ulica grada Chicaga 7, Zagreb, OIB:60948785857. </w:t>
      </w:r>
    </w:p>
    <w:p w:rsidRDefault="00E540CE" w:rsidP="00E84BDD" w:rsidR="00E540CE">
      <w:pPr>
        <w:pStyle w:val="Bezproreda"/>
        <w:jc w:val="both"/>
        <w:rPr>
          <w:rFonts w:cs="Times New Roman" w:hAnsi="Times New Roman" w:ascii="Times New Roman"/>
          <w:sz w:val="24"/>
          <w:szCs w:val="24"/>
        </w:rPr>
      </w:pPr>
    </w:p>
    <w:p w:rsidRDefault="00E84BDD" w:rsidP="00E84BDD" w:rsidR="00E84BDD">
      <w:pPr>
        <w:rPr>
          <w:b/>
        </w:rPr>
      </w:pPr>
      <w:r>
        <w:rPr>
          <w:b/>
        </w:rPr>
        <w:t>XXXIII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E84BDD" w:rsidP="00E84BDD" w:rsidR="00E84BDD">
      <w:pPr>
        <w:pStyle w:val="Bezproreda"/>
        <w:rPr>
          <w:rFonts w:cs="Times New Roman" w:hAnsi="Times New Roman" w:ascii="Times New Roman"/>
          <w:sz w:val="24"/>
          <w:szCs w:val="24"/>
        </w:rPr>
      </w:pPr>
      <w:r>
        <w:rPr>
          <w:rFonts w:cs="Times New Roman" w:hAnsi="Times New Roman" w:ascii="Times New Roman"/>
          <w:b/>
          <w:sz w:val="24"/>
          <w:szCs w:val="24"/>
        </w:rPr>
        <w:t>71. ETAŽA: 7/10000</w:t>
      </w:r>
      <w:r>
        <w:rPr>
          <w:rFonts w:cs="Times New Roman" w:hAnsi="Times New Roman" w:ascii="Times New Roman"/>
          <w:sz w:val="24"/>
          <w:szCs w:val="24"/>
        </w:rPr>
        <w:t xml:space="preserve">  </w:t>
      </w:r>
      <w:r>
        <w:rPr>
          <w:rFonts w:cs="Times New Roman" w:hAnsi="Times New Roman" w:ascii="Times New Roman"/>
          <w:sz w:val="24"/>
          <w:szCs w:val="24"/>
        </w:rPr>
        <w:tab/>
      </w:r>
    </w:p>
    <w:p w:rsidRDefault="00E84BDD" w:rsidP="00E84BDD" w:rsidR="00E84BDD">
      <w:pPr>
        <w:pBdr>
          <w:bottom w:space="1" w:sz="4" w:color="auto" w:val="single"/>
        </w:pBdr>
        <w:jc w:val="both"/>
      </w:pPr>
      <w:r>
        <w:t xml:space="preserve">1. garažno parkirno mjesto </w:t>
      </w:r>
      <w:r>
        <w:rPr>
          <w:b/>
        </w:rPr>
        <w:t>oznake P 71</w:t>
      </w:r>
      <w:r>
        <w:t xml:space="preserve">, u podrumu objekta S 4, neto korisne površine 8,93 m2, u etažnom elaboratu sve označeno žutom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E84BDD" w:rsidP="00E84BDD" w:rsidR="00E84BD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dosuđuje se kupcu Dijana </w:t>
      </w:r>
      <w:proofErr w:type="spellStart"/>
      <w:r>
        <w:rPr>
          <w:rFonts w:cs="Times New Roman" w:hAnsi="Times New Roman" w:ascii="Times New Roman"/>
          <w:sz w:val="24"/>
          <w:szCs w:val="24"/>
        </w:rPr>
        <w:t>Peša</w:t>
      </w:r>
      <w:proofErr w:type="spellEnd"/>
      <w:r>
        <w:rPr>
          <w:rFonts w:cs="Times New Roman" w:hAnsi="Times New Roman" w:ascii="Times New Roman"/>
          <w:sz w:val="24"/>
          <w:szCs w:val="24"/>
        </w:rPr>
        <w:t xml:space="preserve">, Ulica grada Chicaga 7, Zagreb, OIB:60948785857. </w:t>
      </w:r>
    </w:p>
    <w:p w:rsidRDefault="00E540CE" w:rsidP="00E84BDD" w:rsidR="00E540CE">
      <w:pPr>
        <w:pStyle w:val="Bezproreda"/>
        <w:jc w:val="both"/>
        <w:rPr>
          <w:rFonts w:cs="Times New Roman" w:hAnsi="Times New Roman" w:ascii="Times New Roman"/>
          <w:sz w:val="24"/>
          <w:szCs w:val="24"/>
        </w:rPr>
      </w:pPr>
    </w:p>
    <w:p w:rsidRDefault="00E540CE" w:rsidP="00E84BDD" w:rsidR="00E540CE">
      <w:pPr>
        <w:pStyle w:val="Bezproreda"/>
        <w:jc w:val="both"/>
        <w:rPr>
          <w:rFonts w:cs="Times New Roman" w:hAnsi="Times New Roman" w:ascii="Times New Roman"/>
          <w:sz w:val="24"/>
          <w:szCs w:val="24"/>
        </w:rPr>
      </w:pPr>
    </w:p>
    <w:p w:rsidRDefault="008C0DD7" w:rsidP="000C3E8F" w:rsidR="008C0DD7" w:rsidRPr="000C3E8F">
      <w:pPr>
        <w:pStyle w:val="Bezproreda"/>
        <w:rPr>
          <w:rFonts w:cs="Times New Roman" w:hAnsi="Times New Roman" w:ascii="Times New Roman"/>
          <w:sz w:val="24"/>
          <w:szCs w:val="24"/>
        </w:rPr>
      </w:pPr>
      <w:r w:rsidRPr="000C3E8F">
        <w:rPr>
          <w:rFonts w:cs="Times New Roman" w:hAnsi="Times New Roman" w:ascii="Times New Roman"/>
          <w:b/>
          <w:sz w:val="24"/>
          <w:szCs w:val="24"/>
        </w:rPr>
        <w:lastRenderedPageBreak/>
        <w:t>XXXIV</w:t>
      </w:r>
      <w:r w:rsidRPr="000C3E8F">
        <w:rPr>
          <w:rFonts w:cs="Times New Roman" w:hAnsi="Times New Roman" w:ascii="Times New Roman"/>
          <w:sz w:val="24"/>
          <w:szCs w:val="24"/>
        </w:rPr>
        <w:t xml:space="preserve"> Nekretnina, upisana u  zemljišne knjige,  Općinskog suda u Novom Zagrebu, </w:t>
      </w:r>
      <w:r w:rsidRPr="000C3E8F">
        <w:rPr>
          <w:rFonts w:cs="Times New Roman" w:hAnsi="Times New Roman" w:ascii="Times New Roman"/>
          <w:b/>
          <w:sz w:val="24"/>
          <w:szCs w:val="24"/>
        </w:rPr>
        <w:t>K.O. BLATO NOVO, Z.K.ULOŽAK 50267 BROJ PODULOŠKA</w:t>
      </w:r>
    </w:p>
    <w:p w:rsidRDefault="008C0DD7" w:rsidP="008C0DD7" w:rsidR="008C0DD7">
      <w:pPr>
        <w:pStyle w:val="Bezproreda"/>
        <w:rPr>
          <w:rFonts w:cs="Times New Roman" w:hAnsi="Times New Roman" w:ascii="Times New Roman"/>
          <w:b/>
          <w:sz w:val="24"/>
          <w:szCs w:val="24"/>
        </w:rPr>
      </w:pPr>
      <w:r>
        <w:rPr>
          <w:rFonts w:cs="Times New Roman" w:hAnsi="Times New Roman" w:ascii="Times New Roman"/>
          <w:b/>
          <w:sz w:val="24"/>
          <w:szCs w:val="24"/>
        </w:rPr>
        <w:t xml:space="preserve">226. ETAŽA: 38/10000  </w:t>
      </w:r>
      <w:r>
        <w:rPr>
          <w:rFonts w:cs="Times New Roman" w:hAnsi="Times New Roman" w:ascii="Times New Roman"/>
          <w:b/>
          <w:sz w:val="24"/>
          <w:szCs w:val="24"/>
        </w:rPr>
        <w:tab/>
      </w:r>
    </w:p>
    <w:p w:rsidRDefault="008C0DD7" w:rsidP="008C0DD7" w:rsidR="008C0DD7">
      <w:pPr>
        <w:pBdr>
          <w:bottom w:space="1" w:sz="4" w:color="auto" w:val="single"/>
        </w:pBdr>
        <w:jc w:val="both"/>
      </w:pPr>
      <w:r>
        <w:t xml:space="preserve">1. dvosobni </w:t>
      </w:r>
      <w:r>
        <w:rPr>
          <w:b/>
        </w:rPr>
        <w:t>stan oznake 119</w:t>
      </w:r>
      <w:r>
        <w:t xml:space="preserve">, u prvom katu objekta S 4, neto korisne površine 52,23 m2, u etažnom elaboratu sve označeno  žutom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8C0DD7" w:rsidP="008C0DD7" w:rsidR="008C0DD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dosuđuje se kupcu Aida </w:t>
      </w:r>
      <w:proofErr w:type="spellStart"/>
      <w:r>
        <w:rPr>
          <w:rFonts w:cs="Times New Roman" w:hAnsi="Times New Roman" w:ascii="Times New Roman"/>
          <w:sz w:val="24"/>
          <w:szCs w:val="24"/>
        </w:rPr>
        <w:t>Tatić</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Jaruščica</w:t>
      </w:r>
      <w:proofErr w:type="spellEnd"/>
      <w:r>
        <w:rPr>
          <w:rFonts w:cs="Times New Roman" w:hAnsi="Times New Roman" w:ascii="Times New Roman"/>
          <w:sz w:val="24"/>
          <w:szCs w:val="24"/>
        </w:rPr>
        <w:t xml:space="preserve"> 11, Zagreb, OIB:52584204636.</w:t>
      </w:r>
    </w:p>
    <w:p w:rsidRDefault="00E540CE" w:rsidP="008C0DD7" w:rsidR="00E540CE">
      <w:pPr>
        <w:pStyle w:val="Bezproreda"/>
        <w:jc w:val="both"/>
        <w:rPr>
          <w:rFonts w:cs="Times New Roman" w:hAnsi="Times New Roman" w:ascii="Times New Roman"/>
          <w:sz w:val="24"/>
          <w:szCs w:val="24"/>
        </w:rPr>
      </w:pPr>
    </w:p>
    <w:p w:rsidRDefault="008C0DD7" w:rsidP="008C0DD7" w:rsidR="008C0DD7">
      <w:pPr>
        <w:pStyle w:val="Bezproreda"/>
        <w:jc w:val="both"/>
        <w:rPr>
          <w:rFonts w:cs="Times New Roman" w:hAnsi="Times New Roman" w:ascii="Times New Roman"/>
          <w:b/>
          <w:sz w:val="24"/>
          <w:szCs w:val="24"/>
        </w:rPr>
      </w:pPr>
      <w:r w:rsidRPr="008C0DD7">
        <w:rPr>
          <w:rFonts w:cs="Times New Roman" w:hAnsi="Times New Roman" w:ascii="Times New Roman"/>
          <w:b/>
          <w:sz w:val="24"/>
          <w:szCs w:val="24"/>
        </w:rPr>
        <w:t>XXXV</w:t>
      </w:r>
      <w:r w:rsidRPr="008C0DD7">
        <w:rPr>
          <w:rFonts w:cs="Times New Roman" w:hAnsi="Times New Roman" w:ascii="Times New Roman"/>
          <w:sz w:val="24"/>
          <w:szCs w:val="24"/>
        </w:rPr>
        <w:t xml:space="preserve"> Nekretnina, upisana u  zemljišne knjige,  Općinskog suda u Novom Zagrebu, </w:t>
      </w:r>
      <w:r w:rsidRPr="008C0DD7">
        <w:rPr>
          <w:rFonts w:cs="Times New Roman" w:hAnsi="Times New Roman" w:ascii="Times New Roman"/>
          <w:b/>
          <w:sz w:val="24"/>
          <w:szCs w:val="24"/>
        </w:rPr>
        <w:t>K.O. BLATO NOVO, Z.K.ULOŽAK 50267 BROJ PODULOŠKA</w:t>
      </w:r>
    </w:p>
    <w:p w:rsidRDefault="008C0DD7" w:rsidP="008C0DD7" w:rsidR="008C0DD7">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234. ETAŽA: 36/10000  </w:t>
      </w:r>
      <w:r>
        <w:rPr>
          <w:rFonts w:cs="Times New Roman" w:hAnsi="Times New Roman" w:ascii="Times New Roman"/>
          <w:b/>
          <w:sz w:val="24"/>
          <w:szCs w:val="24"/>
        </w:rPr>
        <w:tab/>
      </w:r>
      <w:r>
        <w:rPr>
          <w:rFonts w:cs="Times New Roman" w:hAnsi="Times New Roman" w:ascii="Times New Roman"/>
          <w:b/>
          <w:sz w:val="24"/>
          <w:szCs w:val="24"/>
        </w:rPr>
        <w:tab/>
      </w:r>
    </w:p>
    <w:p w:rsidRDefault="008C0DD7" w:rsidP="008C0DD7" w:rsidR="008C0DD7">
      <w:pPr>
        <w:pBdr>
          <w:bottom w:space="1" w:sz="4" w:color="auto" w:val="single"/>
        </w:pBdr>
        <w:jc w:val="both"/>
      </w:pPr>
      <w:r>
        <w:rPr>
          <w:b/>
        </w:rPr>
        <w:t>1. dvosobni stan oznake 127</w:t>
      </w:r>
      <w:r>
        <w:t xml:space="preserve">, u prvom katu objekta S 4, sa otvorenim parkirnim mjestom oznake PM 8 u dvorištu, neto korisne površine 49,12 m2, u etažnom elaboratu sve označeno  žutom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8C0DD7" w:rsidP="008C0DD7" w:rsidR="008C0DD7">
      <w:pPr>
        <w:pStyle w:val="Bezproreda"/>
        <w:jc w:val="both"/>
        <w:rPr>
          <w:rFonts w:cs="Times New Roman" w:hAnsi="Times New Roman" w:ascii="Times New Roman"/>
          <w:sz w:val="24"/>
          <w:szCs w:val="24"/>
        </w:rPr>
      </w:pPr>
      <w:r>
        <w:rPr>
          <w:rFonts w:cs="Times New Roman" w:hAnsi="Times New Roman" w:ascii="Times New Roman"/>
          <w:sz w:val="24"/>
          <w:szCs w:val="24"/>
        </w:rPr>
        <w:t>dosuđuje se kupcu Marijana Petković, Trg kralja Tomislava 33, Velika Gorica</w:t>
      </w:r>
      <w:r w:rsidR="00E540CE">
        <w:rPr>
          <w:rFonts w:cs="Times New Roman" w:hAnsi="Times New Roman" w:ascii="Times New Roman"/>
          <w:sz w:val="24"/>
          <w:szCs w:val="24"/>
        </w:rPr>
        <w:t xml:space="preserve">, </w:t>
      </w:r>
      <w:r>
        <w:rPr>
          <w:rFonts w:cs="Times New Roman" w:hAnsi="Times New Roman" w:ascii="Times New Roman"/>
          <w:sz w:val="24"/>
          <w:szCs w:val="24"/>
        </w:rPr>
        <w:t>OIB:69478442761.</w:t>
      </w:r>
    </w:p>
    <w:p w:rsidRDefault="00E540CE" w:rsidP="008C0DD7" w:rsidR="00E540CE">
      <w:pPr>
        <w:pStyle w:val="Bezproreda"/>
        <w:jc w:val="both"/>
        <w:rPr>
          <w:rFonts w:cs="Times New Roman" w:hAnsi="Times New Roman" w:ascii="Times New Roman"/>
          <w:sz w:val="24"/>
          <w:szCs w:val="24"/>
        </w:rPr>
      </w:pPr>
    </w:p>
    <w:p w:rsidRDefault="008C0DD7" w:rsidP="008C0DD7" w:rsidR="008C0DD7">
      <w:pPr>
        <w:pStyle w:val="Bezproreda"/>
        <w:jc w:val="both"/>
        <w:rPr>
          <w:rFonts w:cs="Times New Roman" w:hAnsi="Times New Roman" w:ascii="Times New Roman"/>
          <w:b/>
          <w:sz w:val="24"/>
          <w:szCs w:val="24"/>
        </w:rPr>
      </w:pPr>
      <w:r w:rsidRPr="008C0DD7">
        <w:rPr>
          <w:rFonts w:cs="Times New Roman" w:hAnsi="Times New Roman" w:ascii="Times New Roman"/>
          <w:b/>
          <w:sz w:val="24"/>
          <w:szCs w:val="24"/>
        </w:rPr>
        <w:t>XXXV</w:t>
      </w:r>
      <w:r>
        <w:rPr>
          <w:rFonts w:cs="Times New Roman" w:hAnsi="Times New Roman" w:ascii="Times New Roman"/>
          <w:b/>
          <w:sz w:val="24"/>
          <w:szCs w:val="24"/>
        </w:rPr>
        <w:t>I</w:t>
      </w:r>
      <w:r w:rsidRPr="008C0DD7">
        <w:rPr>
          <w:rFonts w:cs="Times New Roman" w:hAnsi="Times New Roman" w:ascii="Times New Roman"/>
          <w:sz w:val="24"/>
          <w:szCs w:val="24"/>
        </w:rPr>
        <w:t xml:space="preserve"> Nekretnina, upisana u  zemljišne knjige,  Općinskog suda u Novom Zagrebu, </w:t>
      </w:r>
      <w:r w:rsidRPr="008C0DD7">
        <w:rPr>
          <w:rFonts w:cs="Times New Roman" w:hAnsi="Times New Roman" w:ascii="Times New Roman"/>
          <w:b/>
          <w:sz w:val="24"/>
          <w:szCs w:val="24"/>
        </w:rPr>
        <w:t>K.O. BLATO NOVO, Z.K.ULOŽAK 50267 BROJ PODULOŠKA</w:t>
      </w:r>
    </w:p>
    <w:p w:rsidRDefault="008C0DD7" w:rsidP="008C0DD7" w:rsidR="008C0DD7" w:rsidRPr="008C0DD7">
      <w:pPr>
        <w:pStyle w:val="Bezproreda"/>
        <w:jc w:val="both"/>
        <w:rPr>
          <w:rFonts w:cs="Times New Roman" w:hAnsi="Times New Roman" w:ascii="Times New Roman"/>
          <w:sz w:val="24"/>
          <w:szCs w:val="24"/>
        </w:rPr>
      </w:pPr>
      <w:r>
        <w:rPr>
          <w:rFonts w:cs="Times New Roman" w:hAnsi="Times New Roman" w:ascii="Times New Roman"/>
          <w:b/>
          <w:sz w:val="24"/>
          <w:szCs w:val="24"/>
        </w:rPr>
        <w:t xml:space="preserve">359. ETAŽA: 32/10000  </w:t>
      </w:r>
    </w:p>
    <w:p w:rsidRDefault="008C0DD7" w:rsidP="008C0DD7" w:rsidR="008C0DD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dvosobni </w:t>
      </w:r>
      <w:r>
        <w:rPr>
          <w:rFonts w:cs="Times New Roman" w:hAnsi="Times New Roman" w:ascii="Times New Roman"/>
          <w:b/>
          <w:sz w:val="24"/>
          <w:szCs w:val="24"/>
        </w:rPr>
        <w:t>stan oznake 604</w:t>
      </w:r>
      <w:r>
        <w:rPr>
          <w:rFonts w:cs="Times New Roman" w:hAnsi="Times New Roman" w:ascii="Times New Roman"/>
          <w:sz w:val="24"/>
          <w:szCs w:val="24"/>
        </w:rPr>
        <w:t xml:space="preserve">, u šestom katu objekta S 4, sa spremištem oznake 50 u </w:t>
      </w:r>
      <w:proofErr w:type="spellStart"/>
      <w:r>
        <w:rPr>
          <w:rFonts w:cs="Times New Roman" w:hAnsi="Times New Roman" w:ascii="Times New Roman"/>
          <w:sz w:val="24"/>
          <w:szCs w:val="24"/>
        </w:rPr>
        <w:t>međuetaži</w:t>
      </w:r>
      <w:proofErr w:type="spellEnd"/>
      <w:r>
        <w:rPr>
          <w:rFonts w:cs="Times New Roman" w:hAnsi="Times New Roman" w:ascii="Times New Roman"/>
          <w:sz w:val="24"/>
          <w:szCs w:val="24"/>
        </w:rPr>
        <w:t xml:space="preserve">,  neto korisne površine 43,40 m2, u etažnom elaboratu sve označeno  žutom bojom, </w:t>
      </w:r>
    </w:p>
    <w:p w:rsidRDefault="008C0DD7" w:rsidP="008C0DD7" w:rsidR="008C0DD7">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8C0DD7" w:rsidP="008C0DD7" w:rsidR="001253A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dosuđuje se kupcu Ante Ivanda, </w:t>
      </w:r>
      <w:proofErr w:type="spellStart"/>
      <w:r>
        <w:rPr>
          <w:rFonts w:cs="Times New Roman" w:hAnsi="Times New Roman" w:ascii="Times New Roman"/>
          <w:sz w:val="24"/>
          <w:szCs w:val="24"/>
        </w:rPr>
        <w:t>Jaruščica</w:t>
      </w:r>
      <w:proofErr w:type="spellEnd"/>
      <w:r>
        <w:rPr>
          <w:rFonts w:cs="Times New Roman" w:hAnsi="Times New Roman" w:ascii="Times New Roman"/>
          <w:sz w:val="24"/>
          <w:szCs w:val="24"/>
        </w:rPr>
        <w:t xml:space="preserve"> 11, Zagreb, OIB:13597378463.</w:t>
      </w:r>
    </w:p>
    <w:p w:rsidRDefault="00E540CE" w:rsidP="008C0DD7" w:rsidR="00E540CE">
      <w:pPr>
        <w:pStyle w:val="Bezproreda"/>
        <w:jc w:val="both"/>
        <w:rPr>
          <w:rFonts w:cs="Times New Roman" w:hAnsi="Times New Roman" w:ascii="Times New Roman"/>
          <w:sz w:val="24"/>
          <w:szCs w:val="24"/>
        </w:rPr>
      </w:pPr>
    </w:p>
    <w:p w:rsidRDefault="008C0DD7" w:rsidP="008C0DD7" w:rsidR="008C0DD7">
      <w:pPr>
        <w:pStyle w:val="Bezproreda"/>
        <w:jc w:val="both"/>
        <w:rPr>
          <w:rFonts w:cs="Times New Roman" w:hAnsi="Times New Roman" w:ascii="Times New Roman"/>
          <w:b/>
          <w:sz w:val="24"/>
          <w:szCs w:val="24"/>
        </w:rPr>
      </w:pPr>
      <w:r w:rsidRPr="008C0DD7">
        <w:rPr>
          <w:rFonts w:cs="Times New Roman" w:hAnsi="Times New Roman" w:ascii="Times New Roman"/>
          <w:b/>
          <w:sz w:val="24"/>
          <w:szCs w:val="24"/>
        </w:rPr>
        <w:t>XXXV</w:t>
      </w:r>
      <w:r>
        <w:rPr>
          <w:rFonts w:cs="Times New Roman" w:hAnsi="Times New Roman" w:ascii="Times New Roman"/>
          <w:b/>
          <w:sz w:val="24"/>
          <w:szCs w:val="24"/>
        </w:rPr>
        <w:t>II</w:t>
      </w:r>
      <w:r w:rsidRPr="008C0DD7">
        <w:rPr>
          <w:rFonts w:cs="Times New Roman" w:hAnsi="Times New Roman" w:ascii="Times New Roman"/>
          <w:sz w:val="24"/>
          <w:szCs w:val="24"/>
        </w:rPr>
        <w:t xml:space="preserve"> Nekretnina, upisana u  zemljišne knjige,  Općinskog suda u Novom Zagrebu, </w:t>
      </w:r>
      <w:r w:rsidRPr="008C0DD7">
        <w:rPr>
          <w:rFonts w:cs="Times New Roman" w:hAnsi="Times New Roman" w:ascii="Times New Roman"/>
          <w:b/>
          <w:sz w:val="24"/>
          <w:szCs w:val="24"/>
        </w:rPr>
        <w:t>K.O. BLATO NOVO, Z.K.ULOŽAK 50267 BROJ PODULOŠKA</w:t>
      </w:r>
    </w:p>
    <w:p w:rsidRDefault="008C0DD7" w:rsidP="008C0DD7" w:rsidR="008C0DD7">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423. ETAŽA: 34/10000  </w:t>
      </w:r>
    </w:p>
    <w:p w:rsidRDefault="008C0DD7" w:rsidP="008C0DD7" w:rsidR="008C0DD7">
      <w:pPr>
        <w:pBdr>
          <w:bottom w:space="1" w:sz="4" w:color="auto" w:val="single"/>
        </w:pBdr>
        <w:jc w:val="both"/>
      </w:pPr>
      <w:r>
        <w:rPr>
          <w:b/>
        </w:rPr>
        <w:t xml:space="preserve">1. dvosobni stan oznake 812, </w:t>
      </w:r>
      <w:r>
        <w:t>u osmom katu objekta S 4, sa otvorenim parkirnim mjestom oznake PM 48 u dvorištu, neto korisne površine 45,97 m2, u etažnom elaboratu sve označeno  zelenom bojom,</w:t>
      </w:r>
      <w:r w:rsidRPr="008C0DD7">
        <w:t xml:space="preserve">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8C0DD7" w:rsidP="008C0DD7" w:rsidR="008C0DD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dosuđuje se kupcu Siniša  Mali, </w:t>
      </w:r>
      <w:proofErr w:type="spellStart"/>
      <w:r>
        <w:rPr>
          <w:rFonts w:cs="Times New Roman" w:hAnsi="Times New Roman" w:ascii="Times New Roman"/>
          <w:sz w:val="24"/>
          <w:szCs w:val="24"/>
        </w:rPr>
        <w:t>Jaruščica</w:t>
      </w:r>
      <w:proofErr w:type="spellEnd"/>
      <w:r>
        <w:rPr>
          <w:rFonts w:cs="Times New Roman" w:hAnsi="Times New Roman" w:ascii="Times New Roman"/>
          <w:sz w:val="24"/>
          <w:szCs w:val="24"/>
        </w:rPr>
        <w:t xml:space="preserve"> 9,  Zagreb,  OIB:39511962689.  </w:t>
      </w:r>
    </w:p>
    <w:p w:rsidRDefault="00E540CE" w:rsidP="008C0DD7" w:rsidR="00E540CE">
      <w:pPr>
        <w:pStyle w:val="Bezproreda"/>
        <w:jc w:val="both"/>
        <w:rPr>
          <w:rFonts w:cs="Times New Roman" w:hAnsi="Times New Roman" w:ascii="Times New Roman"/>
          <w:sz w:val="24"/>
          <w:szCs w:val="24"/>
        </w:rPr>
      </w:pPr>
    </w:p>
    <w:p w:rsidRDefault="008C0DD7" w:rsidP="008C0DD7" w:rsidR="008C0DD7">
      <w:pPr>
        <w:pStyle w:val="Bezproreda"/>
        <w:jc w:val="both"/>
        <w:rPr>
          <w:rFonts w:cs="Times New Roman" w:hAnsi="Times New Roman" w:ascii="Times New Roman"/>
          <w:b/>
          <w:sz w:val="24"/>
          <w:szCs w:val="24"/>
        </w:rPr>
      </w:pPr>
      <w:r w:rsidRPr="008C0DD7">
        <w:rPr>
          <w:rFonts w:cs="Times New Roman" w:hAnsi="Times New Roman" w:ascii="Times New Roman"/>
          <w:b/>
          <w:sz w:val="24"/>
          <w:szCs w:val="24"/>
        </w:rPr>
        <w:t>XXXV</w:t>
      </w:r>
      <w:r>
        <w:rPr>
          <w:rFonts w:cs="Times New Roman" w:hAnsi="Times New Roman" w:ascii="Times New Roman"/>
          <w:b/>
          <w:sz w:val="24"/>
          <w:szCs w:val="24"/>
        </w:rPr>
        <w:t>III</w:t>
      </w:r>
      <w:r w:rsidRPr="008C0DD7">
        <w:rPr>
          <w:rFonts w:cs="Times New Roman" w:hAnsi="Times New Roman" w:ascii="Times New Roman"/>
          <w:sz w:val="24"/>
          <w:szCs w:val="24"/>
        </w:rPr>
        <w:t xml:space="preserve"> Nekretnina, upisana u  zemljišne knjige,  Općinskog suda u Novom Zagrebu, </w:t>
      </w:r>
      <w:r w:rsidRPr="008C0DD7">
        <w:rPr>
          <w:rFonts w:cs="Times New Roman" w:hAnsi="Times New Roman" w:ascii="Times New Roman"/>
          <w:b/>
          <w:sz w:val="24"/>
          <w:szCs w:val="24"/>
        </w:rPr>
        <w:t>K.O. BLATO NOVO, Z.K.ULOŽAK 50267 BROJ PODULOŠKA</w:t>
      </w:r>
    </w:p>
    <w:p w:rsidRDefault="008C0DD7" w:rsidP="008C0DD7" w:rsidR="008C0DD7" w:rsidRPr="008C0DD7">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427. ETAŽA: 36/10000  </w:t>
      </w:r>
    </w:p>
    <w:p w:rsidRDefault="008C0DD7" w:rsidP="008C0DD7" w:rsidR="008C0DD7">
      <w:pPr>
        <w:pBdr>
          <w:bottom w:space="1" w:sz="4" w:color="auto" w:val="single"/>
        </w:pBdr>
        <w:jc w:val="both"/>
      </w:pPr>
      <w:r>
        <w:rPr>
          <w:b/>
        </w:rPr>
        <w:t>1. dvosobni</w:t>
      </w:r>
      <w:r>
        <w:t xml:space="preserve"> </w:t>
      </w:r>
      <w:r>
        <w:rPr>
          <w:b/>
        </w:rPr>
        <w:t>stan oznake 817,</w:t>
      </w:r>
      <w:r>
        <w:t xml:space="preserve"> u osmom katu objekta S 4, sa otvorenim parkirnim mjestom oznake PM 50 u dvorištu i spremištem oznake 74 u </w:t>
      </w:r>
      <w:proofErr w:type="spellStart"/>
      <w:r>
        <w:t>međuetaži</w:t>
      </w:r>
      <w:proofErr w:type="spellEnd"/>
      <w:r>
        <w:t xml:space="preserve">, neto korisne površine 49,68 m2, u etažnom elaboratu sve označeno  zelenom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8C0DD7" w:rsidP="008C0DD7" w:rsidR="008C0DD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dosuđuje se kupcu </w:t>
      </w:r>
      <w:r w:rsidRPr="008C0DD7">
        <w:rPr>
          <w:rFonts w:cs="Times New Roman" w:hAnsi="Times New Roman" w:ascii="Times New Roman"/>
          <w:sz w:val="24"/>
          <w:szCs w:val="24"/>
        </w:rPr>
        <w:t xml:space="preserve">LETOVI d.o.o. , </w:t>
      </w:r>
      <w:proofErr w:type="spellStart"/>
      <w:r w:rsidRPr="008C0DD7">
        <w:rPr>
          <w:rFonts w:cs="Times New Roman" w:hAnsi="Times New Roman" w:ascii="Times New Roman"/>
          <w:sz w:val="24"/>
          <w:szCs w:val="24"/>
        </w:rPr>
        <w:t>Kranjčevićeva</w:t>
      </w:r>
      <w:proofErr w:type="spellEnd"/>
      <w:r w:rsidRPr="008C0DD7">
        <w:rPr>
          <w:rFonts w:cs="Times New Roman" w:hAnsi="Times New Roman" w:ascii="Times New Roman"/>
          <w:sz w:val="24"/>
          <w:szCs w:val="24"/>
        </w:rPr>
        <w:t xml:space="preserve"> 53, Zagreb, OIB:69197482588.</w:t>
      </w:r>
    </w:p>
    <w:p w:rsidRDefault="008C0DD7" w:rsidP="008C0DD7" w:rsidR="008C0DD7">
      <w:pPr>
        <w:pStyle w:val="Bezproreda"/>
        <w:jc w:val="both"/>
        <w:rPr>
          <w:rFonts w:cs="Times New Roman" w:hAnsi="Times New Roman" w:ascii="Times New Roman"/>
          <w:b/>
          <w:sz w:val="24"/>
          <w:szCs w:val="24"/>
        </w:rPr>
      </w:pPr>
      <w:r w:rsidRPr="008C0DD7">
        <w:rPr>
          <w:rFonts w:cs="Times New Roman" w:hAnsi="Times New Roman" w:ascii="Times New Roman"/>
          <w:b/>
          <w:sz w:val="24"/>
          <w:szCs w:val="24"/>
        </w:rPr>
        <w:lastRenderedPageBreak/>
        <w:t>XXX</w:t>
      </w:r>
      <w:r>
        <w:rPr>
          <w:rFonts w:cs="Times New Roman" w:hAnsi="Times New Roman" w:ascii="Times New Roman"/>
          <w:b/>
          <w:sz w:val="24"/>
          <w:szCs w:val="24"/>
        </w:rPr>
        <w:t>IX</w:t>
      </w:r>
      <w:r w:rsidRPr="008C0DD7">
        <w:rPr>
          <w:rFonts w:cs="Times New Roman" w:hAnsi="Times New Roman" w:ascii="Times New Roman"/>
          <w:sz w:val="24"/>
          <w:szCs w:val="24"/>
        </w:rPr>
        <w:t xml:space="preserve"> Nekretnina, upisana u  zemljišne knjige,  Općinskog suda u Novom Zagrebu, </w:t>
      </w:r>
      <w:r w:rsidRPr="008C0DD7">
        <w:rPr>
          <w:rFonts w:cs="Times New Roman" w:hAnsi="Times New Roman" w:ascii="Times New Roman"/>
          <w:b/>
          <w:sz w:val="24"/>
          <w:szCs w:val="24"/>
        </w:rPr>
        <w:t>K.O. BLATO NOVO, Z.K.ULOŽAK 50267 BROJ PODULOŠKA</w:t>
      </w:r>
    </w:p>
    <w:p w:rsidRDefault="00457718" w:rsidP="00457718" w:rsidR="00457718">
      <w:pPr>
        <w:pStyle w:val="Bezproreda"/>
        <w:jc w:val="both"/>
        <w:rPr>
          <w:rFonts w:cs="Times New Roman" w:hAnsi="Times New Roman" w:ascii="Times New Roman"/>
          <w:b/>
          <w:sz w:val="24"/>
          <w:szCs w:val="24"/>
        </w:rPr>
      </w:pPr>
      <w:r>
        <w:rPr>
          <w:rFonts w:cs="Times New Roman" w:hAnsi="Times New Roman" w:ascii="Times New Roman"/>
          <w:b/>
          <w:sz w:val="24"/>
          <w:szCs w:val="24"/>
        </w:rPr>
        <w:t>194. ETAŽA: 85/10000</w:t>
      </w:r>
      <w:r>
        <w:rPr>
          <w:rFonts w:cs="Times New Roman" w:hAnsi="Times New Roman" w:ascii="Times New Roman"/>
          <w:b/>
          <w:sz w:val="24"/>
          <w:szCs w:val="24"/>
        </w:rPr>
        <w:tab/>
      </w:r>
    </w:p>
    <w:p w:rsidRDefault="00457718" w:rsidP="00457718" w:rsidR="00457718">
      <w:pPr>
        <w:pBdr>
          <w:bottom w:space="1" w:sz="4" w:color="auto" w:val="single"/>
        </w:pBdr>
        <w:jc w:val="both"/>
      </w:pPr>
      <w:r>
        <w:t>1. lokal oznake 1</w:t>
      </w:r>
      <w:r>
        <w:rPr>
          <w:b/>
        </w:rPr>
        <w:t xml:space="preserve">, </w:t>
      </w:r>
      <w:r>
        <w:t xml:space="preserve">u prizemlju objekta S 4, sa otvorenim parkirnim mjestima oznake PM 1, PM 2 i PM 3 u dvorištu, neto korisne površine 116,57 m2, u etažnom elaboratu sve označeno  crvenom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457718" w:rsidP="00457718" w:rsidR="0045771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dosuđuje se kupcu </w:t>
      </w:r>
      <w:r w:rsidRPr="00457718">
        <w:rPr>
          <w:rFonts w:cs="Times New Roman" w:hAnsi="Times New Roman" w:ascii="Times New Roman"/>
          <w:sz w:val="24"/>
          <w:szCs w:val="24"/>
        </w:rPr>
        <w:t xml:space="preserve">PROMETNICE ZAGREB d.o.o. </w:t>
      </w:r>
      <w:proofErr w:type="spellStart"/>
      <w:r w:rsidRPr="00457718">
        <w:rPr>
          <w:rFonts w:cs="Times New Roman" w:hAnsi="Times New Roman" w:ascii="Times New Roman"/>
          <w:sz w:val="24"/>
          <w:szCs w:val="24"/>
        </w:rPr>
        <w:t>Gundulićeve</w:t>
      </w:r>
      <w:proofErr w:type="spellEnd"/>
      <w:r w:rsidRPr="00457718">
        <w:rPr>
          <w:rFonts w:cs="Times New Roman" w:hAnsi="Times New Roman" w:ascii="Times New Roman"/>
          <w:sz w:val="24"/>
          <w:szCs w:val="24"/>
        </w:rPr>
        <w:t xml:space="preserve"> Dubrav</w:t>
      </w:r>
      <w:r w:rsidR="00E540CE">
        <w:rPr>
          <w:rFonts w:cs="Times New Roman" w:hAnsi="Times New Roman" w:ascii="Times New Roman"/>
          <w:sz w:val="24"/>
          <w:szCs w:val="24"/>
        </w:rPr>
        <w:t>ke 28, Zagreb, OIB:28111148974.</w:t>
      </w:r>
    </w:p>
    <w:p w:rsidRDefault="00E540CE" w:rsidP="00457718" w:rsidR="00E540CE" w:rsidRPr="00457718">
      <w:pPr>
        <w:pStyle w:val="Bezproreda"/>
        <w:jc w:val="both"/>
        <w:rPr>
          <w:rFonts w:cs="Times New Roman" w:hAnsi="Times New Roman" w:ascii="Times New Roman"/>
          <w:sz w:val="24"/>
          <w:szCs w:val="24"/>
        </w:rPr>
      </w:pPr>
    </w:p>
    <w:p w:rsidRDefault="00457718" w:rsidP="00457718" w:rsidR="00457718">
      <w:pPr>
        <w:pStyle w:val="Bezproreda"/>
        <w:jc w:val="both"/>
        <w:rPr>
          <w:rFonts w:cs="Times New Roman" w:hAnsi="Times New Roman" w:ascii="Times New Roman"/>
          <w:b/>
          <w:sz w:val="24"/>
          <w:szCs w:val="24"/>
        </w:rPr>
      </w:pPr>
      <w:r w:rsidRPr="008C0DD7">
        <w:rPr>
          <w:rFonts w:cs="Times New Roman" w:hAnsi="Times New Roman" w:ascii="Times New Roman"/>
          <w:b/>
          <w:sz w:val="24"/>
          <w:szCs w:val="24"/>
        </w:rPr>
        <w:t>X</w:t>
      </w:r>
      <w:r>
        <w:rPr>
          <w:rFonts w:cs="Times New Roman" w:hAnsi="Times New Roman" w:ascii="Times New Roman"/>
          <w:b/>
          <w:sz w:val="24"/>
          <w:szCs w:val="24"/>
        </w:rPr>
        <w:t>L</w:t>
      </w:r>
      <w:r w:rsidRPr="008C0DD7">
        <w:rPr>
          <w:rFonts w:cs="Times New Roman" w:hAnsi="Times New Roman" w:ascii="Times New Roman"/>
          <w:sz w:val="24"/>
          <w:szCs w:val="24"/>
        </w:rPr>
        <w:t xml:space="preserve"> Nekretnina, upisana u  zemljišne knjige,  Općinskog suda u Novom Zagrebu, </w:t>
      </w:r>
      <w:r w:rsidRPr="008C0DD7">
        <w:rPr>
          <w:rFonts w:cs="Times New Roman" w:hAnsi="Times New Roman" w:ascii="Times New Roman"/>
          <w:b/>
          <w:sz w:val="24"/>
          <w:szCs w:val="24"/>
        </w:rPr>
        <w:t>K.O. BLATO NOVO, Z.K.ULOŽAK 50267 BROJ PODULOŠKA</w:t>
      </w:r>
    </w:p>
    <w:p w:rsidRDefault="00457718" w:rsidP="00457718" w:rsidR="00457718">
      <w:pPr>
        <w:jc w:val="both"/>
        <w:rPr>
          <w:b/>
        </w:rPr>
      </w:pPr>
      <w:r>
        <w:rPr>
          <w:b/>
        </w:rPr>
        <w:t>236. ETAŽA: 36/10000</w:t>
      </w:r>
      <w:r>
        <w:rPr>
          <w:b/>
        </w:rPr>
        <w:tab/>
      </w:r>
      <w:r>
        <w:rPr>
          <w:b/>
        </w:rPr>
        <w:tab/>
      </w:r>
    </w:p>
    <w:p w:rsidRDefault="00457718" w:rsidP="00457718" w:rsidR="00457718">
      <w:pPr>
        <w:pBdr>
          <w:bottom w:space="1" w:sz="4" w:color="auto" w:val="single"/>
        </w:pBdr>
        <w:jc w:val="both"/>
      </w:pPr>
      <w:r>
        <w:t xml:space="preserve">1. dvosobni stan oznake 129, u prvom katu objekta S 4, sa otvorenim parkirnim mjestom oznake PM 6 u dvorištu, neto korisne površine 48,91 m2, u etažnom elaboratu sve označeno  crvenom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457718" w:rsidP="00457718" w:rsidR="00457718">
      <w:pPr>
        <w:pStyle w:val="Bezproreda"/>
        <w:jc w:val="both"/>
        <w:rPr>
          <w:rFonts w:cs="Times New Roman" w:hAnsi="Times New Roman" w:ascii="Times New Roman"/>
        </w:rPr>
      </w:pPr>
      <w:r>
        <w:rPr>
          <w:rFonts w:cs="Times New Roman" w:hAnsi="Times New Roman" w:ascii="Times New Roman"/>
          <w:sz w:val="24"/>
          <w:szCs w:val="24"/>
        </w:rPr>
        <w:t xml:space="preserve">dosuđuje se kupcu </w:t>
      </w:r>
      <w:r w:rsidRPr="00457718">
        <w:rPr>
          <w:rFonts w:cs="Times New Roman" w:hAnsi="Times New Roman" w:ascii="Times New Roman"/>
        </w:rPr>
        <w:t>Marija Šimić, OIB:11857593560.</w:t>
      </w:r>
    </w:p>
    <w:p w:rsidRDefault="00E540CE" w:rsidP="00457718" w:rsidR="00E540CE">
      <w:pPr>
        <w:pStyle w:val="Bezproreda"/>
        <w:jc w:val="both"/>
        <w:rPr>
          <w:rFonts w:cs="Times New Roman" w:hAnsi="Times New Roman" w:ascii="Times New Roman"/>
        </w:rPr>
      </w:pPr>
    </w:p>
    <w:p w:rsidRDefault="00457718" w:rsidP="00457718" w:rsidR="00457718">
      <w:pPr>
        <w:pStyle w:val="Bezproreda"/>
        <w:jc w:val="both"/>
        <w:rPr>
          <w:rFonts w:cs="Times New Roman" w:hAnsi="Times New Roman" w:ascii="Times New Roman"/>
          <w:b/>
          <w:sz w:val="24"/>
          <w:szCs w:val="24"/>
        </w:rPr>
      </w:pPr>
      <w:r w:rsidRPr="008C0DD7">
        <w:rPr>
          <w:rFonts w:cs="Times New Roman" w:hAnsi="Times New Roman" w:ascii="Times New Roman"/>
          <w:b/>
          <w:sz w:val="24"/>
          <w:szCs w:val="24"/>
        </w:rPr>
        <w:t>X</w:t>
      </w:r>
      <w:r>
        <w:rPr>
          <w:rFonts w:cs="Times New Roman" w:hAnsi="Times New Roman" w:ascii="Times New Roman"/>
          <w:b/>
          <w:sz w:val="24"/>
          <w:szCs w:val="24"/>
        </w:rPr>
        <w:t>LI</w:t>
      </w:r>
      <w:r w:rsidRPr="008C0DD7">
        <w:rPr>
          <w:rFonts w:cs="Times New Roman" w:hAnsi="Times New Roman" w:ascii="Times New Roman"/>
          <w:sz w:val="24"/>
          <w:szCs w:val="24"/>
        </w:rPr>
        <w:t xml:space="preserve"> Nekretnina, upisana u  zemljišne knjige,  Općinskog suda u Novom Zagrebu, </w:t>
      </w:r>
      <w:r w:rsidRPr="008C0DD7">
        <w:rPr>
          <w:rFonts w:cs="Times New Roman" w:hAnsi="Times New Roman" w:ascii="Times New Roman"/>
          <w:b/>
          <w:sz w:val="24"/>
          <w:szCs w:val="24"/>
        </w:rPr>
        <w:t>K.O. BLATO NOVO, Z.K.ULOŽAK 50267 BROJ PODULOŠKA</w:t>
      </w:r>
    </w:p>
    <w:p w:rsidRDefault="00457718" w:rsidP="00457718" w:rsidR="00457718">
      <w:pPr>
        <w:pStyle w:val="Bezproreda"/>
        <w:rPr>
          <w:rFonts w:cs="Times New Roman" w:hAnsi="Times New Roman" w:ascii="Times New Roman"/>
          <w:b/>
          <w:sz w:val="24"/>
          <w:szCs w:val="24"/>
        </w:rPr>
      </w:pPr>
      <w:r>
        <w:rPr>
          <w:rFonts w:cs="Times New Roman" w:hAnsi="Times New Roman" w:ascii="Times New Roman"/>
          <w:b/>
          <w:sz w:val="24"/>
          <w:szCs w:val="24"/>
        </w:rPr>
        <w:t>272. ETAŽA: 32/10000  (DRUGA DRAŽBA)</w:t>
      </w:r>
    </w:p>
    <w:p w:rsidRDefault="00457718" w:rsidP="00457718" w:rsidR="00457718">
      <w:pPr>
        <w:pBdr>
          <w:bottom w:space="1" w:sz="4" w:color="auto" w:val="single"/>
        </w:pBdr>
        <w:jc w:val="both"/>
      </w:pPr>
      <w:r>
        <w:t xml:space="preserve">1. jednosobni stan oznake 305, u trećem katu objekta S 4, sa spremištem oznake 14 u </w:t>
      </w:r>
      <w:proofErr w:type="spellStart"/>
      <w:r>
        <w:t>međuetaži</w:t>
      </w:r>
      <w:proofErr w:type="spellEnd"/>
      <w:r>
        <w:t xml:space="preserve">, neto korisne površine 43,55 m2, u etažnom elaboratu sve označeno  crvenom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457718" w:rsidP="00457718" w:rsidR="00457718">
      <w:pPr>
        <w:pStyle w:val="Bezproreda"/>
        <w:jc w:val="both"/>
        <w:rPr>
          <w:rFonts w:cs="Times New Roman" w:hAnsi="Times New Roman" w:ascii="Times New Roman"/>
          <w:sz w:val="24"/>
          <w:szCs w:val="24"/>
        </w:rPr>
      </w:pPr>
      <w:r w:rsidRPr="00457718">
        <w:rPr>
          <w:rFonts w:cs="Times New Roman" w:hAnsi="Times New Roman" w:ascii="Times New Roman"/>
          <w:sz w:val="24"/>
          <w:szCs w:val="24"/>
        </w:rPr>
        <w:t xml:space="preserve">dosuđuje se kupcu Mirela Caganić  </w:t>
      </w:r>
      <w:proofErr w:type="spellStart"/>
      <w:r w:rsidRPr="00457718">
        <w:rPr>
          <w:rFonts w:cs="Times New Roman" w:hAnsi="Times New Roman" w:ascii="Times New Roman"/>
          <w:sz w:val="24"/>
          <w:szCs w:val="24"/>
        </w:rPr>
        <w:t>Mičevečka</w:t>
      </w:r>
      <w:proofErr w:type="spellEnd"/>
      <w:r w:rsidRPr="00457718">
        <w:rPr>
          <w:rFonts w:cs="Times New Roman" w:hAnsi="Times New Roman" w:ascii="Times New Roman"/>
          <w:sz w:val="24"/>
          <w:szCs w:val="24"/>
        </w:rPr>
        <w:t xml:space="preserve"> 8, </w:t>
      </w:r>
      <w:proofErr w:type="spellStart"/>
      <w:r w:rsidRPr="00457718">
        <w:rPr>
          <w:rFonts w:cs="Times New Roman" w:hAnsi="Times New Roman" w:ascii="Times New Roman"/>
          <w:sz w:val="24"/>
          <w:szCs w:val="24"/>
        </w:rPr>
        <w:t>Mičevec</w:t>
      </w:r>
      <w:proofErr w:type="spellEnd"/>
      <w:r w:rsidRPr="00457718">
        <w:rPr>
          <w:rFonts w:cs="Times New Roman" w:hAnsi="Times New Roman" w:ascii="Times New Roman"/>
          <w:sz w:val="24"/>
          <w:szCs w:val="24"/>
        </w:rPr>
        <w:t xml:space="preserve">, Velika Gorica,OIB:51878057364. </w:t>
      </w:r>
    </w:p>
    <w:p w:rsidRDefault="00E540CE" w:rsidP="00457718" w:rsidR="00E540CE">
      <w:pPr>
        <w:pStyle w:val="Bezproreda"/>
        <w:jc w:val="both"/>
        <w:rPr>
          <w:rFonts w:cs="Times New Roman" w:hAnsi="Times New Roman" w:ascii="Times New Roman"/>
          <w:sz w:val="24"/>
          <w:szCs w:val="24"/>
        </w:rPr>
      </w:pPr>
    </w:p>
    <w:p w:rsidRDefault="00457718" w:rsidP="00457718" w:rsidR="00457718">
      <w:pPr>
        <w:pStyle w:val="Bezproreda"/>
        <w:jc w:val="both"/>
        <w:rPr>
          <w:rFonts w:cs="Times New Roman" w:hAnsi="Times New Roman" w:ascii="Times New Roman"/>
          <w:b/>
          <w:sz w:val="24"/>
          <w:szCs w:val="24"/>
        </w:rPr>
      </w:pPr>
      <w:r w:rsidRPr="008C0DD7">
        <w:rPr>
          <w:rFonts w:cs="Times New Roman" w:hAnsi="Times New Roman" w:ascii="Times New Roman"/>
          <w:b/>
          <w:sz w:val="24"/>
          <w:szCs w:val="24"/>
        </w:rPr>
        <w:t>X</w:t>
      </w:r>
      <w:r>
        <w:rPr>
          <w:rFonts w:cs="Times New Roman" w:hAnsi="Times New Roman" w:ascii="Times New Roman"/>
          <w:b/>
          <w:sz w:val="24"/>
          <w:szCs w:val="24"/>
        </w:rPr>
        <w:t>LII</w:t>
      </w:r>
      <w:r w:rsidRPr="008C0DD7">
        <w:rPr>
          <w:rFonts w:cs="Times New Roman" w:hAnsi="Times New Roman" w:ascii="Times New Roman"/>
          <w:sz w:val="24"/>
          <w:szCs w:val="24"/>
        </w:rPr>
        <w:t xml:space="preserve"> Nekretnina, upisana u  zemljišne knjige,  Općinskog suda u Novom Zagrebu, </w:t>
      </w:r>
      <w:r w:rsidRPr="008C0DD7">
        <w:rPr>
          <w:rFonts w:cs="Times New Roman" w:hAnsi="Times New Roman" w:ascii="Times New Roman"/>
          <w:b/>
          <w:sz w:val="24"/>
          <w:szCs w:val="24"/>
        </w:rPr>
        <w:t>K.O. BLATO NOVO, Z.K.ULOŽAK 50267 BROJ PODULOŠKA</w:t>
      </w:r>
    </w:p>
    <w:tbl>
      <w:tblPr>
        <w:tblW w:type="pct" w:w="5000"/>
        <w:tblLook w:val="04A0" w:noVBand="1" w:noHBand="0" w:lastColumn="0" w:firstColumn="1" w:lastRow="0" w:firstRow="1"/>
      </w:tblPr>
      <w:tblGrid>
        <w:gridCol w:w="276"/>
        <w:gridCol w:w="8790"/>
        <w:gridCol w:w="102"/>
      </w:tblGrid>
      <w:tr w:rsidTr="00F47C42" w:rsidR="00457718">
        <w:tc>
          <w:tcPr>
            <w:tcW w:type="auto" w:w="0"/>
            <w:gridSpan w:val="2"/>
            <w:tcMar>
              <w:top w:type="dxa" w:w="48"/>
              <w:left w:type="dxa" w:w="48"/>
              <w:bottom w:type="dxa" w:w="48"/>
              <w:right w:type="dxa" w:w="48"/>
            </w:tcMar>
            <w:hideMark/>
          </w:tcPr>
          <w:p w:rsidRDefault="00457718" w:rsidP="00F47C42" w:rsidR="00457718">
            <w:pPr>
              <w:spacing w:lineRule="atLeast" w:line="336"/>
              <w:rPr>
                <w:lang w:eastAsia="en-US"/>
              </w:rPr>
            </w:pPr>
            <w:r>
              <w:rPr>
                <w:b/>
                <w:bCs/>
                <w:lang w:eastAsia="en-US"/>
              </w:rPr>
              <w:t>346. ETAŽA 39/10000</w:t>
            </w:r>
          </w:p>
        </w:tc>
        <w:tc>
          <w:tcPr>
            <w:tcW w:type="auto" w:w="0"/>
            <w:tcMar>
              <w:top w:type="dxa" w:w="48"/>
              <w:left w:type="dxa" w:w="48"/>
              <w:bottom w:type="dxa" w:w="48"/>
              <w:right w:type="dxa" w:w="48"/>
            </w:tcMar>
            <w:hideMark/>
          </w:tcPr>
          <w:p w:rsidRDefault="00457718" w:rsidP="00F47C42" w:rsidR="00457718">
            <w:pPr>
              <w:rPr>
                <w:rFonts w:cstheme="minorBidi" w:eastAsiaTheme="minorHAnsi"/>
                <w:szCs w:val="22"/>
                <w:lang w:eastAsia="en-US"/>
              </w:rPr>
            </w:pPr>
          </w:p>
        </w:tc>
      </w:tr>
      <w:tr w:rsidTr="00F47C42" w:rsidR="00457718">
        <w:tc>
          <w:tcPr>
            <w:tcW w:type="auto" w:w="0"/>
            <w:tcMar>
              <w:top w:type="dxa" w:w="48"/>
              <w:left w:type="dxa" w:w="48"/>
              <w:bottom w:type="dxa" w:w="48"/>
              <w:right w:type="dxa" w:w="48"/>
            </w:tcMar>
            <w:hideMark/>
          </w:tcPr>
          <w:p w:rsidRDefault="00457718" w:rsidP="00F47C42" w:rsidR="00457718">
            <w:pPr>
              <w:spacing w:lineRule="atLeast" w:line="336"/>
              <w:jc w:val="right"/>
              <w:rPr>
                <w:lang w:eastAsia="en-US"/>
              </w:rPr>
            </w:pPr>
            <w:r>
              <w:rPr>
                <w:lang w:eastAsia="en-US"/>
              </w:rPr>
              <w:t>1.</w:t>
            </w:r>
          </w:p>
        </w:tc>
        <w:tc>
          <w:tcPr>
            <w:tcW w:type="auto" w:w="0"/>
            <w:tcMar>
              <w:top w:type="dxa" w:w="48"/>
              <w:left w:type="dxa" w:w="48"/>
              <w:bottom w:type="dxa" w:w="48"/>
              <w:right w:type="dxa" w:w="48"/>
            </w:tcMar>
            <w:hideMark/>
          </w:tcPr>
          <w:p w:rsidRDefault="00457718" w:rsidP="00457718" w:rsidR="00457718">
            <w:pPr>
              <w:pBdr>
                <w:bottom w:space="1" w:sz="4" w:color="auto" w:val="single"/>
              </w:pBdr>
              <w:jc w:val="both"/>
            </w:pPr>
            <w:r>
              <w:rPr>
                <w:lang w:eastAsia="en-US"/>
              </w:rPr>
              <w:t xml:space="preserve">dvosobni stan oznake 519, u petom katu objekta S 4, neto korisne površine 53,20 m2, u etažnom elaboratu sve označeno žutom bojom,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r>
              <w:tab/>
            </w:r>
          </w:p>
          <w:p w:rsidRDefault="00457718" w:rsidP="00457718" w:rsidR="00457718" w:rsidRPr="00457718">
            <w:pPr>
              <w:pStyle w:val="Bezproreda"/>
              <w:jc w:val="both"/>
              <w:rPr>
                <w:rFonts w:cs="Times New Roman" w:hAnsi="Times New Roman" w:ascii="Times New Roman"/>
                <w:sz w:val="24"/>
                <w:szCs w:val="24"/>
              </w:rPr>
            </w:pPr>
            <w:r w:rsidRPr="00457718">
              <w:rPr>
                <w:rFonts w:cs="Times New Roman" w:hAnsi="Times New Roman" w:ascii="Times New Roman"/>
                <w:sz w:val="24"/>
                <w:szCs w:val="24"/>
              </w:rPr>
              <w:t xml:space="preserve">dosuđuje se kupcu Branimir Kos, Otona Ivekovića 31,  31270 Županja, OIB:24560619907. </w:t>
            </w:r>
          </w:p>
        </w:tc>
        <w:tc>
          <w:tcPr>
            <w:tcW w:type="auto" w:w="0"/>
            <w:tcMar>
              <w:top w:type="dxa" w:w="15"/>
              <w:left w:type="dxa" w:w="15"/>
              <w:bottom w:type="dxa" w:w="15"/>
              <w:right w:type="dxa" w:w="15"/>
            </w:tcMar>
            <w:vAlign w:val="center"/>
            <w:hideMark/>
          </w:tcPr>
          <w:p w:rsidRDefault="00457718" w:rsidP="00F47C42" w:rsidR="00457718">
            <w:pPr>
              <w:rPr>
                <w:rFonts w:cstheme="minorBidi" w:eastAsiaTheme="minorHAnsi"/>
                <w:szCs w:val="22"/>
                <w:lang w:eastAsia="en-US"/>
              </w:rPr>
            </w:pPr>
          </w:p>
        </w:tc>
      </w:tr>
    </w:tbl>
    <w:p w:rsidRDefault="00330363" w:rsidP="00330363" w:rsidR="00330363">
      <w:pPr>
        <w:jc w:val="both"/>
        <w:rPr>
          <w:b/>
        </w:rPr>
      </w:pPr>
      <w:r>
        <w:rPr>
          <w:b/>
        </w:rPr>
        <w:t>X</w:t>
      </w:r>
      <w:r w:rsidR="00976B72">
        <w:rPr>
          <w:b/>
        </w:rPr>
        <w:t>LIII</w:t>
      </w:r>
    </w:p>
    <w:p w:rsidRDefault="00232FEF" w:rsidP="000C3E8F" w:rsidR="00330363" w:rsidRPr="001D5C52">
      <w:pPr>
        <w:pStyle w:val="Bezproreda"/>
        <w:jc w:val="both"/>
        <w:rPr>
          <w:rFonts w:cs="Times New Roman" w:hAnsi="Times New Roman" w:ascii="Times New Roman"/>
          <w:sz w:val="24"/>
          <w:szCs w:val="24"/>
        </w:rPr>
      </w:pPr>
      <w:r w:rsidRPr="001D5C52">
        <w:rPr>
          <w:rFonts w:cs="Times New Roman" w:hAnsi="Times New Roman" w:ascii="Times New Roman"/>
          <w:sz w:val="24"/>
          <w:szCs w:val="24"/>
        </w:rPr>
        <w:t xml:space="preserve">Kupci Anamarija Brozović, broj OI 113274146, OIB:45799490959, Karla Metikoša 9 , Zagreb, Svjetlana </w:t>
      </w:r>
      <w:proofErr w:type="spellStart"/>
      <w:r w:rsidRPr="001D5C52">
        <w:rPr>
          <w:rFonts w:cs="Times New Roman" w:hAnsi="Times New Roman" w:ascii="Times New Roman"/>
          <w:sz w:val="24"/>
          <w:szCs w:val="24"/>
        </w:rPr>
        <w:t>Pravdić</w:t>
      </w:r>
      <w:proofErr w:type="spellEnd"/>
      <w:r w:rsidRPr="001D5C52">
        <w:rPr>
          <w:rFonts w:cs="Times New Roman" w:hAnsi="Times New Roman" w:ascii="Times New Roman"/>
          <w:sz w:val="24"/>
          <w:szCs w:val="24"/>
        </w:rPr>
        <w:t xml:space="preserve">, Zagreb, </w:t>
      </w:r>
      <w:proofErr w:type="spellStart"/>
      <w:r w:rsidRPr="001D5C52">
        <w:rPr>
          <w:rFonts w:cs="Times New Roman" w:hAnsi="Times New Roman" w:ascii="Times New Roman"/>
          <w:sz w:val="24"/>
          <w:szCs w:val="24"/>
        </w:rPr>
        <w:t>Jaruščica</w:t>
      </w:r>
      <w:proofErr w:type="spellEnd"/>
      <w:r w:rsidRPr="001D5C52">
        <w:rPr>
          <w:rFonts w:cs="Times New Roman" w:hAnsi="Times New Roman" w:ascii="Times New Roman"/>
          <w:sz w:val="24"/>
          <w:szCs w:val="24"/>
        </w:rPr>
        <w:t xml:space="preserve"> 5, </w:t>
      </w:r>
      <w:r w:rsidR="00E9484A" w:rsidRPr="001D5C52">
        <w:rPr>
          <w:rFonts w:cs="Times New Roman" w:hAnsi="Times New Roman" w:ascii="Times New Roman"/>
          <w:sz w:val="24"/>
          <w:szCs w:val="24"/>
        </w:rPr>
        <w:t>OIB:05855663643, Zorica Majetić</w:t>
      </w:r>
      <w:r w:rsidRPr="001D5C52">
        <w:rPr>
          <w:rFonts w:cs="Times New Roman" w:hAnsi="Times New Roman" w:ascii="Times New Roman"/>
          <w:sz w:val="24"/>
          <w:szCs w:val="24"/>
        </w:rPr>
        <w:t xml:space="preserve">, Njemačka 7, Požega, OIB:47720702542, Nataša </w:t>
      </w:r>
      <w:proofErr w:type="spellStart"/>
      <w:r w:rsidRPr="001D5C52">
        <w:rPr>
          <w:rFonts w:cs="Times New Roman" w:hAnsi="Times New Roman" w:ascii="Times New Roman"/>
          <w:sz w:val="24"/>
          <w:szCs w:val="24"/>
        </w:rPr>
        <w:t>Roginek</w:t>
      </w:r>
      <w:proofErr w:type="spellEnd"/>
      <w:r w:rsidRPr="001D5C52">
        <w:rPr>
          <w:rFonts w:cs="Times New Roman" w:hAnsi="Times New Roman" w:ascii="Times New Roman"/>
          <w:sz w:val="24"/>
          <w:szCs w:val="24"/>
        </w:rPr>
        <w:t xml:space="preserve">, Gabrijele Horvat 10 , Varaždin, OIB:39178905596, Edo Santini, </w:t>
      </w:r>
      <w:proofErr w:type="spellStart"/>
      <w:r w:rsidRPr="001D5C52">
        <w:rPr>
          <w:rFonts w:cs="Times New Roman" w:hAnsi="Times New Roman" w:ascii="Times New Roman"/>
          <w:sz w:val="24"/>
          <w:szCs w:val="24"/>
        </w:rPr>
        <w:t>Turanj</w:t>
      </w:r>
      <w:proofErr w:type="spellEnd"/>
      <w:r w:rsidRPr="001D5C52">
        <w:rPr>
          <w:rFonts w:cs="Times New Roman" w:hAnsi="Times New Roman" w:ascii="Times New Roman"/>
          <w:sz w:val="24"/>
          <w:szCs w:val="24"/>
        </w:rPr>
        <w:t xml:space="preserve"> 350, Sveti Filip i Jakov OIB:94691369933, MARTINA SANTINI, Zagreb</w:t>
      </w:r>
      <w:r w:rsidR="00E9484A" w:rsidRPr="001D5C52">
        <w:rPr>
          <w:rFonts w:cs="Times New Roman" w:hAnsi="Times New Roman" w:ascii="Times New Roman"/>
          <w:sz w:val="24"/>
          <w:szCs w:val="24"/>
        </w:rPr>
        <w:t xml:space="preserve">, </w:t>
      </w:r>
      <w:proofErr w:type="spellStart"/>
      <w:r w:rsidR="00E9484A" w:rsidRPr="001D5C52">
        <w:rPr>
          <w:rFonts w:cs="Times New Roman" w:hAnsi="Times New Roman" w:ascii="Times New Roman"/>
          <w:sz w:val="24"/>
          <w:szCs w:val="24"/>
        </w:rPr>
        <w:t>Jaruščica</w:t>
      </w:r>
      <w:proofErr w:type="spellEnd"/>
      <w:r w:rsidR="00E9484A" w:rsidRPr="001D5C52">
        <w:rPr>
          <w:rFonts w:cs="Times New Roman" w:hAnsi="Times New Roman" w:ascii="Times New Roman"/>
          <w:sz w:val="24"/>
          <w:szCs w:val="24"/>
        </w:rPr>
        <w:t xml:space="preserve"> 5a, OIB:65983894527</w:t>
      </w:r>
      <w:r w:rsidRPr="001D5C52">
        <w:rPr>
          <w:rFonts w:cs="Times New Roman" w:hAnsi="Times New Roman" w:ascii="Times New Roman"/>
          <w:sz w:val="24"/>
          <w:szCs w:val="24"/>
        </w:rPr>
        <w:t xml:space="preserve">, Damir </w:t>
      </w:r>
      <w:proofErr w:type="spellStart"/>
      <w:r w:rsidRPr="001D5C52">
        <w:rPr>
          <w:rFonts w:cs="Times New Roman" w:hAnsi="Times New Roman" w:ascii="Times New Roman"/>
          <w:sz w:val="24"/>
          <w:szCs w:val="24"/>
        </w:rPr>
        <w:t>Sremić</w:t>
      </w:r>
      <w:proofErr w:type="spellEnd"/>
      <w:r w:rsidRPr="001D5C52">
        <w:rPr>
          <w:rFonts w:cs="Times New Roman" w:hAnsi="Times New Roman" w:ascii="Times New Roman"/>
          <w:sz w:val="24"/>
          <w:szCs w:val="24"/>
        </w:rPr>
        <w:t xml:space="preserve">, Lanište 10b, Zagreb, OIB:42569288033, </w:t>
      </w:r>
      <w:proofErr w:type="spellStart"/>
      <w:r w:rsidR="00F47C42" w:rsidRPr="001D5C52">
        <w:rPr>
          <w:rFonts w:cs="Times New Roman" w:hAnsi="Times New Roman" w:ascii="Times New Roman"/>
          <w:sz w:val="24"/>
          <w:szCs w:val="24"/>
        </w:rPr>
        <w:t>Omer</w:t>
      </w:r>
      <w:proofErr w:type="spellEnd"/>
      <w:r w:rsidR="00F47C42" w:rsidRPr="001D5C52">
        <w:rPr>
          <w:rFonts w:cs="Times New Roman" w:hAnsi="Times New Roman" w:ascii="Times New Roman"/>
          <w:sz w:val="24"/>
          <w:szCs w:val="24"/>
        </w:rPr>
        <w:t xml:space="preserve"> </w:t>
      </w:r>
      <w:proofErr w:type="spellStart"/>
      <w:r w:rsidR="00F47C42" w:rsidRPr="001D5C52">
        <w:rPr>
          <w:rFonts w:cs="Times New Roman" w:hAnsi="Times New Roman" w:ascii="Times New Roman"/>
          <w:sz w:val="24"/>
          <w:szCs w:val="24"/>
        </w:rPr>
        <w:t>Aličelebić</w:t>
      </w:r>
      <w:proofErr w:type="spellEnd"/>
      <w:r w:rsidR="00F47C42" w:rsidRPr="001D5C52">
        <w:rPr>
          <w:rFonts w:cs="Times New Roman" w:hAnsi="Times New Roman" w:ascii="Times New Roman"/>
          <w:sz w:val="24"/>
          <w:szCs w:val="24"/>
        </w:rPr>
        <w:t xml:space="preserve">,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5, Zagreb, OIB:34919322902, Ljubica </w:t>
      </w:r>
      <w:proofErr w:type="spellStart"/>
      <w:r w:rsidR="00F47C42" w:rsidRPr="001D5C52">
        <w:rPr>
          <w:rFonts w:cs="Times New Roman" w:hAnsi="Times New Roman" w:ascii="Times New Roman"/>
          <w:sz w:val="24"/>
          <w:szCs w:val="24"/>
        </w:rPr>
        <w:t>Vidak</w:t>
      </w:r>
      <w:proofErr w:type="spellEnd"/>
      <w:r w:rsidR="00F47C42" w:rsidRPr="001D5C52">
        <w:rPr>
          <w:rFonts w:cs="Times New Roman" w:hAnsi="Times New Roman" w:ascii="Times New Roman"/>
          <w:sz w:val="24"/>
          <w:szCs w:val="24"/>
        </w:rPr>
        <w:t xml:space="preserve">, </w:t>
      </w:r>
      <w:proofErr w:type="spellStart"/>
      <w:r w:rsidR="00F47C42" w:rsidRPr="001D5C52">
        <w:rPr>
          <w:rFonts w:cs="Times New Roman" w:hAnsi="Times New Roman" w:ascii="Times New Roman"/>
          <w:sz w:val="24"/>
          <w:szCs w:val="24"/>
        </w:rPr>
        <w:t>Balokovićeva</w:t>
      </w:r>
      <w:proofErr w:type="spellEnd"/>
      <w:r w:rsidR="00F47C42" w:rsidRPr="001D5C52">
        <w:rPr>
          <w:rFonts w:cs="Times New Roman" w:hAnsi="Times New Roman" w:ascii="Times New Roman"/>
          <w:sz w:val="24"/>
          <w:szCs w:val="24"/>
        </w:rPr>
        <w:t xml:space="preserve"> ulica 51, Zagreb, OIB:59045015690, Josip Stipić, Nemira X 18, </w:t>
      </w:r>
      <w:r w:rsidR="00F47C42" w:rsidRPr="001D5C52">
        <w:rPr>
          <w:rFonts w:cs="Times New Roman" w:hAnsi="Times New Roman" w:ascii="Times New Roman"/>
          <w:sz w:val="24"/>
          <w:szCs w:val="24"/>
        </w:rPr>
        <w:lastRenderedPageBreak/>
        <w:t xml:space="preserve">Omiš,OIB:98726807555, FANEI d.o.o. Savski  gaj 3. put 18, OIB 17769855631, </w:t>
      </w:r>
      <w:r w:rsidRPr="001D5C52">
        <w:rPr>
          <w:rFonts w:cs="Times New Roman" w:hAnsi="Times New Roman" w:ascii="Times New Roman"/>
          <w:sz w:val="24"/>
          <w:szCs w:val="24"/>
        </w:rPr>
        <w:t xml:space="preserve"> </w:t>
      </w:r>
      <w:r w:rsidR="00F47C42" w:rsidRPr="001D5C52">
        <w:rPr>
          <w:rFonts w:cs="Times New Roman" w:hAnsi="Times New Roman" w:ascii="Times New Roman"/>
          <w:sz w:val="24"/>
          <w:szCs w:val="24"/>
        </w:rPr>
        <w:t xml:space="preserve">Elvis </w:t>
      </w:r>
      <w:proofErr w:type="spellStart"/>
      <w:r w:rsidR="00F47C42" w:rsidRPr="001D5C52">
        <w:rPr>
          <w:rFonts w:cs="Times New Roman" w:hAnsi="Times New Roman" w:ascii="Times New Roman"/>
          <w:sz w:val="24"/>
          <w:szCs w:val="24"/>
        </w:rPr>
        <w:t>Haušić</w:t>
      </w:r>
      <w:proofErr w:type="spellEnd"/>
      <w:r w:rsidR="00F47C42" w:rsidRPr="001D5C52">
        <w:rPr>
          <w:rFonts w:cs="Times New Roman" w:hAnsi="Times New Roman" w:ascii="Times New Roman"/>
          <w:sz w:val="24"/>
          <w:szCs w:val="24"/>
        </w:rPr>
        <w:t xml:space="preserve">, Stubička 531, Donja Bistra, OIB:24987201979, </w:t>
      </w:r>
      <w:proofErr w:type="spellStart"/>
      <w:r w:rsidR="00F47C42" w:rsidRPr="001D5C52">
        <w:rPr>
          <w:rFonts w:cs="Times New Roman" w:hAnsi="Times New Roman" w:ascii="Times New Roman"/>
          <w:sz w:val="24"/>
          <w:szCs w:val="24"/>
        </w:rPr>
        <w:t>Michelle</w:t>
      </w:r>
      <w:proofErr w:type="spellEnd"/>
      <w:r w:rsidR="00F47C42" w:rsidRPr="001D5C52">
        <w:rPr>
          <w:rFonts w:cs="Times New Roman" w:hAnsi="Times New Roman" w:ascii="Times New Roman"/>
          <w:sz w:val="24"/>
          <w:szCs w:val="24"/>
        </w:rPr>
        <w:t xml:space="preserve"> </w:t>
      </w:r>
      <w:proofErr w:type="spellStart"/>
      <w:r w:rsidR="001D5C52" w:rsidRPr="001D5C52">
        <w:rPr>
          <w:rFonts w:cs="Times New Roman" w:hAnsi="Times New Roman" w:ascii="Times New Roman"/>
          <w:sz w:val="24"/>
          <w:szCs w:val="24"/>
        </w:rPr>
        <w:t>Mihelčić</w:t>
      </w:r>
      <w:proofErr w:type="spellEnd"/>
      <w:r w:rsidR="001D5C52" w:rsidRPr="001D5C52">
        <w:rPr>
          <w:rFonts w:cs="Times New Roman" w:hAnsi="Times New Roman" w:ascii="Times New Roman"/>
          <w:sz w:val="24"/>
          <w:szCs w:val="24"/>
        </w:rPr>
        <w:t>, Rijeka, Brd</w:t>
      </w:r>
      <w:r w:rsidR="00F47C42" w:rsidRPr="001D5C52">
        <w:rPr>
          <w:rFonts w:cs="Times New Roman" w:hAnsi="Times New Roman" w:ascii="Times New Roman"/>
          <w:sz w:val="24"/>
          <w:szCs w:val="24"/>
        </w:rPr>
        <w:t xml:space="preserve">ina 16, OIB:71990269554, Ivan  Marković  Selska cesta 179, Zagreb, OIB:74417395617, </w:t>
      </w:r>
      <w:proofErr w:type="spellStart"/>
      <w:r w:rsidR="00F47C42" w:rsidRPr="001D5C52">
        <w:rPr>
          <w:rFonts w:cs="Times New Roman" w:hAnsi="Times New Roman" w:ascii="Times New Roman"/>
          <w:sz w:val="24"/>
          <w:szCs w:val="24"/>
        </w:rPr>
        <w:t>Janessia</w:t>
      </w:r>
      <w:proofErr w:type="spellEnd"/>
      <w:r w:rsidR="00F47C42" w:rsidRPr="001D5C52">
        <w:rPr>
          <w:rFonts w:cs="Times New Roman" w:hAnsi="Times New Roman" w:ascii="Times New Roman"/>
          <w:sz w:val="24"/>
          <w:szCs w:val="24"/>
        </w:rPr>
        <w:t xml:space="preserve"> </w:t>
      </w:r>
      <w:proofErr w:type="spellStart"/>
      <w:r w:rsidR="00F47C42" w:rsidRPr="001D5C52">
        <w:rPr>
          <w:rFonts w:cs="Times New Roman" w:hAnsi="Times New Roman" w:ascii="Times New Roman"/>
          <w:sz w:val="24"/>
          <w:szCs w:val="24"/>
        </w:rPr>
        <w:t>Renee</w:t>
      </w:r>
      <w:proofErr w:type="spellEnd"/>
      <w:r w:rsidR="00F47C42" w:rsidRPr="001D5C52">
        <w:rPr>
          <w:rFonts w:cs="Times New Roman" w:hAnsi="Times New Roman" w:ascii="Times New Roman"/>
          <w:sz w:val="24"/>
          <w:szCs w:val="24"/>
        </w:rPr>
        <w:t xml:space="preserve"> </w:t>
      </w:r>
      <w:proofErr w:type="spellStart"/>
      <w:r w:rsidR="00F47C42" w:rsidRPr="001D5C52">
        <w:rPr>
          <w:rFonts w:cs="Times New Roman" w:hAnsi="Times New Roman" w:ascii="Times New Roman"/>
          <w:sz w:val="24"/>
          <w:szCs w:val="24"/>
        </w:rPr>
        <w:t>Jeanty</w:t>
      </w:r>
      <w:proofErr w:type="spellEnd"/>
      <w:r w:rsidR="00F47C42" w:rsidRPr="001D5C52">
        <w:rPr>
          <w:rFonts w:cs="Times New Roman" w:hAnsi="Times New Roman" w:ascii="Times New Roman"/>
          <w:sz w:val="24"/>
          <w:szCs w:val="24"/>
        </w:rPr>
        <w:t>, Avenija Dubrovnik 5, Zagreb,</w:t>
      </w:r>
      <w:r w:rsidR="00E9484A" w:rsidRPr="001D5C52">
        <w:rPr>
          <w:rFonts w:cs="Times New Roman" w:hAnsi="Times New Roman" w:ascii="Times New Roman"/>
          <w:sz w:val="24"/>
          <w:szCs w:val="24"/>
        </w:rPr>
        <w:t xml:space="preserve"> </w:t>
      </w:r>
      <w:r w:rsidR="00F47C42" w:rsidRPr="001D5C52">
        <w:rPr>
          <w:rFonts w:cs="Times New Roman" w:hAnsi="Times New Roman" w:ascii="Times New Roman"/>
          <w:sz w:val="24"/>
          <w:szCs w:val="24"/>
        </w:rPr>
        <w:t xml:space="preserve">OIB:48288784274, Antonio </w:t>
      </w:r>
      <w:proofErr w:type="spellStart"/>
      <w:r w:rsidR="00F47C42" w:rsidRPr="001D5C52">
        <w:rPr>
          <w:rFonts w:cs="Times New Roman" w:hAnsi="Times New Roman" w:ascii="Times New Roman"/>
          <w:sz w:val="24"/>
          <w:szCs w:val="24"/>
        </w:rPr>
        <w:t>Majdandžić</w:t>
      </w:r>
      <w:proofErr w:type="spellEnd"/>
      <w:r w:rsidR="00F47C42" w:rsidRPr="001D5C52">
        <w:rPr>
          <w:rFonts w:cs="Times New Roman" w:hAnsi="Times New Roman" w:ascii="Times New Roman"/>
          <w:sz w:val="24"/>
          <w:szCs w:val="24"/>
        </w:rPr>
        <w:t xml:space="preserve"> , Donji Trpuci,  Put u </w:t>
      </w:r>
      <w:proofErr w:type="spellStart"/>
      <w:r w:rsidR="00F47C42" w:rsidRPr="001D5C52">
        <w:rPr>
          <w:rFonts w:cs="Times New Roman" w:hAnsi="Times New Roman" w:ascii="Times New Roman"/>
          <w:sz w:val="24"/>
          <w:szCs w:val="24"/>
        </w:rPr>
        <w:t>Čučev</w:t>
      </w:r>
      <w:proofErr w:type="spellEnd"/>
      <w:r w:rsidR="00F47C42" w:rsidRPr="001D5C52">
        <w:rPr>
          <w:rFonts w:cs="Times New Roman" w:hAnsi="Times New Roman" w:ascii="Times New Roman"/>
          <w:sz w:val="24"/>
          <w:szCs w:val="24"/>
        </w:rPr>
        <w:t xml:space="preserve"> gaj 15, OIB:25767056876, Ivana Ivanda Rožić,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9, Zagreb,OIB:64707534997, Ana </w:t>
      </w:r>
      <w:proofErr w:type="spellStart"/>
      <w:r w:rsidR="00F47C42" w:rsidRPr="001D5C52">
        <w:rPr>
          <w:rFonts w:cs="Times New Roman" w:hAnsi="Times New Roman" w:ascii="Times New Roman"/>
          <w:sz w:val="24"/>
          <w:szCs w:val="24"/>
        </w:rPr>
        <w:t>Ježovita</w:t>
      </w:r>
      <w:proofErr w:type="spellEnd"/>
      <w:r w:rsidR="00F47C42" w:rsidRPr="001D5C52">
        <w:rPr>
          <w:rFonts w:cs="Times New Roman" w:hAnsi="Times New Roman" w:ascii="Times New Roman"/>
          <w:sz w:val="24"/>
          <w:szCs w:val="24"/>
        </w:rPr>
        <w:t xml:space="preserve">,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9, Zagreb, OIB:92342490870, Dario Grgurević,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9,  Zagreb,  OIB:64983094488, Nikša </w:t>
      </w:r>
      <w:proofErr w:type="spellStart"/>
      <w:r w:rsidR="00F47C42" w:rsidRPr="001D5C52">
        <w:rPr>
          <w:rFonts w:cs="Times New Roman" w:hAnsi="Times New Roman" w:ascii="Times New Roman"/>
          <w:sz w:val="24"/>
          <w:szCs w:val="24"/>
        </w:rPr>
        <w:t>Rebić</w:t>
      </w:r>
      <w:proofErr w:type="spellEnd"/>
      <w:r w:rsidR="00F47C42" w:rsidRPr="001D5C52">
        <w:rPr>
          <w:rFonts w:cs="Times New Roman" w:hAnsi="Times New Roman" w:ascii="Times New Roman"/>
          <w:sz w:val="24"/>
          <w:szCs w:val="24"/>
        </w:rPr>
        <w:t xml:space="preserve">, </w:t>
      </w:r>
      <w:proofErr w:type="spellStart"/>
      <w:r w:rsidR="00F47C42" w:rsidRPr="001D5C52">
        <w:rPr>
          <w:rFonts w:cs="Times New Roman" w:hAnsi="Times New Roman" w:ascii="Times New Roman"/>
          <w:sz w:val="24"/>
          <w:szCs w:val="24"/>
        </w:rPr>
        <w:t>Vinjani</w:t>
      </w:r>
      <w:proofErr w:type="spellEnd"/>
      <w:r w:rsidR="00F47C42" w:rsidRPr="001D5C52">
        <w:rPr>
          <w:rFonts w:cs="Times New Roman" w:hAnsi="Times New Roman" w:ascii="Times New Roman"/>
          <w:sz w:val="24"/>
          <w:szCs w:val="24"/>
        </w:rPr>
        <w:t xml:space="preserve"> Donji 108,  OIB:30198591923, Tomislav Divjak, Varaždin, Eugena Kvaternika 15, OIB:22338627079, Ivan Bender,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11, Zagreb,  OIB:14787864590, Julija Kordić,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11, Zagreb,  OIB:53714061174, ZIV-TICA d.o.o. Zagreb,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11</w:t>
      </w:r>
      <w:r w:rsidR="00E540CE" w:rsidRPr="001D5C52">
        <w:rPr>
          <w:rFonts w:cs="Times New Roman" w:hAnsi="Times New Roman" w:ascii="Times New Roman"/>
          <w:sz w:val="24"/>
          <w:szCs w:val="24"/>
        </w:rPr>
        <w:t>,  OIB:12485381173</w:t>
      </w:r>
      <w:r w:rsidR="00F47C42" w:rsidRPr="001D5C52">
        <w:rPr>
          <w:rFonts w:cs="Times New Roman" w:hAnsi="Times New Roman" w:ascii="Times New Roman"/>
          <w:sz w:val="24"/>
          <w:szCs w:val="24"/>
        </w:rPr>
        <w:t xml:space="preserve">,  Biserka Kralj,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11, Zagreb, OIB:45531667642, Vladimir </w:t>
      </w:r>
      <w:proofErr w:type="spellStart"/>
      <w:r w:rsidR="00F47C42" w:rsidRPr="001D5C52">
        <w:rPr>
          <w:rFonts w:cs="Times New Roman" w:hAnsi="Times New Roman" w:ascii="Times New Roman"/>
          <w:sz w:val="24"/>
          <w:szCs w:val="24"/>
        </w:rPr>
        <w:t>Vrhovec</w:t>
      </w:r>
      <w:proofErr w:type="spellEnd"/>
      <w:r w:rsidR="00F47C42" w:rsidRPr="001D5C52">
        <w:rPr>
          <w:rFonts w:cs="Times New Roman" w:hAnsi="Times New Roman" w:ascii="Times New Roman"/>
          <w:sz w:val="24"/>
          <w:szCs w:val="24"/>
        </w:rPr>
        <w:t xml:space="preserve">, </w:t>
      </w:r>
      <w:proofErr w:type="spellStart"/>
      <w:r w:rsidR="00F47C42" w:rsidRPr="001D5C52">
        <w:rPr>
          <w:rFonts w:cs="Times New Roman" w:hAnsi="Times New Roman" w:ascii="Times New Roman"/>
          <w:sz w:val="24"/>
          <w:szCs w:val="24"/>
        </w:rPr>
        <w:t>Jarušči</w:t>
      </w:r>
      <w:r w:rsidR="00E540CE" w:rsidRPr="001D5C52">
        <w:rPr>
          <w:rFonts w:cs="Times New Roman" w:hAnsi="Times New Roman" w:ascii="Times New Roman"/>
          <w:sz w:val="24"/>
          <w:szCs w:val="24"/>
        </w:rPr>
        <w:t>ca</w:t>
      </w:r>
      <w:proofErr w:type="spellEnd"/>
      <w:r w:rsidR="00E540CE" w:rsidRPr="001D5C52">
        <w:rPr>
          <w:rFonts w:cs="Times New Roman" w:hAnsi="Times New Roman" w:ascii="Times New Roman"/>
          <w:sz w:val="24"/>
          <w:szCs w:val="24"/>
        </w:rPr>
        <w:t xml:space="preserve"> 11, Zagreb, OIB:36459972653</w:t>
      </w:r>
      <w:r w:rsidR="00F47C42" w:rsidRPr="001D5C52">
        <w:rPr>
          <w:rFonts w:cs="Times New Roman" w:hAnsi="Times New Roman" w:ascii="Times New Roman"/>
          <w:sz w:val="24"/>
          <w:szCs w:val="24"/>
        </w:rPr>
        <w:t xml:space="preserve">, Dijana </w:t>
      </w:r>
      <w:proofErr w:type="spellStart"/>
      <w:r w:rsidR="00F47C42" w:rsidRPr="001D5C52">
        <w:rPr>
          <w:rFonts w:cs="Times New Roman" w:hAnsi="Times New Roman" w:ascii="Times New Roman"/>
          <w:sz w:val="24"/>
          <w:szCs w:val="24"/>
        </w:rPr>
        <w:t>Peša</w:t>
      </w:r>
      <w:proofErr w:type="spellEnd"/>
      <w:r w:rsidR="00F47C42" w:rsidRPr="001D5C52">
        <w:rPr>
          <w:rFonts w:cs="Times New Roman" w:hAnsi="Times New Roman" w:ascii="Times New Roman"/>
          <w:sz w:val="24"/>
          <w:szCs w:val="24"/>
        </w:rPr>
        <w:t xml:space="preserve">, Ulica grada Chicaga 7, Zagreb, OIB:60948785857, Aida </w:t>
      </w:r>
      <w:proofErr w:type="spellStart"/>
      <w:r w:rsidR="00F47C42" w:rsidRPr="001D5C52">
        <w:rPr>
          <w:rFonts w:cs="Times New Roman" w:hAnsi="Times New Roman" w:ascii="Times New Roman"/>
          <w:sz w:val="24"/>
          <w:szCs w:val="24"/>
        </w:rPr>
        <w:t>Tatić</w:t>
      </w:r>
      <w:proofErr w:type="spellEnd"/>
      <w:r w:rsidR="00F47C42" w:rsidRPr="001D5C52">
        <w:rPr>
          <w:rFonts w:cs="Times New Roman" w:hAnsi="Times New Roman" w:ascii="Times New Roman"/>
          <w:sz w:val="24"/>
          <w:szCs w:val="24"/>
        </w:rPr>
        <w:t xml:space="preserve">,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11, Zagreb, OIB:52584204636, Marijana Petković, Trg kralja Tomislava 33, Velika Gorica,OIB:69478442761., Ante Ivanda,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11, Zagreb, OIB:13597378463, Siniša  Mali, </w:t>
      </w:r>
      <w:proofErr w:type="spellStart"/>
      <w:r w:rsidR="00F47C42" w:rsidRPr="001D5C52">
        <w:rPr>
          <w:rFonts w:cs="Times New Roman" w:hAnsi="Times New Roman" w:ascii="Times New Roman"/>
          <w:sz w:val="24"/>
          <w:szCs w:val="24"/>
        </w:rPr>
        <w:t>Jaruščica</w:t>
      </w:r>
      <w:proofErr w:type="spellEnd"/>
      <w:r w:rsidR="00F47C42" w:rsidRPr="001D5C52">
        <w:rPr>
          <w:rFonts w:cs="Times New Roman" w:hAnsi="Times New Roman" w:ascii="Times New Roman"/>
          <w:sz w:val="24"/>
          <w:szCs w:val="24"/>
        </w:rPr>
        <w:t xml:space="preserve"> 9,  Zagreb,  OIB:39511962689, LETOVI d.o.o. , </w:t>
      </w:r>
      <w:proofErr w:type="spellStart"/>
      <w:r w:rsidR="00F47C42" w:rsidRPr="001D5C52">
        <w:rPr>
          <w:rFonts w:cs="Times New Roman" w:hAnsi="Times New Roman" w:ascii="Times New Roman"/>
          <w:sz w:val="24"/>
          <w:szCs w:val="24"/>
        </w:rPr>
        <w:t>Kranjčevićeva</w:t>
      </w:r>
      <w:proofErr w:type="spellEnd"/>
      <w:r w:rsidR="00F47C42" w:rsidRPr="001D5C52">
        <w:rPr>
          <w:rFonts w:cs="Times New Roman" w:hAnsi="Times New Roman" w:ascii="Times New Roman"/>
          <w:sz w:val="24"/>
          <w:szCs w:val="24"/>
        </w:rPr>
        <w:t xml:space="preserve"> 53, Zagreb, OIB:69197482588,  PROMETNICE ZAGREB d.o.o. </w:t>
      </w:r>
      <w:proofErr w:type="spellStart"/>
      <w:r w:rsidR="00F47C42" w:rsidRPr="001D5C52">
        <w:rPr>
          <w:rFonts w:cs="Times New Roman" w:hAnsi="Times New Roman" w:ascii="Times New Roman"/>
          <w:sz w:val="24"/>
          <w:szCs w:val="24"/>
        </w:rPr>
        <w:t>Gundulićeve</w:t>
      </w:r>
      <w:proofErr w:type="spellEnd"/>
      <w:r w:rsidR="00F47C42" w:rsidRPr="001D5C52">
        <w:rPr>
          <w:rFonts w:cs="Times New Roman" w:hAnsi="Times New Roman" w:ascii="Times New Roman"/>
          <w:sz w:val="24"/>
          <w:szCs w:val="24"/>
        </w:rPr>
        <w:t xml:space="preserve"> Dubravke 28, Zagreb, OIB:28111148974, Marija Šimić, OIB:11857593560, </w:t>
      </w:r>
      <w:r w:rsidR="00227B74" w:rsidRPr="001D5C52">
        <w:rPr>
          <w:rFonts w:cs="Times New Roman" w:hAnsi="Times New Roman" w:ascii="Times New Roman"/>
          <w:sz w:val="24"/>
          <w:szCs w:val="24"/>
        </w:rPr>
        <w:t xml:space="preserve">Mirela Caganić  </w:t>
      </w:r>
      <w:proofErr w:type="spellStart"/>
      <w:r w:rsidR="00227B74" w:rsidRPr="001D5C52">
        <w:rPr>
          <w:rFonts w:cs="Times New Roman" w:hAnsi="Times New Roman" w:ascii="Times New Roman"/>
          <w:sz w:val="24"/>
          <w:szCs w:val="24"/>
        </w:rPr>
        <w:t>Mičevečka</w:t>
      </w:r>
      <w:proofErr w:type="spellEnd"/>
      <w:r w:rsidR="00227B74" w:rsidRPr="001D5C52">
        <w:rPr>
          <w:rFonts w:cs="Times New Roman" w:hAnsi="Times New Roman" w:ascii="Times New Roman"/>
          <w:sz w:val="24"/>
          <w:szCs w:val="24"/>
        </w:rPr>
        <w:t xml:space="preserve"> 8, </w:t>
      </w:r>
      <w:proofErr w:type="spellStart"/>
      <w:r w:rsidR="00227B74" w:rsidRPr="001D5C52">
        <w:rPr>
          <w:rFonts w:cs="Times New Roman" w:hAnsi="Times New Roman" w:ascii="Times New Roman"/>
          <w:sz w:val="24"/>
          <w:szCs w:val="24"/>
        </w:rPr>
        <w:t>Mičevec</w:t>
      </w:r>
      <w:proofErr w:type="spellEnd"/>
      <w:r w:rsidR="00227B74" w:rsidRPr="001D5C52">
        <w:rPr>
          <w:rFonts w:cs="Times New Roman" w:hAnsi="Times New Roman" w:ascii="Times New Roman"/>
          <w:sz w:val="24"/>
          <w:szCs w:val="24"/>
        </w:rPr>
        <w:t xml:space="preserve">, Velika Gorica,OIB:51878057364, </w:t>
      </w:r>
      <w:r w:rsidR="00F47C42" w:rsidRPr="001D5C52">
        <w:rPr>
          <w:rFonts w:cs="Times New Roman" w:hAnsi="Times New Roman" w:ascii="Times New Roman"/>
          <w:sz w:val="24"/>
          <w:szCs w:val="24"/>
        </w:rPr>
        <w:t xml:space="preserve">Branimir Kos, Otona Ivekovića 31,  </w:t>
      </w:r>
      <w:r w:rsidR="000C3E8F" w:rsidRPr="001D5C52">
        <w:rPr>
          <w:rFonts w:cs="Times New Roman" w:hAnsi="Times New Roman" w:ascii="Times New Roman"/>
          <w:sz w:val="24"/>
          <w:szCs w:val="24"/>
        </w:rPr>
        <w:t xml:space="preserve">31270 Županja, OIB:24560619907 </w:t>
      </w:r>
      <w:r w:rsidR="00330363" w:rsidRPr="001D5C52">
        <w:rPr>
          <w:rFonts w:cs="Times New Roman" w:hAnsi="Times New Roman" w:ascii="Times New Roman"/>
          <w:sz w:val="24"/>
          <w:szCs w:val="24"/>
        </w:rPr>
        <w:t xml:space="preserve">dužni su  uplatiti </w:t>
      </w:r>
      <w:proofErr w:type="spellStart"/>
      <w:r w:rsidR="00330363" w:rsidRPr="001D5C52">
        <w:rPr>
          <w:rFonts w:cs="Times New Roman" w:hAnsi="Times New Roman" w:ascii="Times New Roman"/>
          <w:sz w:val="24"/>
          <w:szCs w:val="24"/>
        </w:rPr>
        <w:t>kupovninu</w:t>
      </w:r>
      <w:proofErr w:type="spellEnd"/>
      <w:r w:rsidR="00330363" w:rsidRPr="001D5C52">
        <w:rPr>
          <w:rFonts w:cs="Times New Roman" w:hAnsi="Times New Roman" w:ascii="Times New Roman"/>
          <w:sz w:val="24"/>
          <w:szCs w:val="24"/>
        </w:rPr>
        <w:t xml:space="preserve"> umanjenu za iznos jamčevine u roku 30 dana od pravomoćnosti ovog rješenja  na depozitni račun ovog suda broj:IBAN:HR9223900011300000460, pozivom na broj spisa. Ako kupac u navedenom roku ne položi </w:t>
      </w:r>
      <w:proofErr w:type="spellStart"/>
      <w:r w:rsidR="00330363" w:rsidRPr="001D5C52">
        <w:rPr>
          <w:rFonts w:cs="Times New Roman" w:hAnsi="Times New Roman" w:ascii="Times New Roman"/>
          <w:sz w:val="24"/>
          <w:szCs w:val="24"/>
        </w:rPr>
        <w:t>kupovninu</w:t>
      </w:r>
      <w:proofErr w:type="spellEnd"/>
      <w:r w:rsidR="00330363" w:rsidRPr="001D5C52">
        <w:rPr>
          <w:rFonts w:cs="Times New Roman" w:hAnsi="Times New Roman" w:ascii="Times New Roman"/>
          <w:sz w:val="24"/>
          <w:szCs w:val="24"/>
        </w:rPr>
        <w:t xml:space="preserve">, sud će rješenjem prodaju oglasiti nevažećom i odrediti novu prodaju, a iz položene jamčevine namiriti će se troškovi nove prodaje i razlika između </w:t>
      </w:r>
      <w:proofErr w:type="spellStart"/>
      <w:r w:rsidR="00330363" w:rsidRPr="001D5C52">
        <w:rPr>
          <w:rFonts w:cs="Times New Roman" w:hAnsi="Times New Roman" w:ascii="Times New Roman"/>
          <w:sz w:val="24"/>
          <w:szCs w:val="24"/>
        </w:rPr>
        <w:t>kupovnine</w:t>
      </w:r>
      <w:proofErr w:type="spellEnd"/>
      <w:r w:rsidR="00330363" w:rsidRPr="001D5C52">
        <w:rPr>
          <w:rFonts w:cs="Times New Roman" w:hAnsi="Times New Roman" w:ascii="Times New Roman"/>
          <w:sz w:val="24"/>
          <w:szCs w:val="24"/>
        </w:rPr>
        <w:t xml:space="preserve"> postignute na prijašnjoj i novoj prodaji.</w:t>
      </w:r>
    </w:p>
    <w:p w:rsidRDefault="00330363" w:rsidP="00330363" w:rsidR="00330363" w:rsidRPr="0076596B">
      <w:pPr>
        <w:jc w:val="both"/>
        <w:rPr>
          <w:b/>
        </w:rPr>
      </w:pPr>
      <w:r>
        <w:rPr>
          <w:b/>
        </w:rPr>
        <w:t>X</w:t>
      </w:r>
      <w:r w:rsidR="00976B72">
        <w:rPr>
          <w:b/>
        </w:rPr>
        <w:t>L</w:t>
      </w:r>
      <w:r w:rsidRPr="0076596B">
        <w:rPr>
          <w:b/>
        </w:rPr>
        <w:t>I</w:t>
      </w:r>
      <w:r w:rsidR="00976B72">
        <w:rPr>
          <w:b/>
        </w:rPr>
        <w:t>V</w:t>
      </w:r>
    </w:p>
    <w:p w:rsidRDefault="00330363" w:rsidP="00330363" w:rsidR="00330363" w:rsidRPr="0076596B">
      <w:pPr>
        <w:pBdr>
          <w:bottom w:space="1" w:sz="4" w:color="auto" w:val="single"/>
        </w:pBdr>
        <w:jc w:val="both"/>
      </w:pPr>
      <w:r w:rsidRPr="0076596B">
        <w:t xml:space="preserve">Određuje se upis prava vlasništva u korist kupaca od I do </w:t>
      </w:r>
      <w:r>
        <w:t>X</w:t>
      </w:r>
      <w:r w:rsidR="00227B74">
        <w:t>LII</w:t>
      </w:r>
      <w:r w:rsidRPr="0076596B">
        <w:t xml:space="preserve"> izreke nakon pravomoćnosti ovog rješenja i isplate </w:t>
      </w:r>
      <w:proofErr w:type="spellStart"/>
      <w:r w:rsidRPr="0076596B">
        <w:t>kupovnine</w:t>
      </w:r>
      <w:proofErr w:type="spellEnd"/>
      <w:r w:rsidRPr="0076596B">
        <w:t xml:space="preserve"> u cijelosti  te nalaže brisanje prava i tereta upisanih na listu C (teretni list) u zemljišnoj knjizi</w:t>
      </w:r>
      <w:r w:rsidRPr="0076596B">
        <w:rPr>
          <w:b/>
        </w:rPr>
        <w:t xml:space="preserve">, </w:t>
      </w:r>
      <w:r w:rsidRPr="0076596B">
        <w:t xml:space="preserve"> Općinskog suda u Novom </w:t>
      </w:r>
      <w:r>
        <w:t>Zagrebu , K.O. Blato Novo u</w:t>
      </w:r>
      <w:r w:rsidRPr="0076596B">
        <w:t xml:space="preserve"> </w:t>
      </w:r>
    </w:p>
    <w:p w:rsidRDefault="00330363" w:rsidP="00330363" w:rsidR="00330363">
      <w:pPr>
        <w:pBdr>
          <w:bottom w:space="1" w:sz="4" w:color="auto" w:val="single"/>
        </w:pBdr>
        <w:jc w:val="both"/>
      </w:pPr>
      <w:r w:rsidRPr="0076596B">
        <w:t>-</w:t>
      </w:r>
      <w:r w:rsidRPr="0076596B">
        <w:rPr>
          <w:b/>
        </w:rPr>
        <w:t>-z.k.ul. 2855</w:t>
      </w:r>
      <w:r w:rsidRPr="0076596B">
        <w:t xml:space="preserve">, </w:t>
      </w:r>
      <w:r w:rsidRPr="0076596B">
        <w:rPr>
          <w:u w:val="single"/>
        </w:rPr>
        <w:t xml:space="preserve">PODULOŽAK </w:t>
      </w:r>
      <w:r w:rsidR="00227B74">
        <w:rPr>
          <w:u w:val="single"/>
        </w:rPr>
        <w:t>346, 347, 348, 349, 350, 351, 356, 357, 427, 428, 429, 566, 616, 670, 702, 780, 784, 790, 810</w:t>
      </w:r>
      <w:r w:rsidRPr="0076596B">
        <w:t xml:space="preserve">, na listu A opisano kao stambeno poslovna zgrada tlocrtne površine 2028 </w:t>
      </w:r>
      <w:proofErr w:type="spellStart"/>
      <w:r w:rsidRPr="0076596B">
        <w:t>čm</w:t>
      </w:r>
      <w:proofErr w:type="spellEnd"/>
      <w:r w:rsidRPr="0076596B">
        <w:t xml:space="preserve"> u Zagrebu, </w:t>
      </w:r>
      <w:proofErr w:type="spellStart"/>
      <w:r w:rsidRPr="0076596B">
        <w:t>Jaruščica</w:t>
      </w:r>
      <w:proofErr w:type="spellEnd"/>
      <w:r w:rsidRPr="0076596B">
        <w:t xml:space="preserve"> br. 7 I 7/A, stambeno poslovna zgrada tlocrtne površine 2284 </w:t>
      </w:r>
      <w:proofErr w:type="spellStart"/>
      <w:r w:rsidRPr="0076596B">
        <w:t>čm</w:t>
      </w:r>
      <w:proofErr w:type="spellEnd"/>
      <w:r w:rsidRPr="0076596B">
        <w:t xml:space="preserve"> u Zagrebu, </w:t>
      </w:r>
      <w:proofErr w:type="spellStart"/>
      <w:r w:rsidRPr="0076596B">
        <w:t>Jaruščica</w:t>
      </w:r>
      <w:proofErr w:type="spellEnd"/>
      <w:r w:rsidRPr="0076596B">
        <w:t xml:space="preserve"> br. 5 I 5/A I dvorište u površini 10343 m2, sve na </w:t>
      </w:r>
      <w:proofErr w:type="spellStart"/>
      <w:r w:rsidRPr="0076596B">
        <w:t>kat.čestici</w:t>
      </w:r>
      <w:proofErr w:type="spellEnd"/>
      <w:r w:rsidRPr="0076596B">
        <w:t xml:space="preserve"> 1197/1</w:t>
      </w:r>
      <w:r w:rsidRPr="0076596B">
        <w:rPr>
          <w:b/>
        </w:rPr>
        <w:t xml:space="preserve"> na kojim nekretninama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p>
    <w:p w:rsidRDefault="00330363" w:rsidP="00330363" w:rsidR="00330363" w:rsidRPr="009D5D94">
      <w:pPr>
        <w:pBdr>
          <w:bottom w:space="1" w:sz="4" w:color="auto" w:val="single"/>
        </w:pBdr>
        <w:jc w:val="both"/>
      </w:pPr>
      <w:r>
        <w:t>-</w:t>
      </w:r>
      <w:r w:rsidRPr="00B23679">
        <w:rPr>
          <w:b/>
        </w:rPr>
        <w:t>z.k.ul. 50154</w:t>
      </w:r>
      <w:r>
        <w:t xml:space="preserve">, </w:t>
      </w:r>
      <w:r w:rsidRPr="00F6241E">
        <w:rPr>
          <w:u w:val="single"/>
        </w:rPr>
        <w:t xml:space="preserve">PODULOŽAK </w:t>
      </w:r>
      <w:r w:rsidR="00227B74">
        <w:rPr>
          <w:u w:val="single"/>
        </w:rPr>
        <w:t>6, 8, 9, 10, 145</w:t>
      </w:r>
      <w:r>
        <w:rPr>
          <w:u w:val="single"/>
        </w:rPr>
        <w:t xml:space="preserve">,  </w:t>
      </w:r>
      <w:r>
        <w:t xml:space="preserve">sve na listu A opisano </w:t>
      </w: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330363" w:rsidP="00330363" w:rsidR="00330363" w:rsidRPr="0076596B">
      <w:pPr>
        <w:jc w:val="both"/>
      </w:pPr>
      <w:r w:rsidRPr="0076596B">
        <w:rPr>
          <w:b/>
        </w:rPr>
        <w:t>na kojim nekretninama je na listu C / teretovnica/ upisano pravo</w:t>
      </w:r>
      <w:r>
        <w:rPr>
          <w:b/>
        </w:rPr>
        <w:t xml:space="preserve"> </w:t>
      </w:r>
      <w:r>
        <w:t xml:space="preserve">pod Z-9651/10, 38320/07, Z-42630/07, Z-48548/07, Z-29677/08, Z-40380/08, Z-66527/07 , Z-62741/08, Z-41622/10 u korist </w:t>
      </w:r>
      <w:r w:rsidRPr="0076596B">
        <w:t>Zagrebačka banka d.d. Zagreb,OIB:92963223473 Paromlinska 2,</w:t>
      </w:r>
      <w:r>
        <w:t xml:space="preserve"> a Z-9651/10 , Z-66527/07, Z-9651/10 i Z-1637/09 u korist </w:t>
      </w:r>
      <w:proofErr w:type="spellStart"/>
      <w:r w:rsidRPr="0076596B">
        <w:t>Unicredit</w:t>
      </w:r>
      <w:proofErr w:type="spellEnd"/>
      <w:r w:rsidRPr="0076596B">
        <w:t xml:space="preserve"> Zagrebačka banka d</w:t>
      </w:r>
      <w:r>
        <w:t>.d. Bosna i Hercegovina, Mostar,</w:t>
      </w:r>
    </w:p>
    <w:p w:rsidRDefault="00330363" w:rsidP="00330363" w:rsidR="00330363" w:rsidRPr="0076596B">
      <w:pPr>
        <w:pBdr>
          <w:bottom w:space="1" w:sz="4" w:color="auto" w:val="single"/>
        </w:pBdr>
        <w:jc w:val="both"/>
      </w:pPr>
      <w:r w:rsidRPr="0076596B">
        <w:rPr>
          <w:b/>
        </w:rPr>
        <w:t>-z.k.ul 50267</w:t>
      </w:r>
      <w:r w:rsidRPr="0076596B">
        <w:t xml:space="preserve">, </w:t>
      </w:r>
      <w:r w:rsidRPr="0076596B">
        <w:rPr>
          <w:u w:val="single"/>
        </w:rPr>
        <w:t>PODULOŽAK</w:t>
      </w:r>
      <w:r>
        <w:rPr>
          <w:u w:val="single"/>
        </w:rPr>
        <w:t xml:space="preserve"> </w:t>
      </w:r>
      <w:r w:rsidR="00227B74">
        <w:rPr>
          <w:u w:val="single"/>
        </w:rPr>
        <w:t>9, 10, 11, 12, 66, 68, 69, 70, 71, 226, 234, 359, 423, 427, 194, 236, 272, 346</w:t>
      </w:r>
      <w:r>
        <w:rPr>
          <w:u w:val="single"/>
        </w:rPr>
        <w:t>,</w:t>
      </w:r>
      <w:r w:rsidRPr="0076596B">
        <w:t xml:space="preserve">  sve na listu A opisano kao zgrada mješovite namjene br. 11, </w:t>
      </w:r>
      <w:proofErr w:type="spellStart"/>
      <w:r w:rsidRPr="0076596B">
        <w:t>Jaruščica</w:t>
      </w:r>
      <w:proofErr w:type="spellEnd"/>
      <w:r w:rsidRPr="0076596B">
        <w:t xml:space="preserve">  i dvorište u površini 5693 m2, sve na </w:t>
      </w:r>
      <w:proofErr w:type="spellStart"/>
      <w:r w:rsidRPr="0076596B">
        <w:t>kat.čestici</w:t>
      </w:r>
      <w:proofErr w:type="spellEnd"/>
      <w:r w:rsidRPr="0076596B">
        <w:t xml:space="preserve"> 1354/2  / zgrada mješovite namjene br. 11, </w:t>
      </w:r>
      <w:proofErr w:type="spellStart"/>
      <w:r w:rsidRPr="0076596B">
        <w:t>Jaruščica</w:t>
      </w:r>
      <w:proofErr w:type="spellEnd"/>
      <w:r w:rsidRPr="0076596B">
        <w:t xml:space="preserve">  u površini 1956 m2 i dvorište u površini 3737 m2,</w:t>
      </w:r>
    </w:p>
    <w:p w:rsidRDefault="00330363" w:rsidP="00330363" w:rsidR="00330363" w:rsidRPr="007D78E3">
      <w:pPr>
        <w:jc w:val="both"/>
        <w:rPr>
          <w:color w:val="444444"/>
        </w:rPr>
      </w:pPr>
      <w:r w:rsidRPr="0076596B">
        <w:rPr>
          <w:b/>
        </w:rPr>
        <w:t>na kojim nekretninama je na listu C / teretovnica/ upisano pravo</w:t>
      </w:r>
      <w:r w:rsidRPr="0076596B">
        <w:t xml:space="preserve"> pod,</w:t>
      </w:r>
      <w:r w:rsidRPr="0076596B">
        <w:rPr>
          <w:color w:val="444444"/>
        </w:rPr>
        <w:t xml:space="preserve"> Z-66527/07, Z-29677/08, Z-62741/08,</w:t>
      </w:r>
      <w:r>
        <w:rPr>
          <w:color w:val="444444"/>
        </w:rPr>
        <w:t xml:space="preserve"> Z-1637/09</w:t>
      </w:r>
      <w:r w:rsidRPr="0076596B">
        <w:rPr>
          <w:color w:val="444444"/>
        </w:rPr>
        <w:t xml:space="preserve"> Z-41622/10 sve  </w:t>
      </w:r>
      <w:r w:rsidRPr="0076596B">
        <w:t xml:space="preserve">u korist  Zagrebačka banka d.d. </w:t>
      </w:r>
      <w:r w:rsidRPr="0076596B">
        <w:lastRenderedPageBreak/>
        <w:t xml:space="preserve">Zagreb,OIB:92963223473 Paromlinska 2 i pod Z-1637/09 i Z-66527/07 u korist </w:t>
      </w:r>
      <w:proofErr w:type="spellStart"/>
      <w:r w:rsidRPr="0076596B">
        <w:t>Unicredit</w:t>
      </w:r>
      <w:proofErr w:type="spellEnd"/>
      <w:r w:rsidRPr="0076596B">
        <w:t xml:space="preserve"> Zagrebačka banka d.d. Bosna i Hercegovina, Mostar.</w:t>
      </w:r>
    </w:p>
    <w:p w:rsidRDefault="00330363" w:rsidP="00330363" w:rsidR="00330363" w:rsidRPr="0076596B">
      <w:pPr>
        <w:jc w:val="both"/>
        <w:rPr>
          <w:b/>
        </w:rPr>
      </w:pPr>
      <w:r>
        <w:rPr>
          <w:b/>
        </w:rPr>
        <w:t>X</w:t>
      </w:r>
      <w:r w:rsidR="00976B72">
        <w:rPr>
          <w:b/>
        </w:rPr>
        <w:t>LV</w:t>
      </w:r>
    </w:p>
    <w:p w:rsidRDefault="00330363" w:rsidP="00330363" w:rsidR="00330363" w:rsidRPr="0076596B">
      <w:pPr>
        <w:jc w:val="both"/>
      </w:pPr>
      <w:r w:rsidRPr="0076596B">
        <w:t xml:space="preserve">Zaključak o predaji nekretnine kupcu, uz potvrdu pravomoćnosti na rješenju o dosudi nekretnine i potvrdu dozvole upisa iz točke I do </w:t>
      </w:r>
      <w:r w:rsidR="00227B74">
        <w:t>XLI</w:t>
      </w:r>
      <w:r w:rsidRPr="0076596B">
        <w:t>V izreke dostaviti će ovaj sud Općinskom  sudu u Novom Zagrebu, zemljišnoknjižni odjel radi obavljanja upisa .</w:t>
      </w:r>
    </w:p>
    <w:p w:rsidRDefault="00330363" w:rsidP="00330363" w:rsidR="00330363" w:rsidRPr="0076596B">
      <w:pPr>
        <w:rPr>
          <w:b/>
        </w:rPr>
      </w:pPr>
    </w:p>
    <w:p w:rsidRDefault="00330363" w:rsidP="00330363" w:rsidR="00330363" w:rsidRPr="0076596B">
      <w:pPr>
        <w:ind w:left="360"/>
        <w:jc w:val="center"/>
        <w:rPr>
          <w:b/>
        </w:rPr>
      </w:pPr>
      <w:r w:rsidRPr="0076596B">
        <w:rPr>
          <w:b/>
        </w:rPr>
        <w:t>O  b  r  a  z  l  o  ž  e  nj  e</w:t>
      </w:r>
    </w:p>
    <w:p w:rsidRDefault="00330363" w:rsidP="00330363" w:rsidR="00330363" w:rsidRPr="0076596B">
      <w:pPr>
        <w:jc w:val="both"/>
        <w:rPr>
          <w:b/>
        </w:rPr>
      </w:pPr>
    </w:p>
    <w:p w:rsidRDefault="00330363" w:rsidP="00330363" w:rsidR="00976B72">
      <w:pPr>
        <w:jc w:val="both"/>
      </w:pPr>
      <w:r w:rsidRPr="0076596B">
        <w:t xml:space="preserve">Na usmenoj javnoj dražbi održanoj </w:t>
      </w:r>
      <w:r w:rsidR="00976B72">
        <w:t>27.</w:t>
      </w:r>
      <w:r w:rsidRPr="0076596B">
        <w:t xml:space="preserve"> </w:t>
      </w:r>
      <w:r w:rsidR="00976B72">
        <w:t>rujna</w:t>
      </w:r>
      <w:r w:rsidRPr="0076596B">
        <w:t xml:space="preserve"> 201</w:t>
      </w:r>
      <w:r w:rsidR="00976B72">
        <w:t>7</w:t>
      </w:r>
      <w:r w:rsidRPr="0076596B">
        <w:t>. godine ponuditelj</w:t>
      </w:r>
      <w:r>
        <w:t>i</w:t>
      </w:r>
      <w:r w:rsidRPr="0076596B">
        <w:t xml:space="preserve"> s najvećom ponuđenom cijenom, koji </w:t>
      </w:r>
      <w:r>
        <w:t xml:space="preserve">su ispunili uvjete iz </w:t>
      </w:r>
      <w:r w:rsidRPr="0076596B">
        <w:t xml:space="preserve"> zaključka o prodaji od </w:t>
      </w:r>
      <w:r w:rsidR="00976B72">
        <w:t>04</w:t>
      </w:r>
      <w:r w:rsidRPr="0076596B">
        <w:t xml:space="preserve">. </w:t>
      </w:r>
      <w:r w:rsidR="00976B72">
        <w:t>09</w:t>
      </w:r>
      <w:r w:rsidRPr="0076596B">
        <w:t>.  201</w:t>
      </w:r>
      <w:r w:rsidR="00976B72">
        <w:t>7</w:t>
      </w:r>
      <w:r w:rsidRPr="0076596B">
        <w:t xml:space="preserve">. godine </w:t>
      </w:r>
      <w:r>
        <w:t xml:space="preserve">postali su </w:t>
      </w:r>
    </w:p>
    <w:p w:rsidRDefault="000C3E8F" w:rsidP="00330363" w:rsidR="00976B72">
      <w:pPr>
        <w:jc w:val="both"/>
      </w:pPr>
      <w:r>
        <w:t>Anama</w:t>
      </w:r>
      <w:r w:rsidR="00E540CE">
        <w:t xml:space="preserve">rija Brozović, </w:t>
      </w:r>
      <w:r>
        <w:t>OI</w:t>
      </w:r>
      <w:r w:rsidR="00E540CE">
        <w:t>B:45799490959, Karla Metikoša 9</w:t>
      </w:r>
      <w:r>
        <w:t xml:space="preserve">, Zagreb, Svjetlana </w:t>
      </w:r>
      <w:proofErr w:type="spellStart"/>
      <w:r>
        <w:t>Pravdić</w:t>
      </w:r>
      <w:proofErr w:type="spellEnd"/>
      <w:r>
        <w:t xml:space="preserve">, Zagreb, </w:t>
      </w:r>
      <w:proofErr w:type="spellStart"/>
      <w:r>
        <w:t>Jaruščica</w:t>
      </w:r>
      <w:proofErr w:type="spellEnd"/>
      <w:r>
        <w:t xml:space="preserve"> 5, </w:t>
      </w:r>
      <w:r w:rsidR="00E540CE">
        <w:t xml:space="preserve">OIB:05855663643, Zorica Majetić, Njemačka 7, Požega, </w:t>
      </w:r>
      <w:r>
        <w:t>OIB:47720702542, Nata</w:t>
      </w:r>
      <w:r w:rsidR="00E540CE">
        <w:t xml:space="preserve">ša </w:t>
      </w:r>
      <w:proofErr w:type="spellStart"/>
      <w:r w:rsidR="00E540CE">
        <w:t>Roginek</w:t>
      </w:r>
      <w:proofErr w:type="spellEnd"/>
      <w:r w:rsidR="00E540CE">
        <w:t>, Gabrijele Horvat 10</w:t>
      </w:r>
      <w:r>
        <w:t xml:space="preserve">, Varaždin, OIB:39178905596, </w:t>
      </w:r>
      <w:r w:rsidRPr="0076596B">
        <w:t xml:space="preserve">Edo Santini, </w:t>
      </w:r>
      <w:proofErr w:type="spellStart"/>
      <w:r w:rsidRPr="0076596B">
        <w:t>Turanj</w:t>
      </w:r>
      <w:proofErr w:type="spellEnd"/>
      <w:r w:rsidRPr="0076596B">
        <w:t xml:space="preserve"> 350, Sveti Filip i Jakov OIB:94691369933</w:t>
      </w:r>
      <w:r>
        <w:t>,</w:t>
      </w:r>
      <w:r w:rsidRPr="00232FEF">
        <w:t xml:space="preserve"> </w:t>
      </w:r>
      <w:r>
        <w:t>MARTINA SANTINI, Zagreb</w:t>
      </w:r>
      <w:r w:rsidR="00E540CE">
        <w:t xml:space="preserve">, </w:t>
      </w:r>
      <w:proofErr w:type="spellStart"/>
      <w:r w:rsidR="00E540CE">
        <w:t>Jaruščica</w:t>
      </w:r>
      <w:proofErr w:type="spellEnd"/>
      <w:r w:rsidR="00E540CE">
        <w:t xml:space="preserve"> 5a, OIB:65983894527</w:t>
      </w:r>
      <w:r>
        <w:t xml:space="preserve">, Damir </w:t>
      </w:r>
      <w:proofErr w:type="spellStart"/>
      <w:r>
        <w:t>Sremić</w:t>
      </w:r>
      <w:proofErr w:type="spellEnd"/>
      <w:r>
        <w:t xml:space="preserve">, Lanište 10b, Zagreb, OIB:42569288033, </w:t>
      </w:r>
      <w:proofErr w:type="spellStart"/>
      <w:r>
        <w:t>Omer</w:t>
      </w:r>
      <w:proofErr w:type="spellEnd"/>
      <w:r>
        <w:t xml:space="preserve"> </w:t>
      </w:r>
      <w:proofErr w:type="spellStart"/>
      <w:r>
        <w:t>Aličelebić</w:t>
      </w:r>
      <w:proofErr w:type="spellEnd"/>
      <w:r>
        <w:t xml:space="preserve">, </w:t>
      </w:r>
      <w:proofErr w:type="spellStart"/>
      <w:r>
        <w:t>Jaruščica</w:t>
      </w:r>
      <w:proofErr w:type="spellEnd"/>
      <w:r>
        <w:t xml:space="preserve"> 5, Zagreb, OIB:34919322902, Ljubica </w:t>
      </w:r>
      <w:proofErr w:type="spellStart"/>
      <w:r>
        <w:t>Vidak</w:t>
      </w:r>
      <w:proofErr w:type="spellEnd"/>
      <w:r>
        <w:t xml:space="preserve">, </w:t>
      </w:r>
      <w:proofErr w:type="spellStart"/>
      <w:r>
        <w:t>Balokovićeva</w:t>
      </w:r>
      <w:proofErr w:type="spellEnd"/>
      <w:r>
        <w:t xml:space="preserve"> ulica 51, Zagreb, OIB:59045015690, Josip Stipić, Nemira X 18, Omiš,OIB:98726807555, FANEI d.o.o. Savski  gaj 3. put 18, OIB 17769855631,  Elvis </w:t>
      </w:r>
      <w:proofErr w:type="spellStart"/>
      <w:r>
        <w:t>Haušić</w:t>
      </w:r>
      <w:proofErr w:type="spellEnd"/>
      <w:r>
        <w:t xml:space="preserve">, Stubička 531, Donja Bistra, OIB:24987201979, </w:t>
      </w:r>
      <w:proofErr w:type="spellStart"/>
      <w:r w:rsidR="00AB5CE7">
        <w:t>Michelle</w:t>
      </w:r>
      <w:proofErr w:type="spellEnd"/>
      <w:r w:rsidR="00AB5CE7">
        <w:t xml:space="preserve"> </w:t>
      </w:r>
      <w:proofErr w:type="spellStart"/>
      <w:r w:rsidR="00AB5CE7">
        <w:t>Mihelčić</w:t>
      </w:r>
      <w:proofErr w:type="spellEnd"/>
      <w:r w:rsidR="00AB5CE7">
        <w:t>, Rijeka, Brd</w:t>
      </w:r>
      <w:r>
        <w:t xml:space="preserve">ina 16, OIB:71990269554, Ivan  Marković  Selska cesta 179, Zagreb, OIB:74417395617, </w:t>
      </w:r>
      <w:proofErr w:type="spellStart"/>
      <w:r>
        <w:t>Janessia</w:t>
      </w:r>
      <w:proofErr w:type="spellEnd"/>
      <w:r>
        <w:t xml:space="preserve"> </w:t>
      </w:r>
      <w:proofErr w:type="spellStart"/>
      <w:r>
        <w:t>Renee</w:t>
      </w:r>
      <w:proofErr w:type="spellEnd"/>
      <w:r>
        <w:t xml:space="preserve"> </w:t>
      </w:r>
      <w:proofErr w:type="spellStart"/>
      <w:r>
        <w:t>Jeanty</w:t>
      </w:r>
      <w:proofErr w:type="spellEnd"/>
      <w:r>
        <w:t>, Avenija Dubrovnik 5, Zagreb,</w:t>
      </w:r>
      <w:r w:rsidR="00E9484A">
        <w:t xml:space="preserve"> </w:t>
      </w:r>
      <w:r>
        <w:t>OIB:</w:t>
      </w:r>
      <w:r w:rsidR="00E9484A">
        <w:t xml:space="preserve">48288784274, Antonio </w:t>
      </w:r>
      <w:proofErr w:type="spellStart"/>
      <w:r w:rsidR="00E9484A">
        <w:t>Majdandžić</w:t>
      </w:r>
      <w:proofErr w:type="spellEnd"/>
      <w:r w:rsidR="00E9484A">
        <w:t xml:space="preserve">, Donji Trpuci, </w:t>
      </w:r>
      <w:r>
        <w:t xml:space="preserve">Put u </w:t>
      </w:r>
      <w:proofErr w:type="spellStart"/>
      <w:r>
        <w:t>Čučev</w:t>
      </w:r>
      <w:proofErr w:type="spellEnd"/>
      <w:r>
        <w:t xml:space="preserve"> gaj 15, OIB:25767056876, Ivana Ivanda Rožić, </w:t>
      </w:r>
      <w:proofErr w:type="spellStart"/>
      <w:r>
        <w:t>Jaruščica</w:t>
      </w:r>
      <w:proofErr w:type="spellEnd"/>
      <w:r>
        <w:t xml:space="preserve"> 9, Zagreb,OIB:64707534997, Ana </w:t>
      </w:r>
      <w:proofErr w:type="spellStart"/>
      <w:r w:rsidR="00E9484A">
        <w:t>Ježovita</w:t>
      </w:r>
      <w:proofErr w:type="spellEnd"/>
      <w:r w:rsidR="00E9484A">
        <w:t xml:space="preserve">,  </w:t>
      </w:r>
      <w:proofErr w:type="spellStart"/>
      <w:r w:rsidR="00E9484A">
        <w:t>Jaruščica</w:t>
      </w:r>
      <w:proofErr w:type="spellEnd"/>
      <w:r w:rsidR="00E9484A">
        <w:t xml:space="preserve"> 9, Zagreb, </w:t>
      </w:r>
      <w:r>
        <w:t xml:space="preserve">OIB:92342490870, Dario Grgurević, </w:t>
      </w:r>
      <w:proofErr w:type="spellStart"/>
      <w:r>
        <w:t>Jaruščica</w:t>
      </w:r>
      <w:proofErr w:type="spellEnd"/>
      <w:r>
        <w:t xml:space="preserve"> 9,  Zagreb,  OIB:64983094488, Nikša </w:t>
      </w:r>
      <w:proofErr w:type="spellStart"/>
      <w:r>
        <w:t>Rebić</w:t>
      </w:r>
      <w:proofErr w:type="spellEnd"/>
      <w:r>
        <w:t xml:space="preserve">, </w:t>
      </w:r>
      <w:proofErr w:type="spellStart"/>
      <w:r>
        <w:t>Vinjani</w:t>
      </w:r>
      <w:proofErr w:type="spellEnd"/>
      <w:r>
        <w:t xml:space="preserve"> Donji 108,  OIB:30198591923, Tomislav Divjak, Varaždin, Eugena Kvaternika 15, OIB:22338627079,</w:t>
      </w:r>
      <w:r w:rsidRPr="00F47C42">
        <w:t xml:space="preserve"> </w:t>
      </w:r>
      <w:r>
        <w:t xml:space="preserve">Ivan Bender, </w:t>
      </w:r>
      <w:proofErr w:type="spellStart"/>
      <w:r>
        <w:t>Jaruščica</w:t>
      </w:r>
      <w:proofErr w:type="spellEnd"/>
      <w:r>
        <w:t xml:space="preserve"> 11, Zagreb,  OIB:14787864590, Julija Kordić, </w:t>
      </w:r>
      <w:proofErr w:type="spellStart"/>
      <w:r>
        <w:t>Jaruščica</w:t>
      </w:r>
      <w:proofErr w:type="spellEnd"/>
      <w:r>
        <w:t xml:space="preserve"> 11, Zagreb,  OIB:53714061174, </w:t>
      </w:r>
      <w:r w:rsidRPr="009D5B1B">
        <w:t>ZIV-TICA d.o.o. Zagreb,</w:t>
      </w:r>
      <w:r>
        <w:t xml:space="preserve"> </w:t>
      </w:r>
      <w:proofErr w:type="spellStart"/>
      <w:r>
        <w:t>Jaruščica</w:t>
      </w:r>
      <w:proofErr w:type="spellEnd"/>
      <w:r>
        <w:t xml:space="preserve"> 11</w:t>
      </w:r>
      <w:r w:rsidR="00E9484A">
        <w:t>,  OIB:12485381173</w:t>
      </w:r>
      <w:r>
        <w:t xml:space="preserve">,  Biserka Kralj, </w:t>
      </w:r>
      <w:proofErr w:type="spellStart"/>
      <w:r>
        <w:t>Jaruščica</w:t>
      </w:r>
      <w:proofErr w:type="spellEnd"/>
      <w:r>
        <w:t xml:space="preserve"> 11, Zagreb, OIB:45531667642, </w:t>
      </w:r>
      <w:r w:rsidRPr="00202F65">
        <w:t xml:space="preserve">Vladimir </w:t>
      </w:r>
      <w:proofErr w:type="spellStart"/>
      <w:r w:rsidRPr="00202F65">
        <w:t>Vrhovec</w:t>
      </w:r>
      <w:proofErr w:type="spellEnd"/>
      <w:r w:rsidRPr="00202F65">
        <w:t xml:space="preserve">, </w:t>
      </w:r>
      <w:proofErr w:type="spellStart"/>
      <w:r w:rsidRPr="00202F65">
        <w:t>Jaruščica</w:t>
      </w:r>
      <w:proofErr w:type="spellEnd"/>
      <w:r w:rsidRPr="00202F65">
        <w:t xml:space="preserve"> 11, Zagreb,</w:t>
      </w:r>
      <w:r w:rsidR="00E9484A">
        <w:t xml:space="preserve"> </w:t>
      </w:r>
      <w:r w:rsidRPr="00202F65">
        <w:t xml:space="preserve">OIB:36459972653 </w:t>
      </w:r>
      <w:r>
        <w:t xml:space="preserve">, Dijana </w:t>
      </w:r>
      <w:proofErr w:type="spellStart"/>
      <w:r>
        <w:t>Peša</w:t>
      </w:r>
      <w:proofErr w:type="spellEnd"/>
      <w:r>
        <w:t xml:space="preserve">, Ulica grada Chicaga 7, Zagreb, OIB:60948785857, Aida </w:t>
      </w:r>
      <w:proofErr w:type="spellStart"/>
      <w:r>
        <w:t>Tatić</w:t>
      </w:r>
      <w:proofErr w:type="spellEnd"/>
      <w:r>
        <w:t xml:space="preserve">, </w:t>
      </w:r>
      <w:proofErr w:type="spellStart"/>
      <w:r>
        <w:t>Jaruščica</w:t>
      </w:r>
      <w:proofErr w:type="spellEnd"/>
      <w:r>
        <w:t xml:space="preserve"> 11, Zagreb, OIB:52584204636, Marijana Petković, Trg kralja Tomislava 33, Velika Gorica,</w:t>
      </w:r>
      <w:r w:rsidR="00E9484A">
        <w:t xml:space="preserve"> OIB:69478442761</w:t>
      </w:r>
      <w:r>
        <w:t xml:space="preserve">, Ante Ivanda, </w:t>
      </w:r>
      <w:proofErr w:type="spellStart"/>
      <w:r>
        <w:t>Jaruščica</w:t>
      </w:r>
      <w:proofErr w:type="spellEnd"/>
      <w:r>
        <w:t xml:space="preserve"> 11, Zagreb, OIB:13597378463, Siniša  Mali, </w:t>
      </w:r>
      <w:proofErr w:type="spellStart"/>
      <w:r>
        <w:t>Jaruščica</w:t>
      </w:r>
      <w:proofErr w:type="spellEnd"/>
      <w:r>
        <w:t xml:space="preserve"> 9,  Zagreb,  OIB:39511962689,</w:t>
      </w:r>
      <w:r w:rsidRPr="00F47C42">
        <w:t xml:space="preserve"> </w:t>
      </w:r>
      <w:r w:rsidR="00E9484A">
        <w:t>LETOVI d.o.o.</w:t>
      </w:r>
      <w:r w:rsidRPr="008C0DD7">
        <w:t xml:space="preserve">, </w:t>
      </w:r>
      <w:proofErr w:type="spellStart"/>
      <w:r w:rsidRPr="008C0DD7">
        <w:t>Kranjčevićeva</w:t>
      </w:r>
      <w:proofErr w:type="spellEnd"/>
      <w:r w:rsidRPr="008C0DD7">
        <w:t xml:space="preserve"> 53, Zagreb, OIB:69197482588</w:t>
      </w:r>
      <w:r>
        <w:t xml:space="preserve">,  </w:t>
      </w:r>
      <w:r w:rsidRPr="00457718">
        <w:t xml:space="preserve">PROMETNICE ZAGREB d.o.o. </w:t>
      </w:r>
      <w:proofErr w:type="spellStart"/>
      <w:r w:rsidRPr="00457718">
        <w:t>Gundulićeve</w:t>
      </w:r>
      <w:proofErr w:type="spellEnd"/>
      <w:r w:rsidRPr="00457718">
        <w:t xml:space="preserve"> Dubravke 28, Zagreb, OIB:28111148974, Marija Šimić, OIB:11857593560</w:t>
      </w:r>
      <w:r>
        <w:t xml:space="preserve">, </w:t>
      </w:r>
      <w:r w:rsidRPr="00457718">
        <w:t xml:space="preserve">Mirela Caganić  </w:t>
      </w:r>
      <w:proofErr w:type="spellStart"/>
      <w:r w:rsidRPr="00457718">
        <w:t>Mičevečka</w:t>
      </w:r>
      <w:proofErr w:type="spellEnd"/>
      <w:r w:rsidRPr="00457718">
        <w:t xml:space="preserve"> 8, </w:t>
      </w:r>
      <w:proofErr w:type="spellStart"/>
      <w:r w:rsidRPr="00457718">
        <w:t>Mičevec</w:t>
      </w:r>
      <w:proofErr w:type="spellEnd"/>
      <w:r w:rsidRPr="00457718">
        <w:t>, Velika Gorica,OIB:51878057364</w:t>
      </w:r>
      <w:r>
        <w:t xml:space="preserve">, </w:t>
      </w:r>
      <w:r w:rsidRPr="00457718">
        <w:t>Branimir Kos, Otona Ivekovića 31,  31270 Županja, OIB:24560619907</w:t>
      </w:r>
      <w:r>
        <w:t>.</w:t>
      </w:r>
    </w:p>
    <w:p w:rsidRDefault="000C3E8F" w:rsidP="000C3E8F" w:rsidR="000C3E8F" w:rsidRPr="000C3E8F">
      <w:pPr>
        <w:jc w:val="both"/>
      </w:pPr>
      <w:r w:rsidRPr="000C3E8F">
        <w:t xml:space="preserve">Uplatu  je potrebno izvršiti u daljnjem roku od 30 dana </w:t>
      </w:r>
      <w:r>
        <w:t xml:space="preserve">po pravomoćnosti ovog rješenja </w:t>
      </w:r>
      <w:r w:rsidR="00E92B5D">
        <w:t>(/</w:t>
      </w:r>
      <w:r w:rsidRPr="000C3E8F">
        <w:t xml:space="preserve">primitak rješenja  plus osam dana)  na račun  na koji je izvršena uplata jamčevine. </w:t>
      </w:r>
    </w:p>
    <w:p w:rsidRDefault="000C3E8F" w:rsidP="00330363" w:rsidR="000C3E8F">
      <w:pPr>
        <w:jc w:val="both"/>
      </w:pPr>
    </w:p>
    <w:p w:rsidRDefault="00330363" w:rsidP="00330363" w:rsidR="00330363" w:rsidRPr="0076596B">
      <w:pPr>
        <w:jc w:val="both"/>
      </w:pPr>
      <w:r w:rsidRPr="0076596B">
        <w:t>Oglas o prodaji nekretnine objavljen je na oglasnoj ploči suda i putem web stranice Visokog trgovačkog suda RH</w:t>
      </w:r>
      <w:r>
        <w:t>.</w:t>
      </w:r>
      <w:r w:rsidRPr="0076596B">
        <w:rPr>
          <w:b/>
        </w:rPr>
        <w:t xml:space="preserve"> </w:t>
      </w:r>
      <w:r w:rsidRPr="0076596B">
        <w:t xml:space="preserve">Budući su ispunjeni uvjeti za dosudu nekretnine, temeljem važećeg članka 98. Ovršnog zakona koji se primjenjuje u ovom predmetu riješeno je kao pod I do </w:t>
      </w:r>
      <w:r>
        <w:t>X</w:t>
      </w:r>
      <w:r w:rsidR="000C3E8F">
        <w:t>LIII</w:t>
      </w:r>
      <w:r w:rsidRPr="0076596B">
        <w:t xml:space="preserve"> izreke. Ovo rješenje sud će objaviti na</w:t>
      </w:r>
      <w:r w:rsidR="00E9484A">
        <w:t xml:space="preserve"> e-</w:t>
      </w:r>
      <w:r w:rsidRPr="0076596B">
        <w:t xml:space="preserve">oglasnoj ploči suda. Kupci su dužni izvršiti uplatu preostalog iznosa na način da od iznosa ostvarenog na dražbi oduzmu iznos uplaćene jamčevine za predmet prodaje.  Nakon pravomoćnosti rješenja o dosudi nekretnine, po uplati iznosa do pune kupoprodajne cijene sud će dostaviti nadležnom zemljišnoknjižnom sudu ovo rješenje radi upisa prava vlasništva kupca te  brisanja prava i tereta na predmetnoj nekretnini, sve određeno kao pod </w:t>
      </w:r>
      <w:r>
        <w:t>X</w:t>
      </w:r>
      <w:r w:rsidR="000C3E8F">
        <w:t>L</w:t>
      </w:r>
      <w:r w:rsidRPr="0076596B">
        <w:t>I</w:t>
      </w:r>
      <w:r w:rsidR="000C3E8F">
        <w:t>V</w:t>
      </w:r>
      <w:r w:rsidRPr="0076596B">
        <w:t xml:space="preserve"> izreke. Predaja nekretnine kupcu odrediti će se zaključkom, sve </w:t>
      </w:r>
      <w:r w:rsidRPr="0076596B">
        <w:lastRenderedPageBreak/>
        <w:t xml:space="preserve">u skladu s člankom 108. Ovršnog zakona, temeljem stanja spisa, kao pod </w:t>
      </w:r>
      <w:r>
        <w:t>X</w:t>
      </w:r>
      <w:r w:rsidR="000C3E8F">
        <w:t>LV</w:t>
      </w:r>
      <w:r w:rsidRPr="0076596B">
        <w:t xml:space="preserve"> izreke ovog rješenja. </w:t>
      </w:r>
    </w:p>
    <w:p w:rsidRDefault="00330363" w:rsidP="00330363" w:rsidR="00330363" w:rsidRPr="0076596B">
      <w:pPr>
        <w:jc w:val="center"/>
      </w:pPr>
      <w:r w:rsidRPr="0076596B">
        <w:t xml:space="preserve">U Zagrebu, </w:t>
      </w:r>
      <w:r>
        <w:t>1</w:t>
      </w:r>
      <w:r w:rsidR="00227B74">
        <w:t>2</w:t>
      </w:r>
      <w:r w:rsidRPr="0076596B">
        <w:t xml:space="preserve">. </w:t>
      </w:r>
      <w:r w:rsidR="00227B74">
        <w:t>listop</w:t>
      </w:r>
      <w:r w:rsidR="00E92B5D">
        <w:t>a</w:t>
      </w:r>
      <w:r w:rsidR="00227B74">
        <w:t>da</w:t>
      </w:r>
      <w:r w:rsidRPr="0076596B">
        <w:t xml:space="preserve">  201</w:t>
      </w:r>
      <w:r w:rsidR="00227B74">
        <w:t>7</w:t>
      </w:r>
      <w:r w:rsidRPr="0076596B">
        <w:t>. godine</w:t>
      </w:r>
    </w:p>
    <w:p w:rsidRDefault="00330363" w:rsidP="00330363" w:rsidR="00330363" w:rsidRPr="0076596B">
      <w:pPr>
        <w:jc w:val="center"/>
      </w:pPr>
    </w:p>
    <w:p w:rsidRDefault="00330363" w:rsidP="00330363" w:rsidR="00330363" w:rsidRPr="0076596B">
      <w:pPr>
        <w:jc w:val="both"/>
      </w:pPr>
      <w:r w:rsidRPr="0076596B">
        <w:t xml:space="preserve">                                                                                                    STEČAJNI SUDAC:</w:t>
      </w:r>
    </w:p>
    <w:p w:rsidRDefault="00330363" w:rsidP="00330363" w:rsidR="00330363" w:rsidRPr="0076596B">
      <w:pPr>
        <w:jc w:val="both"/>
      </w:pPr>
      <w:r w:rsidRPr="0076596B">
        <w:t xml:space="preserve">                                                                                                    NINO RADIĆ  v.r. </w:t>
      </w:r>
    </w:p>
    <w:p w:rsidRDefault="00330363" w:rsidP="00330363" w:rsidR="00330363" w:rsidRPr="0076596B">
      <w:r w:rsidRPr="0076596B">
        <w:t xml:space="preserve">POUKA O PRAVNOM LIJEKU: </w:t>
      </w:r>
    </w:p>
    <w:p w:rsidRDefault="00330363" w:rsidP="00330363" w:rsidR="00330363">
      <w:pPr>
        <w:jc w:val="both"/>
      </w:pPr>
      <w:r w:rsidRPr="0076596B">
        <w:t xml:space="preserve">Protiv ovog  rješenja nezadovoljna stranka može uložiti  žalbu  Visokom trgovačkom sudu RH u roku od 8 dana  od dana  primitka rješenja, a ulaže se putem ovog Suda u   2 primjerka za Sud i po 1 za svaku protivnu stranku. </w:t>
      </w:r>
    </w:p>
    <w:p w:rsidRDefault="009A2146" w:rsidP="00330363" w:rsidR="009A2146">
      <w:pPr>
        <w:jc w:val="both"/>
      </w:pPr>
      <w:r>
        <w:tab/>
      </w:r>
      <w:r>
        <w:tab/>
      </w:r>
      <w:r>
        <w:tab/>
      </w:r>
      <w:r>
        <w:tab/>
      </w:r>
      <w:r>
        <w:tab/>
      </w:r>
      <w:r>
        <w:tab/>
        <w:t xml:space="preserve">              Za točnost </w:t>
      </w:r>
      <w:proofErr w:type="spellStart"/>
      <w:r>
        <w:t>otpravka</w:t>
      </w:r>
      <w:proofErr w:type="spellEnd"/>
      <w:r>
        <w:t xml:space="preserve">-ovlašteni službenik: </w:t>
      </w:r>
    </w:p>
    <w:p w:rsidRDefault="009A2146" w:rsidP="00330363" w:rsidR="009A2146">
      <w:pPr>
        <w:jc w:val="both"/>
      </w:pPr>
      <w:r>
        <w:tab/>
      </w:r>
      <w:r>
        <w:tab/>
      </w:r>
      <w:r>
        <w:tab/>
      </w:r>
      <w:r>
        <w:tab/>
      </w:r>
      <w:r>
        <w:tab/>
      </w:r>
      <w:r>
        <w:tab/>
      </w:r>
      <w:r>
        <w:tab/>
      </w:r>
      <w:r>
        <w:tab/>
      </w:r>
      <w:r>
        <w:tab/>
        <w:t xml:space="preserve">Tatjana Slaviček </w:t>
      </w:r>
    </w:p>
    <w:p w:rsidRDefault="009A2146" w:rsidP="00330363" w:rsidR="009A2146" w:rsidRPr="0076596B">
      <w:pPr>
        <w:jc w:val="both"/>
      </w:pPr>
    </w:p>
    <w:sectPr w:rsidR="009A2146" w:rsidRPr="0076596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423A" w:rsidP="00A7144F" w:rsidR="0061423A">
      <w:r>
        <w:separator/>
      </w:r>
    </w:p>
  </w:endnote>
  <w:endnote w:id="0" w:type="continuationSeparator">
    <w:p w:rsidRDefault="0061423A" w:rsidP="00A7144F" w:rsidR="00614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423A" w:rsidP="00A7144F" w:rsidR="0061423A">
      <w:r>
        <w:separator/>
      </w:r>
    </w:p>
  </w:footnote>
  <w:footnote w:id="0" w:type="continuationSeparator">
    <w:p w:rsidRDefault="0061423A" w:rsidP="00A7144F" w:rsidR="006142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9429271"/>
      <w:docPartObj>
        <w:docPartGallery w:val="Page Numbers (Top of Page)"/>
        <w:docPartUnique/>
      </w:docPartObj>
    </w:sdtPr>
    <w:sdtEndPr/>
    <w:sdtContent>
      <w:p w:rsidRDefault="00F47C42" w:rsidR="00F47C42">
        <w:pPr>
          <w:pStyle w:val="Zaglavlje"/>
          <w:jc w:val="center"/>
        </w:pPr>
        <w:r>
          <w:fldChar w:fldCharType="begin"/>
        </w:r>
        <w:r>
          <w:instrText>PAGE   \* MERGEFORMAT</w:instrText>
        </w:r>
        <w:r>
          <w:fldChar w:fldCharType="separate"/>
        </w:r>
        <w:r w:rsidR="007F05BF">
          <w:rPr>
            <w:noProof/>
          </w:rPr>
          <w:t>12</w:t>
        </w:r>
        <w:r>
          <w:fldChar w:fldCharType="end"/>
        </w:r>
      </w:p>
    </w:sdtContent>
  </w:sdt>
  <w:p w:rsidRDefault="00F47C42" w:rsidR="00F47C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477FC"/>
    <w:multiLevelType w:val="hybridMultilevel"/>
    <w:tmpl w:val="65D4F6A6"/>
    <w:lvl w:tplc="88ACD6E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9694FA1"/>
    <w:multiLevelType w:val="hybridMultilevel"/>
    <w:tmpl w:val="5BB8FB1A"/>
    <w:lvl w:tplc="48CC2172" w:ilvl="0">
      <w:start w:val="4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2305"/>
    <w:rsid w:val="0005540B"/>
    <w:rsid w:val="00077D65"/>
    <w:rsid w:val="000C3E8F"/>
    <w:rsid w:val="000D70F4"/>
    <w:rsid w:val="0011441F"/>
    <w:rsid w:val="001253A6"/>
    <w:rsid w:val="00151310"/>
    <w:rsid w:val="00152305"/>
    <w:rsid w:val="00186281"/>
    <w:rsid w:val="001D5C52"/>
    <w:rsid w:val="00202F65"/>
    <w:rsid w:val="00227B74"/>
    <w:rsid w:val="00232FEF"/>
    <w:rsid w:val="00266818"/>
    <w:rsid w:val="002B2798"/>
    <w:rsid w:val="00305D7A"/>
    <w:rsid w:val="00315268"/>
    <w:rsid w:val="0032791D"/>
    <w:rsid w:val="00330363"/>
    <w:rsid w:val="00357A55"/>
    <w:rsid w:val="003D7DE7"/>
    <w:rsid w:val="00457718"/>
    <w:rsid w:val="00490CD6"/>
    <w:rsid w:val="004F26D1"/>
    <w:rsid w:val="00504842"/>
    <w:rsid w:val="00533C5E"/>
    <w:rsid w:val="005502A2"/>
    <w:rsid w:val="00561C6E"/>
    <w:rsid w:val="00571618"/>
    <w:rsid w:val="005B4851"/>
    <w:rsid w:val="0061423A"/>
    <w:rsid w:val="006220CA"/>
    <w:rsid w:val="006476E7"/>
    <w:rsid w:val="006640B1"/>
    <w:rsid w:val="00746480"/>
    <w:rsid w:val="0078516D"/>
    <w:rsid w:val="007C6836"/>
    <w:rsid w:val="007D6D15"/>
    <w:rsid w:val="007D75B4"/>
    <w:rsid w:val="007E1FDB"/>
    <w:rsid w:val="007F05BF"/>
    <w:rsid w:val="00845F65"/>
    <w:rsid w:val="00880957"/>
    <w:rsid w:val="00883BF4"/>
    <w:rsid w:val="00887DA5"/>
    <w:rsid w:val="008A61A0"/>
    <w:rsid w:val="008C0DD7"/>
    <w:rsid w:val="00976B72"/>
    <w:rsid w:val="009A2146"/>
    <w:rsid w:val="009A2325"/>
    <w:rsid w:val="009A75AE"/>
    <w:rsid w:val="009E3FB9"/>
    <w:rsid w:val="00A21FA4"/>
    <w:rsid w:val="00A7144F"/>
    <w:rsid w:val="00AB5CE7"/>
    <w:rsid w:val="00B446AF"/>
    <w:rsid w:val="00BE6629"/>
    <w:rsid w:val="00C14231"/>
    <w:rsid w:val="00C2021D"/>
    <w:rsid w:val="00C32278"/>
    <w:rsid w:val="00C44DE8"/>
    <w:rsid w:val="00C64615"/>
    <w:rsid w:val="00C7628A"/>
    <w:rsid w:val="00CA7FF3"/>
    <w:rsid w:val="00CB275B"/>
    <w:rsid w:val="00D63F73"/>
    <w:rsid w:val="00D9073F"/>
    <w:rsid w:val="00DC7502"/>
    <w:rsid w:val="00E12E28"/>
    <w:rsid w:val="00E26243"/>
    <w:rsid w:val="00E540CE"/>
    <w:rsid w:val="00E84BDD"/>
    <w:rsid w:val="00E92B5D"/>
    <w:rsid w:val="00E9484A"/>
    <w:rsid w:val="00ED5CC0"/>
    <w:rsid w:val="00F423AB"/>
    <w:rsid w:val="00F47C42"/>
    <w:rsid w:val="00F636C5"/>
    <w:rsid w:val="00FC08B3"/>
    <w:rsid w:val="00FE58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2305"/>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semiHidden/>
    <w:unhideWhenUsed/>
    <w:rsid w:val="00152305"/>
    <w:rPr>
      <w:color w:themeColor="hyperlink" w:val="0000FF"/>
      <w:u w:val="single"/>
    </w:rPr>
  </w:style>
  <w:style w:styleId="Obinitekst" w:type="paragraph">
    <w:name w:val="Plain Text"/>
    <w:basedOn w:val="Normal"/>
    <w:link w:val="ObinitekstChar"/>
    <w:uiPriority w:val="99"/>
    <w:semiHidden/>
    <w:unhideWhenUsed/>
    <w:rsid w:val="0015230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152305"/>
    <w:rPr>
      <w:rFonts w:hAnsi="Calibri" w:ascii="Calibri"/>
      <w:sz w:val="22"/>
      <w:szCs w:val="21"/>
    </w:rPr>
  </w:style>
  <w:style w:styleId="Bezproreda" w:type="paragraph">
    <w:name w:val="No Spacing"/>
    <w:uiPriority w:val="1"/>
    <w:qFormat/>
    <w:rsid w:val="00152305"/>
    <w:pPr>
      <w:spacing w:lineRule="auto" w:line="240" w:after="0"/>
    </w:pPr>
    <w:rPr>
      <w:rFonts w:hAnsiTheme="minorHAnsi" w:asciiTheme="minorHAnsi"/>
      <w:sz w:val="22"/>
    </w:rPr>
  </w:style>
  <w:style w:styleId="Naglaeno" w:type="character">
    <w:name w:val="Strong"/>
    <w:basedOn w:val="Zadanifontodlomka"/>
    <w:uiPriority w:val="22"/>
    <w:qFormat/>
    <w:rsid w:val="00152305"/>
    <w:rPr>
      <w:b/>
      <w:bCs/>
    </w:rPr>
  </w:style>
  <w:style w:styleId="Odlomakpopisa" w:type="paragraph">
    <w:name w:val="List Paragraph"/>
    <w:basedOn w:val="Normal"/>
    <w:uiPriority w:val="34"/>
    <w:qFormat/>
    <w:rsid w:val="00152305"/>
    <w:pPr>
      <w:ind w:left="720"/>
      <w:contextualSpacing/>
    </w:pPr>
  </w:style>
  <w:style w:styleId="Tekstbalonia" w:type="paragraph">
    <w:name w:val="Balloon Text"/>
    <w:basedOn w:val="Normal"/>
    <w:link w:val="TekstbaloniaChar"/>
    <w:uiPriority w:val="99"/>
    <w:semiHidden/>
    <w:unhideWhenUsed/>
    <w:rsid w:val="00A714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144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7144F"/>
    <w:pPr>
      <w:tabs>
        <w:tab w:pos="4536" w:val="center"/>
        <w:tab w:pos="9072" w:val="right"/>
      </w:tabs>
    </w:pPr>
  </w:style>
  <w:style w:customStyle="true" w:styleId="ZaglavljeChar" w:type="character">
    <w:name w:val="Zaglavlje Char"/>
    <w:basedOn w:val="Zadanifontodlomka"/>
    <w:link w:val="Zaglavlje"/>
    <w:uiPriority w:val="99"/>
    <w:rsid w:val="00A7144F"/>
    <w:rPr>
      <w:rFonts w:cs="Times New Roman" w:eastAsia="Times New Roman"/>
      <w:szCs w:val="24"/>
      <w:lang w:eastAsia="hr-HR"/>
    </w:rPr>
  </w:style>
  <w:style w:styleId="Podnoje" w:type="paragraph">
    <w:name w:val="footer"/>
    <w:basedOn w:val="Normal"/>
    <w:link w:val="PodnojeChar"/>
    <w:uiPriority w:val="99"/>
    <w:unhideWhenUsed/>
    <w:rsid w:val="00A7144F"/>
    <w:pPr>
      <w:tabs>
        <w:tab w:pos="4536" w:val="center"/>
        <w:tab w:pos="9072" w:val="right"/>
      </w:tabs>
    </w:pPr>
  </w:style>
  <w:style w:customStyle="true" w:styleId="PodnojeChar" w:type="character">
    <w:name w:val="Podnožje Char"/>
    <w:basedOn w:val="Zadanifontodlomka"/>
    <w:link w:val="Podnoje"/>
    <w:uiPriority w:val="99"/>
    <w:rsid w:val="00A7144F"/>
    <w:rPr>
      <w:rFonts w:cs="Times New Roman" w:eastAsia="Times New Roman"/>
      <w:szCs w:val="24"/>
      <w:lang w:eastAsia="hr-HR"/>
    </w:rPr>
  </w:style>
  <w:style w:styleId="Tekstrezerviranogmjesta" w:type="character">
    <w:name w:val="Placeholder Text"/>
    <w:basedOn w:val="Zadanifontodlomka"/>
    <w:uiPriority w:val="99"/>
    <w:semiHidden/>
    <w:rsid w:val="007E1FDB"/>
    <w:rPr>
      <w:color w:val="808080"/>
      <w:bdr w:space="0" w:sz="0" w:color="auto" w:val="none"/>
      <w:shd w:fill="CCFFFF" w:color="auto" w:val="clear"/>
    </w:rPr>
  </w:style>
  <w:style w:customStyle="true" w:styleId="eSPISCCParagraphDefaultFont" w:type="character">
    <w:name w:val="eSPIS_CC_Paragraph Default Font"/>
    <w:basedOn w:val="Zadanifontodlomka"/>
    <w:rsid w:val="007E1F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1FDB"/>
    <w:rPr>
      <w:bdr w:space="0" w:sz="0" w:color="auto" w:val="none"/>
      <w:shd w:fill="FFFFCC" w:color="auto" w:val="clear"/>
      <w:lang w:val="hr-HR"/>
    </w:rPr>
  </w:style>
  <w:style w:customStyle="true" w:styleId="PozadinaSvijetloCrvena" w:type="character">
    <w:name w:val="Pozadina_SvijetloCrvena"/>
    <w:basedOn w:val="eSPISCCParagraphDefaultFont"/>
    <w:rsid w:val="007E1F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1F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2305"/>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semiHidden/>
    <w:unhideWhenUsed/>
    <w:rsid w:val="00152305"/>
    <w:rPr>
      <w:color w:themeColor="hyperlink" w:val="0000FF"/>
      <w:u w:val="single"/>
    </w:rPr>
  </w:style>
  <w:style w:styleId="Obinitekst" w:type="paragraph">
    <w:name w:val="Plain Text"/>
    <w:basedOn w:val="Normal"/>
    <w:link w:val="ObinitekstChar"/>
    <w:uiPriority w:val="99"/>
    <w:semiHidden/>
    <w:unhideWhenUsed/>
    <w:rsid w:val="0015230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152305"/>
    <w:rPr>
      <w:rFonts w:ascii="Calibri" w:hAnsi="Calibri"/>
      <w:sz w:val="22"/>
      <w:szCs w:val="21"/>
    </w:rPr>
  </w:style>
  <w:style w:styleId="Bezproreda" w:type="paragraph">
    <w:name w:val="No Spacing"/>
    <w:uiPriority w:val="1"/>
    <w:qFormat/>
    <w:rsid w:val="00152305"/>
    <w:pPr>
      <w:spacing w:after="0" w:line="240" w:lineRule="auto"/>
    </w:pPr>
    <w:rPr>
      <w:rFonts w:asciiTheme="minorHAnsi" w:hAnsiTheme="minorHAnsi"/>
      <w:sz w:val="22"/>
    </w:rPr>
  </w:style>
  <w:style w:styleId="Naglaeno" w:type="character">
    <w:name w:val="Strong"/>
    <w:basedOn w:val="Zadanifontodlomka"/>
    <w:uiPriority w:val="22"/>
    <w:qFormat/>
    <w:rsid w:val="00152305"/>
    <w:rPr>
      <w:b/>
      <w:bCs/>
    </w:rPr>
  </w:style>
  <w:style w:styleId="Odlomakpopisa" w:type="paragraph">
    <w:name w:val="List Paragraph"/>
    <w:basedOn w:val="Normal"/>
    <w:uiPriority w:val="34"/>
    <w:qFormat/>
    <w:rsid w:val="00152305"/>
    <w:pPr>
      <w:ind w:left="720"/>
      <w:contextualSpacing/>
    </w:pPr>
  </w:style>
  <w:style w:styleId="Tekstbalonia" w:type="paragraph">
    <w:name w:val="Balloon Text"/>
    <w:basedOn w:val="Normal"/>
    <w:link w:val="TekstbaloniaChar"/>
    <w:uiPriority w:val="99"/>
    <w:semiHidden/>
    <w:unhideWhenUsed/>
    <w:rsid w:val="00A7144F"/>
    <w:rPr>
      <w:rFonts w:ascii="Tahoma" w:cs="Tahoma" w:hAnsi="Tahoma"/>
      <w:sz w:val="16"/>
      <w:szCs w:val="16"/>
    </w:rPr>
  </w:style>
  <w:style w:customStyle="1" w:styleId="TekstbaloniaChar" w:type="character">
    <w:name w:val="Tekst balončića Char"/>
    <w:basedOn w:val="Zadanifontodlomka"/>
    <w:link w:val="Tekstbalonia"/>
    <w:uiPriority w:val="99"/>
    <w:semiHidden/>
    <w:rsid w:val="00A7144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7144F"/>
    <w:pPr>
      <w:tabs>
        <w:tab w:pos="4536" w:val="center"/>
        <w:tab w:pos="9072" w:val="right"/>
      </w:tabs>
    </w:pPr>
  </w:style>
  <w:style w:customStyle="1" w:styleId="ZaglavljeChar" w:type="character">
    <w:name w:val="Zaglavlje Char"/>
    <w:basedOn w:val="Zadanifontodlomka"/>
    <w:link w:val="Zaglavlje"/>
    <w:uiPriority w:val="99"/>
    <w:rsid w:val="00A7144F"/>
    <w:rPr>
      <w:rFonts w:cs="Times New Roman" w:eastAsia="Times New Roman"/>
      <w:szCs w:val="24"/>
      <w:lang w:eastAsia="hr-HR"/>
    </w:rPr>
  </w:style>
  <w:style w:styleId="Podnoje" w:type="paragraph">
    <w:name w:val="footer"/>
    <w:basedOn w:val="Normal"/>
    <w:link w:val="PodnojeChar"/>
    <w:uiPriority w:val="99"/>
    <w:unhideWhenUsed/>
    <w:rsid w:val="00A7144F"/>
    <w:pPr>
      <w:tabs>
        <w:tab w:pos="4536" w:val="center"/>
        <w:tab w:pos="9072" w:val="right"/>
      </w:tabs>
    </w:pPr>
  </w:style>
  <w:style w:customStyle="1" w:styleId="PodnojeChar" w:type="character">
    <w:name w:val="Podnožje Char"/>
    <w:basedOn w:val="Zadanifontodlomka"/>
    <w:link w:val="Podnoje"/>
    <w:uiPriority w:val="99"/>
    <w:rsid w:val="00A7144F"/>
    <w:rPr>
      <w:rFonts w:cs="Times New Roman" w:eastAsia="Times New Roman"/>
      <w:szCs w:val="24"/>
      <w:lang w:eastAsia="hr-HR"/>
    </w:rPr>
  </w:style>
  <w:style w:styleId="Tekstrezerviranogmjesta" w:type="character">
    <w:name w:val="Placeholder Text"/>
    <w:basedOn w:val="Zadanifontodlomka"/>
    <w:uiPriority w:val="99"/>
    <w:semiHidden/>
    <w:rsid w:val="007E1FDB"/>
    <w:rPr>
      <w:color w:val="808080"/>
      <w:bdr w:color="auto" w:space="0" w:sz="0" w:val="none"/>
      <w:shd w:color="auto" w:fill="CCFFFF" w:val="clear"/>
    </w:rPr>
  </w:style>
  <w:style w:customStyle="1" w:styleId="eSPISCCParagraphDefaultFont" w:type="character">
    <w:name w:val="eSPIS_CC_Paragraph Default Font"/>
    <w:basedOn w:val="Zadanifontodlomka"/>
    <w:rsid w:val="007E1F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1FDB"/>
    <w:rPr>
      <w:bdr w:color="auto" w:space="0" w:sz="0" w:val="none"/>
      <w:shd w:color="auto" w:fill="FFFFCC" w:val="clear"/>
      <w:lang w:val="hr-HR"/>
    </w:rPr>
  </w:style>
  <w:style w:customStyle="1" w:styleId="PozadinaSvijetloCrvena" w:type="character">
    <w:name w:val="Pozadina_SvijetloCrvena"/>
    <w:basedOn w:val="eSPISCCParagraphDefaultFont"/>
    <w:rsid w:val="007E1F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1F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4557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St-1094/2012-499</izvorni_sadrzaj>
    <derivirana_varijabla naziv="DomainObject.Oznaka_1">St-1094/2012-499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75791744073;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75791744073;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Rupa 70 C, 51214 Rupa;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Rupa 70 C, 51214 Rupa;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75791744073, Rupa 70 C, 51214 Rupa;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75791744073, Rupa 70 C, 51214 Rupa;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Rupa 70 C,51214 Rupa,Marko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Rupa 70 C,51214 Rupa,Marko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75791744073, Rupa 70 C,51214 Rupa,Marko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75791744073, Rupa 70 C,51214 Rupa,Marko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75791744073,Marko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75791744073,Marko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75791744073</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75791744073</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Rupa 70 C, 51214 Rupa</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Rupa 70 C, 51214 Rupa</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75791744073, Rupa 70 C, 51214 Rupa</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75791744073, Rupa 70 C, 51214 Rupa</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75791744073</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75791744073</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St-1094/2012-499</izvorni_sadrzaj>
    <derivirana_varijabla naziv="DomainObject.PoslovniBrojDokumenta_1">St-1094/2012-499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75791744073, Rupa 70 C,51214 Rupa</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75791744073, Rupa 70 C,51214 Rupa</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75791744073</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75791744073</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590557-A99C-4842-BB9A-086D646B87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5423</properties:Words>
  <properties:Characters>29329</properties:Characters>
  <properties:Lines>554</properties:Lines>
  <properties:Paragraphs>199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2017-10-13T08:25:00Z</dcterms:created>
  <dc:creator>Nino Radić</dc:creator>
  <cp:lastModifiedBy>Tatjana Slaviček</cp:lastModifiedBy>
  <cp:lastPrinted>2017-10-13T09:29:00Z</cp:lastPrinted>
  <dcterms:modified xmlns:xsi="http://www.w3.org/2001/XMLSchema-instance" xsi:type="dcterms:W3CDTF">2017-10-13T09:33:00Z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St-1094/2012-499 / Odluka - Rješenje - dosuda</vt:lpwstr>
  </prop:property>
  <prop:property name="CC_coloring" pid="4" fmtid="{D5CDD505-2E9C-101B-9397-08002B2CF9AE}">
    <vt:bool>true</vt:bool>
  </prop:property>
  <prop:property name="BrojStranica" pid="5" fmtid="{D5CDD505-2E9C-101B-9397-08002B2CF9AE}">
    <vt:i4>12</vt:i4>
  </prop:property>
</prop:Properties>
</file>