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c67f" w14:paraId="536c67f" w:rsidRDefault="00970C04" w:rsidP="00970C04" w:rsidR="00970C04">
      <w:pPr>
        <w15:collapsed w:val="false"/>
      </w:pPr>
      <w:bookmarkStart w:name="_GoBack" w:id="0"/>
      <w:bookmarkEnd w:id="0"/>
    </w:p>
    <w:p w:rsidRDefault="00CF6516" w:rsidP="00970C04" w:rsidR="00CF6516"/>
    <w:p w:rsidRDefault="000272C5" w:rsidP="00970C04" w:rsidR="000272C5"/>
    <w:p w:rsidRDefault="0081166A" w:rsidP="00970C04" w:rsidR="000272C5"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 xml:space="preserve">REPUBLIKA HRVATSKA                                                          </w:t>
      </w:r>
      <w:r w:rsidR="00CF6516" w:rsidRPr="00CF6516">
        <w:rPr>
          <w:b/>
        </w:rPr>
        <w:t>Broj:7/ St-</w:t>
      </w:r>
      <w:r w:rsidR="006F722F">
        <w:rPr>
          <w:b/>
        </w:rPr>
        <w:t>130</w:t>
      </w:r>
      <w:r w:rsidR="00CF6516" w:rsidRPr="00CF6516">
        <w:rPr>
          <w:b/>
        </w:rPr>
        <w:t>/201</w:t>
      </w:r>
      <w:r w:rsidR="006F722F">
        <w:rPr>
          <w:b/>
        </w:rPr>
        <w:t>6</w:t>
      </w:r>
      <w:r w:rsidR="00CF6516" w:rsidRPr="00CF6516">
        <w:rPr>
          <w:b/>
        </w:rPr>
        <w:t>-</w:t>
      </w:r>
      <w:r w:rsidR="00C63D6C">
        <w:rPr>
          <w:b/>
        </w:rPr>
        <w:t>65</w:t>
      </w:r>
      <w:r w:rsidRPr="00970C04">
        <w:rPr>
          <w:b/>
        </w:rPr>
        <w:t xml:space="preserve">     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TRGOVAČKI SUD U OSIJEKU</w:t>
      </w:r>
    </w:p>
    <w:p w:rsidRDefault="00970C04" w:rsidP="00CF6516" w:rsidR="00CF6516">
      <w:pPr>
        <w:jc w:val="both"/>
        <w:rPr>
          <w:b/>
        </w:rPr>
      </w:pPr>
      <w:r w:rsidRPr="00970C04">
        <w:rPr>
          <w:b/>
        </w:rPr>
        <w:t>STALNA SLUŽBA</w:t>
      </w:r>
      <w:r w:rsidR="000A20CA">
        <w:rPr>
          <w:b/>
        </w:rPr>
        <w:t xml:space="preserve"> </w:t>
      </w:r>
      <w:r w:rsidR="00CF6516">
        <w:rPr>
          <w:b/>
        </w:rPr>
        <w:t>U SLAVONSKOM BRODU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 pobjede 13</w:t>
      </w:r>
    </w:p>
    <w:p w:rsidRDefault="00D41D42" w:rsidP="00970C04" w:rsidR="00970C04">
      <w:pPr>
        <w:jc w:val="both"/>
        <w:rPr>
          <w:b/>
        </w:rPr>
      </w:pPr>
      <w:r>
        <w:rPr>
          <w:b/>
        </w:rPr>
        <w:t>Slavonski Brod</w:t>
      </w:r>
    </w:p>
    <w:p w:rsidRDefault="000272C5" w:rsidP="00970C04" w:rsidR="000272C5">
      <w:pPr>
        <w:jc w:val="both"/>
        <w:rPr>
          <w:b/>
        </w:rPr>
      </w:pPr>
    </w:p>
    <w:p w:rsidRDefault="004D65FB" w:rsidP="00970C04" w:rsidR="004D65FB" w:rsidRPr="00970C04">
      <w:pPr>
        <w:jc w:val="both"/>
        <w:rPr>
          <w:b/>
        </w:rPr>
      </w:pPr>
    </w:p>
    <w:p w:rsidRDefault="000272C5" w:rsidP="000272C5" w:rsidR="00970C0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D65FB" w:rsidP="000272C5" w:rsidR="004D65FB" w:rsidRPr="00970C04">
      <w:pPr>
        <w:jc w:val="center"/>
        <w:rPr>
          <w:b/>
        </w:rPr>
      </w:pPr>
    </w:p>
    <w:p w:rsidRDefault="00970C04" w:rsidP="00970C04" w:rsidR="00970C04" w:rsidRPr="00970C04">
      <w:pPr>
        <w:jc w:val="center"/>
        <w:rPr>
          <w:b/>
        </w:rPr>
      </w:pPr>
      <w:r w:rsidRPr="00970C04">
        <w:rPr>
          <w:b/>
        </w:rPr>
        <w:t>R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Š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N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</w:p>
    <w:p w:rsidRDefault="00970C04" w:rsidP="00970C04" w:rsidR="00970C04"/>
    <w:p w:rsidRDefault="004D65FB" w:rsidP="00970C04" w:rsidR="004D65FB"/>
    <w:p w:rsidRDefault="00970C04" w:rsidP="003C46D9" w:rsidR="00970C04">
      <w:pPr>
        <w:ind w:firstLine="1440"/>
        <w:jc w:val="both"/>
      </w:pPr>
      <w:r>
        <w:t xml:space="preserve">TRGOVAČKI SUD U OSIJEKU, STALNA SLUŽBA </w:t>
      </w:r>
      <w:r w:rsidR="00CF6516">
        <w:t>U SLAVONSKOM BRODU</w:t>
      </w:r>
      <w:r>
        <w:t xml:space="preserve">, po stečajnoj sutkinji Mirni Vujčić, u stečajnom postupku nad stečajnim dužnikom </w:t>
      </w:r>
      <w:r w:rsidR="006F722F" w:rsidRPr="006F722F">
        <w:t>T-C oktan d.o.o. za trgovinu i usluge "u stečaju", skraćena tvrtka: T-C oktan d.o.o. "u stečaju", Slavonski Brod, Osječka 180, OIB 79590857519</w:t>
      </w:r>
      <w:r>
        <w:t xml:space="preserve">, </w:t>
      </w:r>
      <w:r w:rsidRPr="0021353F">
        <w:t xml:space="preserve">nakon </w:t>
      </w:r>
      <w:r w:rsidR="006B6938" w:rsidRPr="0021353F">
        <w:t xml:space="preserve">provedene </w:t>
      </w:r>
      <w:r w:rsidR="00E12535">
        <w:t>prve</w:t>
      </w:r>
      <w:r w:rsidR="0096481E">
        <w:t xml:space="preserve"> </w:t>
      </w:r>
      <w:r w:rsidR="006B6938" w:rsidRPr="0021353F">
        <w:t>elektroničke javne dražbe</w:t>
      </w:r>
      <w:r w:rsidR="0021353F">
        <w:t xml:space="preserve"> u razdoblju od </w:t>
      </w:r>
      <w:r w:rsidR="00E12535">
        <w:t>0</w:t>
      </w:r>
      <w:r w:rsidR="0021353F" w:rsidRPr="00E12535">
        <w:t xml:space="preserve">8. </w:t>
      </w:r>
      <w:r w:rsidR="00E12535">
        <w:t xml:space="preserve">ožujka </w:t>
      </w:r>
      <w:r w:rsidR="0021353F" w:rsidRPr="00E12535">
        <w:t xml:space="preserve"> 201</w:t>
      </w:r>
      <w:r w:rsidR="00E12535">
        <w:t>7</w:t>
      </w:r>
      <w:r w:rsidR="0021353F" w:rsidRPr="00E12535">
        <w:t xml:space="preserve">. godine do </w:t>
      </w:r>
      <w:r w:rsidR="00E12535">
        <w:t>30</w:t>
      </w:r>
      <w:r w:rsidR="0021353F" w:rsidRPr="00E12535">
        <w:t xml:space="preserve">. </w:t>
      </w:r>
      <w:r w:rsidR="00E12535">
        <w:t>svibnja</w:t>
      </w:r>
      <w:r w:rsidR="0021353F" w:rsidRPr="00E12535">
        <w:t xml:space="preserve"> 201</w:t>
      </w:r>
      <w:r w:rsidR="00E12535">
        <w:t>7</w:t>
      </w:r>
      <w:r w:rsidR="0021353F">
        <w:t>. godine</w:t>
      </w:r>
      <w:r w:rsidRPr="0021353F">
        <w:t xml:space="preserve"> radi unovčenja dijela imovine stečajnog dužnika opterećene razlučnim</w:t>
      </w:r>
      <w:r w:rsidR="00E12535">
        <w:t xml:space="preserve"> pravom (identifikator predmeta prodaje 1752 )</w:t>
      </w:r>
      <w:r w:rsidRPr="0021353F">
        <w:t xml:space="preserve"> odlučujući o dos</w:t>
      </w:r>
      <w:r w:rsidR="0046716A" w:rsidRPr="0021353F">
        <w:t>udi nekretnine</w:t>
      </w:r>
      <w:r w:rsidR="00493B6A">
        <w:t>,</w:t>
      </w:r>
      <w:r w:rsidR="0046716A">
        <w:t xml:space="preserve"> dana </w:t>
      </w:r>
      <w:r w:rsidR="006F722F">
        <w:t>0</w:t>
      </w:r>
      <w:r w:rsidR="00442E8B">
        <w:t>8</w:t>
      </w:r>
      <w:r w:rsidR="00D41D42">
        <w:t xml:space="preserve">. </w:t>
      </w:r>
      <w:r w:rsidR="006F722F">
        <w:t>lipnja</w:t>
      </w:r>
      <w:r w:rsidR="0064321A">
        <w:t xml:space="preserve"> </w:t>
      </w:r>
      <w:r w:rsidR="000F31D5">
        <w:t>201</w:t>
      </w:r>
      <w:r w:rsidR="006F722F">
        <w:t>7</w:t>
      </w:r>
      <w:r>
        <w:t>. godine</w:t>
      </w:r>
    </w:p>
    <w:p w:rsidRDefault="004D65FB" w:rsidP="00970C04" w:rsidR="004D65FB">
      <w:pPr>
        <w:jc w:val="both"/>
      </w:pPr>
    </w:p>
    <w:p w:rsidRDefault="00970C04" w:rsidP="00970C04" w:rsidR="00970C04">
      <w:pPr>
        <w:jc w:val="center"/>
      </w:pPr>
      <w:r>
        <w:t>r i j e š i o   j e</w:t>
      </w:r>
    </w:p>
    <w:p w:rsidRDefault="00E12535" w:rsidP="00442E8B" w:rsidR="00E12535">
      <w:pPr>
        <w:jc w:val="both"/>
      </w:pPr>
      <w:r>
        <w:t xml:space="preserve"> </w:t>
      </w:r>
      <w:r>
        <w:tab/>
      </w:r>
      <w:r>
        <w:tab/>
      </w:r>
    </w:p>
    <w:p w:rsidRDefault="0021353F" w:rsidP="008B1C31" w:rsidR="008B1C31">
      <w:pPr>
        <w:jc w:val="both"/>
      </w:pPr>
      <w:r>
        <w:t xml:space="preserve"> </w:t>
      </w:r>
      <w:r>
        <w:tab/>
        <w:t xml:space="preserve"> </w:t>
      </w:r>
      <w:r>
        <w:tab/>
        <w:t>I. Utvrđuje se da je</w:t>
      </w:r>
      <w:r w:rsidR="00B03324">
        <w:t xml:space="preserve"> nakon provedene </w:t>
      </w:r>
      <w:r w:rsidR="00E12535">
        <w:t xml:space="preserve">prve </w:t>
      </w:r>
      <w:r w:rsidR="00B03324">
        <w:t>elektroničke javne dražbe</w:t>
      </w:r>
      <w:r w:rsidR="006E618E">
        <w:t xml:space="preserve"> radi prodaje nekretnina stečajnog dužnika opterećenih razlučnim pravom </w:t>
      </w:r>
      <w:r w:rsidR="00AC1399">
        <w:t xml:space="preserve">kupac </w:t>
      </w:r>
      <w:r w:rsidR="00450339">
        <w:t>AGS HRVATSKA d.o.o.</w:t>
      </w:r>
      <w:r w:rsidR="00E12535">
        <w:t xml:space="preserve"> Zagreb, Zagrebačka avenija 100A, OIB 47227514767 </w:t>
      </w:r>
      <w:r w:rsidR="008B1C31">
        <w:t>ponudio najveću cijenu</w:t>
      </w:r>
      <w:r w:rsidR="004A31C7">
        <w:t xml:space="preserve"> u iznosu od </w:t>
      </w:r>
      <w:r w:rsidR="00E12535">
        <w:t>1.850.000,00</w:t>
      </w:r>
      <w:r w:rsidR="00045F80">
        <w:t xml:space="preserve"> Kn</w:t>
      </w:r>
      <w:r w:rsidR="008B1C31">
        <w:t>, te da su ispunj</w:t>
      </w:r>
      <w:r w:rsidR="006E618E">
        <w:t>ene pretpostavke da mu se dosude nekretnine</w:t>
      </w:r>
      <w:r w:rsidR="008B1C31">
        <w:t xml:space="preserve"> i to </w:t>
      </w:r>
      <w:r w:rsidR="008B1C31" w:rsidRPr="008B1C31">
        <w:t>:</w:t>
      </w:r>
    </w:p>
    <w:p w:rsidRDefault="008E20CD" w:rsidP="008B1C31" w:rsidR="008E20CD" w:rsidRPr="008B1C31">
      <w:pPr>
        <w:jc w:val="both"/>
      </w:pPr>
    </w:p>
    <w:p w:rsidRDefault="008B1C31" w:rsidP="006F722F" w:rsidR="006F722F" w:rsidRPr="006F722F">
      <w:pPr>
        <w:jc w:val="both"/>
      </w:pPr>
      <w:r w:rsidRPr="008B1C31">
        <w:t xml:space="preserve"> </w:t>
      </w:r>
      <w:r w:rsidRPr="008B1C31">
        <w:tab/>
      </w:r>
      <w:r>
        <w:t xml:space="preserve"> </w:t>
      </w:r>
      <w:r>
        <w:tab/>
      </w:r>
      <w:r w:rsidR="006E618E">
        <w:t xml:space="preserve">-  </w:t>
      </w:r>
      <w:r w:rsidR="006F722F" w:rsidRPr="006F722F">
        <w:t>kč.br. 6125 – benzinska crpka i spremnik plina u Osječkoj ulici sa 2056 m2</w:t>
      </w:r>
    </w:p>
    <w:p w:rsidRDefault="006F722F" w:rsidP="006F722F" w:rsidR="006F722F" w:rsidRPr="006F722F">
      <w:pPr>
        <w:jc w:val="both"/>
      </w:pPr>
    </w:p>
    <w:p w:rsidRDefault="006F722F" w:rsidP="00E12535" w:rsidR="008B1C31">
      <w:pPr>
        <w:jc w:val="both"/>
      </w:pPr>
      <w:r w:rsidRPr="006F722F">
        <w:t xml:space="preserve">  </w:t>
      </w:r>
      <w:r w:rsidR="005E1AED">
        <w:t xml:space="preserve">                         upisana</w:t>
      </w:r>
      <w:r w:rsidRPr="006F722F">
        <w:t xml:space="preserve"> u  zk.ul. 11214 K.O. Slavonski Brod</w:t>
      </w:r>
      <w:r w:rsidR="005E1AED">
        <w:t>.</w:t>
      </w:r>
    </w:p>
    <w:p w:rsidRDefault="00E12535" w:rsidP="00E12535" w:rsidR="00E12535">
      <w:pPr>
        <w:jc w:val="both"/>
      </w:pPr>
    </w:p>
    <w:p w:rsidRDefault="00716639" w:rsidP="006B6938" w:rsidR="006B6938">
      <w:pPr>
        <w:jc w:val="both"/>
      </w:pPr>
      <w:r>
        <w:t xml:space="preserve"> </w:t>
      </w:r>
      <w:r>
        <w:tab/>
        <w:t xml:space="preserve"> </w:t>
      </w:r>
      <w:r>
        <w:tab/>
      </w:r>
      <w:r w:rsidR="008B1C31">
        <w:t>I</w:t>
      </w:r>
      <w:r w:rsidR="00970C04">
        <w:t>I</w:t>
      </w:r>
      <w:r w:rsidR="0021353F">
        <w:t>.</w:t>
      </w:r>
      <w:r w:rsidR="00970C04">
        <w:t xml:space="preserve"> Ponuditelju</w:t>
      </w:r>
      <w:r w:rsidR="0090101F">
        <w:t xml:space="preserve"> - kupcu</w:t>
      </w:r>
      <w:r w:rsidR="00970C04">
        <w:t xml:space="preserve"> </w:t>
      </w:r>
      <w:r w:rsidR="006F722F">
        <w:t xml:space="preserve"> </w:t>
      </w:r>
      <w:r w:rsidR="00E12535" w:rsidRPr="00E12535">
        <w:t>AGS HRVATSKA d.o.o., Zagreb, Zagrebačka avenija 100A, OIB 47227514767</w:t>
      </w:r>
      <w:r w:rsidR="006F722F">
        <w:t xml:space="preserve">   </w:t>
      </w:r>
      <w:r w:rsidR="004A31C7">
        <w:t xml:space="preserve">nastavno tome </w:t>
      </w:r>
      <w:r w:rsidR="00970C04">
        <w:t>dosuđuj</w:t>
      </w:r>
      <w:r w:rsidR="008B1C31">
        <w:t xml:space="preserve">u se nekretnine </w:t>
      </w:r>
      <w:r w:rsidR="00970C04">
        <w:t xml:space="preserve">i </w:t>
      </w:r>
      <w:r w:rsidR="006B6938" w:rsidRPr="006B6938">
        <w:t>to</w:t>
      </w:r>
      <w:r w:rsidR="00756476">
        <w:t>:</w:t>
      </w:r>
    </w:p>
    <w:p w:rsidRDefault="006B6938" w:rsidP="006B6938" w:rsidR="006B6938" w:rsidRPr="006B6938">
      <w:pPr>
        <w:jc w:val="both"/>
      </w:pPr>
    </w:p>
    <w:p w:rsidRDefault="006B6938" w:rsidP="006F722F" w:rsidR="006F722F" w:rsidRPr="006F722F">
      <w:pPr>
        <w:jc w:val="both"/>
      </w:pPr>
      <w:r w:rsidRPr="006B6938">
        <w:t xml:space="preserve"> </w:t>
      </w:r>
      <w:r w:rsidRPr="006B6938">
        <w:tab/>
      </w:r>
      <w:r w:rsidR="00483FF7">
        <w:t xml:space="preserve"> </w:t>
      </w:r>
      <w:r w:rsidR="00483FF7">
        <w:tab/>
      </w:r>
      <w:r w:rsidR="006E618E">
        <w:t xml:space="preserve">-  </w:t>
      </w:r>
      <w:r w:rsidR="006F722F" w:rsidRPr="006F722F">
        <w:t>kč.br. 6125 – benzinska crpka i spremnik plina u Osječkoj ulici sa 2056 m2</w:t>
      </w:r>
    </w:p>
    <w:p w:rsidRDefault="006F722F" w:rsidP="006F722F" w:rsidR="006F722F" w:rsidRPr="006F722F">
      <w:pPr>
        <w:jc w:val="both"/>
      </w:pPr>
    </w:p>
    <w:p w:rsidRDefault="005E1AED" w:rsidP="006F722F" w:rsidR="006F722F">
      <w:pPr>
        <w:jc w:val="both"/>
      </w:pPr>
      <w:r>
        <w:t xml:space="preserve">                           upisana</w:t>
      </w:r>
      <w:r w:rsidR="006F722F" w:rsidRPr="006F722F">
        <w:t xml:space="preserve"> u  zk.ul. 11214 K.O. Slavonski Brod</w:t>
      </w:r>
      <w:r>
        <w:t>.</w:t>
      </w:r>
    </w:p>
    <w:p w:rsidRDefault="008E20CD" w:rsidP="006F722F" w:rsidR="008E20CD">
      <w:pPr>
        <w:jc w:val="both"/>
      </w:pPr>
    </w:p>
    <w:p w:rsidRDefault="008E20CD" w:rsidP="006F722F" w:rsidR="008E20CD">
      <w:pPr>
        <w:jc w:val="both"/>
      </w:pPr>
    </w:p>
    <w:p w:rsidRDefault="008E20CD" w:rsidP="006F722F" w:rsidR="008E20CD">
      <w:pPr>
        <w:jc w:val="both"/>
      </w:pPr>
    </w:p>
    <w:p w:rsidRDefault="008E20CD" w:rsidP="006F722F" w:rsidR="008E20CD">
      <w:pPr>
        <w:jc w:val="both"/>
      </w:pPr>
    </w:p>
    <w:p w:rsidRDefault="00F878A3" w:rsidP="006B6938" w:rsidR="006B6938">
      <w:pPr>
        <w:jc w:val="both"/>
      </w:pPr>
      <w:r>
        <w:tab/>
      </w:r>
    </w:p>
    <w:p w:rsidRDefault="000A04FF" w:rsidP="00756476" w:rsidR="00756476">
      <w:r>
        <w:lastRenderedPageBreak/>
        <w:tab/>
        <w:t xml:space="preserve"> </w:t>
      </w:r>
      <w:r>
        <w:tab/>
      </w:r>
    </w:p>
    <w:p w:rsidRDefault="00756476" w:rsidP="00756476" w:rsidR="00756476">
      <w:pPr>
        <w:jc w:val="right"/>
        <w:rPr>
          <w:b/>
        </w:rPr>
      </w:pPr>
      <w:r w:rsidRPr="00756476">
        <w:rPr>
          <w:b/>
        </w:rPr>
        <w:t xml:space="preserve">Broj:7/ St-130/2016-65    </w:t>
      </w:r>
    </w:p>
    <w:p w:rsidRDefault="00756476" w:rsidP="00756476" w:rsidR="00756476">
      <w:pPr>
        <w:jc w:val="right"/>
      </w:pPr>
    </w:p>
    <w:p w:rsidRDefault="00756476" w:rsidP="000A04FF" w:rsidR="008B1C31">
      <w:pPr>
        <w:jc w:val="both"/>
      </w:pPr>
      <w:r>
        <w:t xml:space="preserve"> </w:t>
      </w:r>
      <w:r>
        <w:tab/>
      </w:r>
      <w:r>
        <w:tab/>
      </w:r>
      <w:r w:rsidR="00970C04">
        <w:t>II</w:t>
      </w:r>
      <w:r w:rsidR="008B1C31">
        <w:t>I.</w:t>
      </w:r>
      <w:r w:rsidR="00970C04">
        <w:t xml:space="preserve"> Kupac je duž</w:t>
      </w:r>
      <w:r w:rsidR="00C43904">
        <w:t>an na ime kupovnine za predmetne nekretnine</w:t>
      </w:r>
      <w:r w:rsidR="00970C04">
        <w:t xml:space="preserve"> uplatiti iznos</w:t>
      </w:r>
      <w:r w:rsidR="000A04FF">
        <w:t xml:space="preserve"> </w:t>
      </w:r>
      <w:r w:rsidR="00970C04">
        <w:t>od</w:t>
      </w:r>
      <w:r w:rsidR="00B03324">
        <w:t xml:space="preserve"> </w:t>
      </w:r>
      <w:r w:rsidR="00F878A3" w:rsidRPr="00F878A3">
        <w:t>1.850.000,00</w:t>
      </w:r>
      <w:r w:rsidR="00F878A3">
        <w:t xml:space="preserve"> </w:t>
      </w:r>
      <w:r w:rsidR="002C4031">
        <w:t>Kn</w:t>
      </w:r>
      <w:r w:rsidR="00970C04">
        <w:t xml:space="preserve"> umanjen za iznos uplaćene jamčevine u roku od 30 dana od dana </w:t>
      </w:r>
      <w:r w:rsidR="008B1C31">
        <w:t>završetka elektroničke javne dražbe na poseban račun Financijske agencije otvoren na tu namjenu</w:t>
      </w:r>
      <w:r w:rsidR="006E618E">
        <w:t>:</w:t>
      </w:r>
      <w:r w:rsidR="00481D9A">
        <w:t xml:space="preserve"> </w:t>
      </w:r>
      <w:r w:rsidR="008B1C31">
        <w:t xml:space="preserve"> </w:t>
      </w:r>
      <w:r w:rsidR="006E618E" w:rsidRPr="00756476">
        <w:t>r</w:t>
      </w:r>
      <w:r w:rsidR="00D41D42" w:rsidRPr="00756476">
        <w:t>aču</w:t>
      </w:r>
      <w:r w:rsidR="006E618E" w:rsidRPr="00756476">
        <w:t>n IBAN: HR1123900011300028787, m</w:t>
      </w:r>
      <w:r w:rsidR="00D41D42" w:rsidRPr="00756476">
        <w:t xml:space="preserve">odel: HR11 uz poziv na broj: </w:t>
      </w:r>
      <w:r w:rsidR="00991BEF" w:rsidRPr="00756476">
        <w:t>24880</w:t>
      </w:r>
      <w:r w:rsidR="00D41D42" w:rsidRPr="00756476">
        <w:t>-</w:t>
      </w:r>
      <w:r w:rsidR="00F878A3" w:rsidRPr="00756476">
        <w:t>2984</w:t>
      </w:r>
      <w:r w:rsidR="00D41D42" w:rsidRPr="00756476">
        <w:t>,</w:t>
      </w:r>
      <w:r w:rsidR="005D1FA0" w:rsidRPr="00756476">
        <w:t xml:space="preserve"> potrebno je da uplatitelj </w:t>
      </w:r>
      <w:r w:rsidR="00D41D42" w:rsidRPr="00756476">
        <w:t>u polje 71A na SWIFT-u ili na obrascu naloga za plaćanje u</w:t>
      </w:r>
      <w:r w:rsidR="006E618E" w:rsidRPr="00756476">
        <w:t xml:space="preserve"> polje "Opcija troška" naznači</w:t>
      </w:r>
      <w:r w:rsidR="00D41D42" w:rsidRPr="00756476">
        <w:t xml:space="preserve"> opciju "OUR".</w:t>
      </w:r>
      <w:r w:rsidR="008B1C31">
        <w:t xml:space="preserve"> Valjanom uplatom smatrat će se i uplata uplaćena u roku i evidentirana na računu Agencije najkasnije u roku od osam dana od isteka roka za uplatu.</w:t>
      </w:r>
    </w:p>
    <w:p w:rsidRDefault="008B1C31" w:rsidP="000A04FF" w:rsidR="00481D9A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 xml:space="preserve">Ukoliko kupac </w:t>
      </w:r>
      <w:r>
        <w:t xml:space="preserve">u ovom roku ne uplati kupovninu </w:t>
      </w:r>
      <w:r w:rsidR="00992614">
        <w:t>nekretnina će se dosuditi i kupcima koji su ponudili nižu cijenu, redom prema veličini cijene koju su ponudili, ako kupci koji su ponudili veću cijenu n</w:t>
      </w:r>
      <w:r w:rsidR="00276CE7">
        <w:t>e polože</w:t>
      </w:r>
      <w:r w:rsidR="006E618E">
        <w:t xml:space="preserve"> kupovninu u roku koji </w:t>
      </w:r>
      <w:r w:rsidR="00992614">
        <w:t xml:space="preserve"> m</w:t>
      </w:r>
      <w:r w:rsidR="00DD1097">
        <w:t>u</w:t>
      </w:r>
      <w:r w:rsidR="00992614">
        <w:t xml:space="preserve"> je određen ili će im biti određen. U  tom slučaju donijet će se posebno rješenje o dosudi svakom slijedećem kupcu koji je ispunio uvjete da mu se nekretnina dosudi, u kojem će odrediti rok za polaganje kupovnine, a u tom rješenju sud će najprije oglasiti nevažeću dosudu kupcu koji je ponudio višu cijenu. </w:t>
      </w:r>
    </w:p>
    <w:p w:rsidRDefault="00B03324" w:rsidP="006E618E" w:rsidR="00764F30">
      <w:pPr>
        <w:jc w:val="both"/>
      </w:pPr>
      <w:r>
        <w:t xml:space="preserve"> </w:t>
      </w:r>
      <w:r>
        <w:tab/>
      </w:r>
      <w:r>
        <w:tab/>
        <w:t xml:space="preserve"> Uplaćena kupovnina ostaje na posebnom računu Agencije otvorenom za tu namjenu do primitka naloga suda za postupanje s novčanim sredstvima uplaćenim na ime kupovnine. </w:t>
      </w:r>
    </w:p>
    <w:p w:rsidRDefault="00F878A3" w:rsidP="006E618E" w:rsidR="00F878A3">
      <w:pPr>
        <w:jc w:val="both"/>
      </w:pPr>
    </w:p>
    <w:p w:rsidRDefault="00F878A3" w:rsidP="006E618E" w:rsidR="00F878A3">
      <w:pPr>
        <w:jc w:val="both"/>
      </w:pPr>
      <w:r>
        <w:tab/>
      </w:r>
      <w:r>
        <w:tab/>
      </w:r>
      <w:r w:rsidRPr="00F878A3">
        <w:t xml:space="preserve">IV. Nalaže se Financijskoj agenciji ponuditelju  </w:t>
      </w:r>
      <w:r>
        <w:t>CRODUX DE</w:t>
      </w:r>
      <w:r w:rsidR="005E1AED">
        <w:t xml:space="preserve">RIVATI DVA d.o.o. </w:t>
      </w:r>
      <w:r>
        <w:t xml:space="preserve"> Zagreb, Savska Opatovina 36, OIB 00865396224 </w:t>
      </w:r>
      <w:r w:rsidRPr="00F878A3">
        <w:t xml:space="preserve">izvršiti povrat  uplaćene jamčevine za sudjelovanje na </w:t>
      </w:r>
      <w:r>
        <w:t>prvoj</w:t>
      </w:r>
      <w:r w:rsidRPr="00F878A3">
        <w:t xml:space="preserve"> elektroničkoj javnoj dražbi radi prodaje nekretnina stečajnog dužnika upisanih u zk.ul. 11214 K.O. Slavonski Brod ( identifikator predmeta prodaje </w:t>
      </w:r>
      <w:r>
        <w:t>1752</w:t>
      </w:r>
      <w:r w:rsidR="005E1AED">
        <w:t xml:space="preserve"> )</w:t>
      </w:r>
      <w:r w:rsidRPr="00F878A3">
        <w:t xml:space="preserve"> u iznosu od</w:t>
      </w:r>
      <w:r w:rsidR="00756476">
        <w:t xml:space="preserve"> </w:t>
      </w:r>
      <w:r>
        <w:t>240.000,00</w:t>
      </w:r>
      <w:r w:rsidRPr="00F878A3">
        <w:t xml:space="preserve"> Kn</w:t>
      </w:r>
      <w:r w:rsidR="005E1AED">
        <w:t xml:space="preserve"> te </w:t>
      </w:r>
      <w:r w:rsidR="00450339">
        <w:t xml:space="preserve">i </w:t>
      </w:r>
      <w:r w:rsidR="005E1AED">
        <w:t>ponuditelju Juri Terzić, vl.O</w:t>
      </w:r>
      <w:r>
        <w:t>brta TERZIĆ BUS AUTOPRIJEVOZNIČKI OBRT, Slavonski Brod, Lička 83, OIB 09844997606</w:t>
      </w:r>
      <w:r w:rsidRPr="00F878A3">
        <w:t xml:space="preserve"> izvršiti povrat  uplaćene jamčevine za sudjelovanje na prvoj elektroničkoj javnoj dražbi radi prodaje nekretnina stečajnog dužnika upisanih u zk.ul. 11214 K.O. Slavonski Brod ( identifikator predmeta prodaje 1752 )</w:t>
      </w:r>
      <w:r w:rsidR="005E1AED">
        <w:t xml:space="preserve"> u iznosu od 240.000,00 Kn, a </w:t>
      </w:r>
      <w:r w:rsidRPr="00F878A3">
        <w:t xml:space="preserve"> koja je evidentirana na posebnom računu  Agen</w:t>
      </w:r>
      <w:r w:rsidR="00450339">
        <w:t>cije broj HR3323900011300028779</w:t>
      </w:r>
      <w:r w:rsidR="005E1AED">
        <w:t xml:space="preserve"> </w:t>
      </w:r>
      <w:r w:rsidRPr="00F878A3">
        <w:t xml:space="preserve"> na račun ov</w:t>
      </w:r>
      <w:r>
        <w:t>ih</w:t>
      </w:r>
      <w:r w:rsidRPr="00F878A3">
        <w:t xml:space="preserve"> ponuditelja naznačen u prijavi na sudjelovanje, </w:t>
      </w:r>
      <w:r w:rsidR="001F1C90">
        <w:t xml:space="preserve">odmah po </w:t>
      </w:r>
      <w:r w:rsidRPr="00F878A3">
        <w:t xml:space="preserve"> zaprimanj</w:t>
      </w:r>
      <w:r w:rsidR="001F1C90">
        <w:t>u</w:t>
      </w:r>
      <w:r w:rsidRPr="00F878A3">
        <w:t xml:space="preserve"> ovog rješenja s potvrdom pravomoćnosti</w:t>
      </w:r>
      <w:r w:rsidR="001F1C90">
        <w:t>, a najkasnije u roku od osam dana po zaprimanju ovoga rješenja s potvrdom pravomoćnosti.</w:t>
      </w:r>
    </w:p>
    <w:p w:rsidRDefault="006E618E" w:rsidP="006E618E" w:rsidR="006E618E">
      <w:pPr>
        <w:jc w:val="both"/>
      </w:pPr>
    </w:p>
    <w:p w:rsidRDefault="000A04FF" w:rsidP="000A04FF" w:rsidR="00970C04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 xml:space="preserve"> </w:t>
      </w:r>
      <w:r w:rsidR="00B03324">
        <w:t>V.</w:t>
      </w:r>
      <w:r w:rsidR="00970C04">
        <w:t xml:space="preserve"> Određuje se upis prava vlasništva u korist kupca</w:t>
      </w:r>
      <w:r w:rsidR="00C43904">
        <w:t xml:space="preserve"> </w:t>
      </w:r>
      <w:r w:rsidR="000B2D0B">
        <w:t>AGS HRVATSKA d.o.o.</w:t>
      </w:r>
      <w:r w:rsidR="00F878A3" w:rsidRPr="00F878A3">
        <w:t xml:space="preserve"> Zagreb, Zagrebačka avenija 100A, OIB 47227514767 </w:t>
      </w:r>
      <w:r w:rsidR="00F878A3">
        <w:t xml:space="preserve"> </w:t>
      </w:r>
      <w:r w:rsidR="00970C04">
        <w:t xml:space="preserve">na dosuđenim nekretninama upisanim u </w:t>
      </w:r>
      <w:r w:rsidR="00991BEF" w:rsidRPr="00991BEF">
        <w:t>zk.ul. 11214 K.O. Slavonski Brod</w:t>
      </w:r>
      <w:r w:rsidR="00BA5489" w:rsidRPr="00BA5489">
        <w:t>,</w:t>
      </w:r>
      <w:r w:rsidR="00991BEF" w:rsidRPr="00991BEF">
        <w:t xml:space="preserve"> kč.br. 6125 – benzinska crpka i spremnik plina u Osječkoj ulici sa 2056 m2</w:t>
      </w:r>
      <w:r w:rsidR="00991BEF">
        <w:t>,</w:t>
      </w:r>
      <w:r w:rsidR="00C121FB">
        <w:t xml:space="preserve"> </w:t>
      </w:r>
      <w:r w:rsidR="00970C04">
        <w:t xml:space="preserve">a nakon pravomoćnosti ovoga rješenja o dosudi i nakon što kupac položi - uplati  iznos kupovnine naveden u točci </w:t>
      </w:r>
      <w:r w:rsidR="00BA5489">
        <w:t>I</w:t>
      </w:r>
      <w:r w:rsidR="00970C04">
        <w:t>II</w:t>
      </w:r>
      <w:r w:rsidR="00C121FB">
        <w:t>.</w:t>
      </w:r>
      <w:r w:rsidR="00970C04">
        <w:t xml:space="preserve"> izreke ovoga rješenja.</w:t>
      </w:r>
    </w:p>
    <w:p w:rsidRDefault="00C121FB" w:rsidP="00970C04" w:rsidR="00C121FB">
      <w:pPr>
        <w:jc w:val="both"/>
      </w:pPr>
    </w:p>
    <w:p w:rsidRDefault="00970C04" w:rsidP="000A04FF" w:rsidR="00737069">
      <w:pPr>
        <w:ind w:firstLine="1440"/>
        <w:jc w:val="both"/>
      </w:pPr>
      <w:r>
        <w:t>V</w:t>
      </w:r>
      <w:r w:rsidR="00756476">
        <w:t>I</w:t>
      </w:r>
      <w:r w:rsidR="00B03324">
        <w:t>.</w:t>
      </w:r>
      <w:r>
        <w:t xml:space="preserve"> Određuje se brisanje tereta i prava koja prestaju prodajom u zemljišnim</w:t>
      </w:r>
      <w:r w:rsidR="000A04FF">
        <w:t xml:space="preserve"> </w:t>
      </w:r>
      <w:r>
        <w:t>knjigama i to:</w:t>
      </w:r>
    </w:p>
    <w:p w:rsidRDefault="00152B24" w:rsidP="00970C04" w:rsidR="000272C5" w:rsidRPr="00F878A3">
      <w:pPr>
        <w:jc w:val="both"/>
        <w:rPr>
          <w:b/>
        </w:rPr>
      </w:pPr>
      <w:r>
        <w:t xml:space="preserve">                       </w:t>
      </w:r>
      <w:r w:rsidR="00737069">
        <w:t xml:space="preserve"> </w:t>
      </w:r>
      <w:r w:rsidR="00970C04">
        <w:t>n</w:t>
      </w:r>
      <w:r w:rsidR="00970C04" w:rsidRPr="00442E8B">
        <w:t>a listu B</w:t>
      </w:r>
      <w:r w:rsidR="00181464" w:rsidRPr="00442E8B">
        <w:t>:</w:t>
      </w:r>
    </w:p>
    <w:p w:rsidRDefault="00970C04" w:rsidP="00970C04" w:rsidR="00970C04" w:rsidRPr="00F878A3">
      <w:pPr>
        <w:jc w:val="both"/>
        <w:rPr>
          <w:b/>
        </w:rPr>
      </w:pPr>
    </w:p>
    <w:p w:rsidRDefault="00415659" w:rsidP="008B24F6" w:rsidR="008B24F6" w:rsidRPr="00442E8B">
      <w:pPr>
        <w:jc w:val="both"/>
      </w:pPr>
      <w:r w:rsidRPr="00F878A3">
        <w:rPr>
          <w:b/>
        </w:rPr>
        <w:t xml:space="preserve"> </w:t>
      </w:r>
      <w:r w:rsidRPr="00F878A3">
        <w:rPr>
          <w:b/>
        </w:rPr>
        <w:tab/>
        <w:t xml:space="preserve"> </w:t>
      </w:r>
      <w:r w:rsidRPr="00F878A3">
        <w:rPr>
          <w:b/>
        </w:rPr>
        <w:tab/>
        <w:t xml:space="preserve">- </w:t>
      </w:r>
      <w:r w:rsidR="00970C04" w:rsidRPr="00442E8B">
        <w:t xml:space="preserve">redni broj </w:t>
      </w:r>
      <w:r w:rsidR="00C121FB" w:rsidRPr="00442E8B">
        <w:t>5</w:t>
      </w:r>
      <w:r w:rsidR="00970C04" w:rsidRPr="00442E8B">
        <w:t xml:space="preserve">.1. – broj </w:t>
      </w:r>
      <w:r w:rsidR="000A04FF" w:rsidRPr="00442E8B">
        <w:t>Z-</w:t>
      </w:r>
      <w:r w:rsidR="00F32885" w:rsidRPr="00442E8B">
        <w:t>5728</w:t>
      </w:r>
      <w:r w:rsidR="000A04FF" w:rsidRPr="00442E8B">
        <w:t>/1</w:t>
      </w:r>
      <w:r w:rsidR="00F32885" w:rsidRPr="00442E8B">
        <w:t>6</w:t>
      </w:r>
      <w:r w:rsidR="000A04FF" w:rsidRPr="00442E8B">
        <w:t xml:space="preserve"> </w:t>
      </w:r>
      <w:r w:rsidR="00181464" w:rsidRPr="00442E8B">
        <w:t>– zabilježbe</w:t>
      </w:r>
      <w:r w:rsidR="008B24F6" w:rsidRPr="00442E8B">
        <w:t xml:space="preserve"> otvaranja stečajnog p</w:t>
      </w:r>
      <w:r w:rsidR="00493B6A" w:rsidRPr="00442E8B">
        <w:t xml:space="preserve">ostupka </w:t>
      </w:r>
      <w:r w:rsidR="00181464" w:rsidRPr="00442E8B">
        <w:t>izvršene</w:t>
      </w:r>
      <w:r w:rsidR="008B24F6" w:rsidRPr="00442E8B">
        <w:t xml:space="preserve"> po osnovi rješenja </w:t>
      </w:r>
      <w:r w:rsidR="000A04FF" w:rsidRPr="00442E8B">
        <w:t>T</w:t>
      </w:r>
      <w:r w:rsidR="003E0748" w:rsidRPr="00442E8B">
        <w:t>rgovačkog suda u Osijeku, Stalne službe</w:t>
      </w:r>
      <w:r w:rsidR="000A04FF" w:rsidRPr="00442E8B">
        <w:t xml:space="preserve"> u Slavonskom Brodu posl.br. 7/St-</w:t>
      </w:r>
      <w:r w:rsidR="00F32885" w:rsidRPr="00442E8B">
        <w:t>130</w:t>
      </w:r>
      <w:r w:rsidR="000A04FF" w:rsidRPr="00442E8B">
        <w:t>/1</w:t>
      </w:r>
      <w:r w:rsidR="00F32885" w:rsidRPr="00442E8B">
        <w:t>6</w:t>
      </w:r>
      <w:r w:rsidR="00C121FB" w:rsidRPr="00442E8B">
        <w:t>-</w:t>
      </w:r>
      <w:r w:rsidR="00F32885" w:rsidRPr="00442E8B">
        <w:t>5</w:t>
      </w:r>
      <w:r w:rsidR="000A04FF" w:rsidRPr="00442E8B">
        <w:t xml:space="preserve"> od </w:t>
      </w:r>
      <w:r w:rsidR="00C121FB" w:rsidRPr="00442E8B">
        <w:t>0</w:t>
      </w:r>
      <w:r w:rsidR="00F32885" w:rsidRPr="00442E8B">
        <w:t>9</w:t>
      </w:r>
      <w:r w:rsidR="00C121FB" w:rsidRPr="00442E8B">
        <w:t xml:space="preserve">. </w:t>
      </w:r>
      <w:r w:rsidR="00F32885" w:rsidRPr="00442E8B">
        <w:t>svibnja</w:t>
      </w:r>
      <w:r w:rsidR="000A04FF" w:rsidRPr="00442E8B">
        <w:t xml:space="preserve"> 201</w:t>
      </w:r>
      <w:r w:rsidR="00F32885" w:rsidRPr="00442E8B">
        <w:t>6</w:t>
      </w:r>
      <w:r w:rsidR="000A04FF" w:rsidRPr="00442E8B">
        <w:t>. godine.</w:t>
      </w:r>
      <w:r w:rsidR="008B24F6" w:rsidRPr="00442E8B">
        <w:t xml:space="preserve"> </w:t>
      </w:r>
    </w:p>
    <w:p w:rsidRDefault="008B24F6" w:rsidP="008B24F6" w:rsidR="008B24F6" w:rsidRPr="00F878A3">
      <w:pPr>
        <w:jc w:val="both"/>
        <w:rPr>
          <w:b/>
        </w:rPr>
      </w:pPr>
    </w:p>
    <w:p w:rsidRDefault="001126FB" w:rsidP="001126FB" w:rsidR="00A406B4">
      <w:pPr>
        <w:jc w:val="both"/>
        <w:rPr>
          <w:b/>
        </w:rPr>
      </w:pPr>
      <w:r w:rsidRPr="00F878A3">
        <w:rPr>
          <w:b/>
        </w:rPr>
        <w:t xml:space="preserve">                      </w:t>
      </w:r>
    </w:p>
    <w:p w:rsidRDefault="00A406B4" w:rsidP="00A406B4" w:rsidR="00A406B4">
      <w:pPr>
        <w:jc w:val="right"/>
        <w:rPr>
          <w:b/>
        </w:rPr>
      </w:pPr>
      <w:r w:rsidRPr="00A406B4">
        <w:rPr>
          <w:b/>
        </w:rPr>
        <w:lastRenderedPageBreak/>
        <w:t xml:space="preserve">Broj:7/ St-130/2016-65    </w:t>
      </w:r>
    </w:p>
    <w:p w:rsidRDefault="00A406B4" w:rsidP="00A406B4" w:rsidR="00A406B4">
      <w:pPr>
        <w:jc w:val="right"/>
        <w:rPr>
          <w:b/>
        </w:rPr>
      </w:pPr>
    </w:p>
    <w:p w:rsidRDefault="00A406B4" w:rsidP="001126FB" w:rsidR="008B24F6" w:rsidRPr="00F878A3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126FB" w:rsidRPr="00F878A3">
        <w:rPr>
          <w:b/>
        </w:rPr>
        <w:t xml:space="preserve">- </w:t>
      </w:r>
      <w:r w:rsidR="008B24F6" w:rsidRPr="00442E8B">
        <w:t xml:space="preserve">redni broj </w:t>
      </w:r>
      <w:r w:rsidR="00F32885" w:rsidRPr="00442E8B">
        <w:t>5</w:t>
      </w:r>
      <w:r w:rsidR="008B24F6" w:rsidRPr="00442E8B">
        <w:t>.</w:t>
      </w:r>
      <w:r w:rsidR="00F32885" w:rsidRPr="00442E8B">
        <w:t>2</w:t>
      </w:r>
      <w:r w:rsidR="008B24F6" w:rsidRPr="00442E8B">
        <w:t>. – broj Z-</w:t>
      </w:r>
      <w:r w:rsidR="00F32885" w:rsidRPr="00442E8B">
        <w:t>12842</w:t>
      </w:r>
      <w:r w:rsidR="00DD1D2E" w:rsidRPr="00442E8B">
        <w:t>/1</w:t>
      </w:r>
      <w:r w:rsidR="008C50E2" w:rsidRPr="00442E8B">
        <w:t>6</w:t>
      </w:r>
      <w:r w:rsidR="000A04FF" w:rsidRPr="00442E8B">
        <w:t xml:space="preserve"> –</w:t>
      </w:r>
      <w:r w:rsidR="008B24F6" w:rsidRPr="00442E8B">
        <w:t xml:space="preserve"> zabilježb</w:t>
      </w:r>
      <w:r w:rsidR="00450339">
        <w:t xml:space="preserve">e </w:t>
      </w:r>
      <w:r w:rsidR="008B24F6" w:rsidRPr="00442E8B">
        <w:t xml:space="preserve"> </w:t>
      </w:r>
      <w:r w:rsidR="00343F30" w:rsidRPr="00442E8B">
        <w:t>prodaj</w:t>
      </w:r>
      <w:r w:rsidR="00450339">
        <w:t>e</w:t>
      </w:r>
      <w:r w:rsidR="000A04FF" w:rsidRPr="00442E8B">
        <w:t xml:space="preserve"> nekretnina </w:t>
      </w:r>
      <w:r w:rsidR="00442E8B">
        <w:t xml:space="preserve"> izvršene po osnovi rješenja </w:t>
      </w:r>
      <w:r w:rsidR="008C50E2" w:rsidRPr="00442E8B">
        <w:t>Tr</w:t>
      </w:r>
      <w:r w:rsidR="003E0748" w:rsidRPr="00442E8B">
        <w:t>govačkog suda u Osijeku</w:t>
      </w:r>
      <w:r w:rsidR="008C50E2" w:rsidRPr="00442E8B">
        <w:t xml:space="preserve">, Stalne </w:t>
      </w:r>
      <w:r w:rsidR="00BE21CA" w:rsidRPr="00442E8B">
        <w:t>službe</w:t>
      </w:r>
      <w:r w:rsidR="008C50E2" w:rsidRPr="00442E8B">
        <w:t xml:space="preserve"> u Slavonskom Brodu </w:t>
      </w:r>
      <w:r w:rsidR="000A04FF" w:rsidRPr="00442E8B">
        <w:t>posl. br. 7/St-</w:t>
      </w:r>
      <w:r w:rsidR="00F32885" w:rsidRPr="00442E8B">
        <w:t>130</w:t>
      </w:r>
      <w:r w:rsidR="000A04FF" w:rsidRPr="00442E8B">
        <w:t>/201</w:t>
      </w:r>
      <w:r w:rsidR="00F32885" w:rsidRPr="00442E8B">
        <w:t xml:space="preserve">6-41 </w:t>
      </w:r>
      <w:r w:rsidR="000A04FF" w:rsidRPr="00442E8B">
        <w:t xml:space="preserve">od </w:t>
      </w:r>
      <w:r w:rsidR="00F32885" w:rsidRPr="00442E8B">
        <w:t>05</w:t>
      </w:r>
      <w:r w:rsidR="000A04FF" w:rsidRPr="00442E8B">
        <w:t xml:space="preserve">. </w:t>
      </w:r>
      <w:r w:rsidR="00F32885" w:rsidRPr="00442E8B">
        <w:t>prosinca</w:t>
      </w:r>
      <w:r w:rsidR="000A04FF" w:rsidRPr="00442E8B">
        <w:t xml:space="preserve"> 201</w:t>
      </w:r>
      <w:r w:rsidR="008C50E2" w:rsidRPr="00442E8B">
        <w:t>6. godine</w:t>
      </w:r>
      <w:r w:rsidR="008C50E2" w:rsidRPr="00F878A3">
        <w:rPr>
          <w:b/>
        </w:rPr>
        <w:t>.</w:t>
      </w:r>
    </w:p>
    <w:p w:rsidRDefault="00415659" w:rsidP="00403825" w:rsidR="00415659">
      <w:pPr>
        <w:jc w:val="both"/>
      </w:pPr>
      <w:r>
        <w:t xml:space="preserve">  </w:t>
      </w:r>
      <w:r>
        <w:tab/>
      </w:r>
      <w:r>
        <w:tab/>
      </w:r>
    </w:p>
    <w:p w:rsidRDefault="00222A37" w:rsidP="00222A37" w:rsidR="00222A37" w:rsidRPr="00442E8B">
      <w:pPr>
        <w:ind w:left="1416"/>
        <w:jc w:val="both"/>
      </w:pPr>
      <w:r w:rsidRPr="00442E8B">
        <w:t>na listu C</w:t>
      </w:r>
      <w:r w:rsidR="00181464" w:rsidRPr="00442E8B">
        <w:t>:</w:t>
      </w:r>
    </w:p>
    <w:p w:rsidRDefault="00415659" w:rsidP="00222A37" w:rsidR="00415659" w:rsidRPr="00F878A3">
      <w:pPr>
        <w:ind w:left="1416"/>
        <w:jc w:val="both"/>
        <w:rPr>
          <w:b/>
        </w:rPr>
      </w:pPr>
    </w:p>
    <w:p w:rsidRDefault="00125208" w:rsidP="008C50E2" w:rsidR="00701EFC" w:rsidRPr="00442E8B">
      <w:pPr>
        <w:ind w:firstLine="708"/>
        <w:jc w:val="both"/>
      </w:pPr>
      <w:r w:rsidRPr="00F878A3">
        <w:rPr>
          <w:b/>
        </w:rPr>
        <w:t xml:space="preserve">          - </w:t>
      </w:r>
      <w:r w:rsidR="00222A37" w:rsidRPr="00442E8B">
        <w:t xml:space="preserve">redni broj </w:t>
      </w:r>
      <w:r w:rsidR="00442E8B" w:rsidRPr="00442E8B">
        <w:t>5</w:t>
      </w:r>
      <w:r w:rsidR="00222A37" w:rsidRPr="00442E8B">
        <w:t>.</w:t>
      </w:r>
      <w:r w:rsidR="00442E8B" w:rsidRPr="00442E8B">
        <w:t>2</w:t>
      </w:r>
      <w:r w:rsidR="00222A37" w:rsidRPr="00442E8B">
        <w:t>. –</w:t>
      </w:r>
      <w:r w:rsidR="00E537FA" w:rsidRPr="00442E8B">
        <w:t xml:space="preserve"> </w:t>
      </w:r>
      <w:r w:rsidR="00442E8B" w:rsidRPr="00442E8B">
        <w:t>zabilježbe obveze brisanja hipoteke uknjižene pod brojem Z-861/07 sukladno odredbi čl.347 st.3 Zakona o vlasništvu i  drugim stvarnim pravima</w:t>
      </w:r>
    </w:p>
    <w:p w:rsidRDefault="00E537FA" w:rsidP="007F2CEB" w:rsidR="00CA08C0" w:rsidRPr="00442E8B">
      <w:pPr>
        <w:ind w:firstLine="708"/>
        <w:jc w:val="both"/>
      </w:pPr>
      <w:r w:rsidRPr="00442E8B">
        <w:t xml:space="preserve"> </w:t>
      </w:r>
    </w:p>
    <w:p w:rsidRDefault="00415659" w:rsidP="008C50E2" w:rsidR="008C50E2" w:rsidRPr="00442E8B">
      <w:pPr>
        <w:ind w:firstLine="708"/>
        <w:jc w:val="both"/>
      </w:pPr>
      <w:r w:rsidRPr="00442E8B">
        <w:t xml:space="preserve">       </w:t>
      </w:r>
      <w:r w:rsidR="008771A9">
        <w:t xml:space="preserve">  </w:t>
      </w:r>
      <w:r w:rsidR="00125208" w:rsidRPr="00442E8B">
        <w:t xml:space="preserve">- </w:t>
      </w:r>
      <w:r w:rsidR="00CA08C0" w:rsidRPr="00442E8B">
        <w:t xml:space="preserve">redni broj </w:t>
      </w:r>
      <w:r w:rsidR="00442E8B" w:rsidRPr="00442E8B">
        <w:t>6</w:t>
      </w:r>
      <w:r w:rsidR="00CA08C0" w:rsidRPr="00442E8B">
        <w:t>.</w:t>
      </w:r>
      <w:r w:rsidR="008C50E2" w:rsidRPr="00442E8B">
        <w:t>1</w:t>
      </w:r>
      <w:r w:rsidR="00CA08C0" w:rsidRPr="00442E8B">
        <w:t xml:space="preserve">. – broj </w:t>
      </w:r>
      <w:r w:rsidRPr="00442E8B">
        <w:t>Z-</w:t>
      </w:r>
      <w:r w:rsidR="00442E8B" w:rsidRPr="00442E8B">
        <w:t>5670</w:t>
      </w:r>
      <w:r w:rsidRPr="00442E8B">
        <w:t>/</w:t>
      </w:r>
      <w:r w:rsidR="00B10599">
        <w:t>0</w:t>
      </w:r>
      <w:r w:rsidR="00442E8B" w:rsidRPr="00442E8B">
        <w:t>7</w:t>
      </w:r>
      <w:r w:rsidR="007F2CEB" w:rsidRPr="00442E8B">
        <w:t>-</w:t>
      </w:r>
      <w:r w:rsidR="008C50E2" w:rsidRPr="00442E8B">
        <w:t xml:space="preserve"> </w:t>
      </w:r>
      <w:r w:rsidRPr="00442E8B">
        <w:t xml:space="preserve"> uknjižbe založnog prava</w:t>
      </w:r>
      <w:r w:rsidR="007F2CEB" w:rsidRPr="00442E8B">
        <w:t xml:space="preserve"> </w:t>
      </w:r>
      <w:r w:rsidR="00442E8B" w:rsidRPr="00442E8B">
        <w:t>na nekretnine upisane u A za glavni dug od 3.500.000,00 Kn ( tri</w:t>
      </w:r>
      <w:r w:rsidR="008771A9">
        <w:t xml:space="preserve"> </w:t>
      </w:r>
      <w:r w:rsidR="00442E8B" w:rsidRPr="00442E8B">
        <w:t>milijuna</w:t>
      </w:r>
      <w:r w:rsidR="008771A9">
        <w:t xml:space="preserve"> </w:t>
      </w:r>
      <w:r w:rsidR="00442E8B" w:rsidRPr="00442E8B">
        <w:t>i</w:t>
      </w:r>
      <w:r w:rsidR="008771A9">
        <w:t xml:space="preserve"> </w:t>
      </w:r>
      <w:r w:rsidR="00442E8B" w:rsidRPr="00442E8B">
        <w:t>petsto</w:t>
      </w:r>
      <w:r w:rsidR="008771A9">
        <w:t xml:space="preserve"> </w:t>
      </w:r>
      <w:r w:rsidR="00442E8B" w:rsidRPr="00442E8B">
        <w:t>tisuća</w:t>
      </w:r>
      <w:r w:rsidR="008771A9">
        <w:t xml:space="preserve"> </w:t>
      </w:r>
      <w:r w:rsidR="00442E8B" w:rsidRPr="00442E8B">
        <w:t xml:space="preserve">kuna) </w:t>
      </w:r>
      <w:r w:rsidR="008771A9">
        <w:t>s ugovorenim</w:t>
      </w:r>
      <w:r w:rsidR="00442E8B" w:rsidRPr="00442E8B">
        <w:t xml:space="preserve"> naknadama i troškovima i kamatom </w:t>
      </w:r>
      <w:r w:rsidR="00B10599">
        <w:t>izvršene po osnovi Ugovora o osiguranju od 13. lipnja 2007. godine br.Ov-14119/2007 za</w:t>
      </w:r>
      <w:r w:rsidR="00442E8B" w:rsidRPr="00442E8B">
        <w:t xml:space="preserve"> korist EURO-PETROL d.o.o. Rijeka, Martinkovac br.143B</w:t>
      </w:r>
    </w:p>
    <w:p w:rsidRDefault="008C50E2" w:rsidP="008C50E2" w:rsidR="008C50E2" w:rsidRPr="00442E8B">
      <w:pPr>
        <w:ind w:firstLine="708"/>
        <w:jc w:val="both"/>
      </w:pPr>
    </w:p>
    <w:p w:rsidRDefault="008C50E2" w:rsidP="008C50E2" w:rsidR="008C50E2">
      <w:pPr>
        <w:ind w:firstLine="708"/>
        <w:jc w:val="both"/>
      </w:pPr>
      <w:r w:rsidRPr="00442E8B">
        <w:t xml:space="preserve"> </w:t>
      </w:r>
      <w:r w:rsidRPr="00442E8B">
        <w:tab/>
        <w:t xml:space="preserve">- redni broj </w:t>
      </w:r>
      <w:r w:rsidR="00442E8B" w:rsidRPr="00442E8B">
        <w:t>6.2. – broj Z-550</w:t>
      </w:r>
      <w:r w:rsidRPr="00442E8B">
        <w:t>/</w:t>
      </w:r>
      <w:r w:rsidR="00442E8B" w:rsidRPr="00442E8B">
        <w:t>09</w:t>
      </w:r>
      <w:r w:rsidRPr="00442E8B">
        <w:t xml:space="preserve"> – </w:t>
      </w:r>
      <w:r w:rsidR="00442E8B" w:rsidRPr="00442E8B">
        <w:t>uknjižbe</w:t>
      </w:r>
      <w:r w:rsidR="00442E8B">
        <w:t xml:space="preserve"> ustupa prvenstva založnog prava Z-549/09 pred uknjiženim zalogom pod br. Z-5670/07 izvršene po osnovi Sporazuma radi ustupa reda prvenstva od 10.</w:t>
      </w:r>
      <w:r w:rsidR="009B36AB">
        <w:t xml:space="preserve"> </w:t>
      </w:r>
      <w:r w:rsidR="00442E8B">
        <w:t>prosinca 2008.</w:t>
      </w:r>
      <w:r w:rsidR="009B36AB">
        <w:t xml:space="preserve"> </w:t>
      </w:r>
      <w:r w:rsidR="00442E8B">
        <w:t xml:space="preserve">godine </w:t>
      </w:r>
      <w:r w:rsidR="007F6F06">
        <w:t>broj Ov-563/2009 solemniziranog</w:t>
      </w:r>
      <w:r w:rsidR="00442E8B">
        <w:t xml:space="preserve"> po javom bilježniku Mariji Grozdanić-Dekleva i</w:t>
      </w:r>
      <w:r w:rsidR="007F6F06">
        <w:t>z Rijeke i broj Ov-499/09 solem</w:t>
      </w:r>
      <w:r w:rsidR="00442E8B">
        <w:t>niziranog kod javnog bilježnika Nade Kemec iz Slavonskog Broda</w:t>
      </w:r>
    </w:p>
    <w:p w:rsidRDefault="00442E8B" w:rsidP="008C50E2" w:rsidR="00442E8B">
      <w:pPr>
        <w:ind w:firstLine="708"/>
        <w:jc w:val="both"/>
      </w:pPr>
    </w:p>
    <w:p w:rsidRDefault="00317C44" w:rsidP="00317C44" w:rsidR="00442E8B">
      <w:pPr>
        <w:jc w:val="both"/>
      </w:pPr>
      <w:r>
        <w:t xml:space="preserve">                         - </w:t>
      </w:r>
      <w:r w:rsidR="00442E8B">
        <w:t>redni broj 6.3.- prvenstvenog reda ustupljenog zalogu pod Z-358/11</w:t>
      </w:r>
    </w:p>
    <w:p w:rsidRDefault="00442E8B" w:rsidP="00442E8B" w:rsidR="00442E8B">
      <w:pPr>
        <w:jc w:val="both"/>
      </w:pPr>
    </w:p>
    <w:p w:rsidRDefault="00442E8B" w:rsidP="00442E8B" w:rsidR="00442E8B">
      <w:pPr>
        <w:jc w:val="both"/>
      </w:pPr>
      <w:r>
        <w:t xml:space="preserve"> </w:t>
      </w:r>
      <w:r>
        <w:tab/>
      </w:r>
      <w:r>
        <w:tab/>
        <w:t>-  redni broj 6.4.- zabilježbe obveze brisanja hipoteke uknjižene pod Z-5670/07 sukladno odredbi čl.347 st.3 Zakona o vlasništvu i drugim stvarnim pravima</w:t>
      </w:r>
    </w:p>
    <w:p w:rsidRDefault="003B0673" w:rsidP="00442E8B" w:rsidR="003B0673">
      <w:pPr>
        <w:jc w:val="both"/>
      </w:pPr>
    </w:p>
    <w:p w:rsidRDefault="003B0673" w:rsidP="003B0673" w:rsidR="003B0673">
      <w:pPr>
        <w:jc w:val="both"/>
      </w:pPr>
      <w:r>
        <w:t xml:space="preserve"> </w:t>
      </w:r>
      <w:r>
        <w:tab/>
      </w:r>
      <w:r>
        <w:tab/>
        <w:t>- redni broj 7.2.</w:t>
      </w:r>
      <w:r w:rsidR="002F4365">
        <w:t xml:space="preserve">  - </w:t>
      </w:r>
      <w:r>
        <w:t xml:space="preserve"> </w:t>
      </w:r>
      <w:r w:rsidRPr="003B0673">
        <w:t xml:space="preserve">broj Z-550/09 – uknjižbe ustupa prvenstva založnog prava </w:t>
      </w:r>
      <w:r w:rsidR="001B6363">
        <w:t xml:space="preserve">pod brojem </w:t>
      </w:r>
      <w:r w:rsidRPr="003B0673">
        <w:t>Z-549/09</w:t>
      </w:r>
      <w:r w:rsidR="001B6363">
        <w:t xml:space="preserve"> pred uknjiženim zalogom pod brojem</w:t>
      </w:r>
      <w:r w:rsidRPr="003B0673">
        <w:t xml:space="preserve"> Z-5670/07 izvršene po osnovi Sporazuma radi ustupa reda prvenstva od 10.</w:t>
      </w:r>
      <w:r w:rsidR="00FE20FF">
        <w:t xml:space="preserve"> </w:t>
      </w:r>
      <w:r w:rsidRPr="003B0673">
        <w:t>prosinca 200</w:t>
      </w:r>
      <w:r w:rsidR="001B6363">
        <w:t>8.</w:t>
      </w:r>
      <w:r w:rsidR="00FE20FF">
        <w:t xml:space="preserve"> </w:t>
      </w:r>
      <w:r w:rsidR="001B6363">
        <w:t xml:space="preserve">godine broj Ov-563/2009 solemniziranog </w:t>
      </w:r>
      <w:r w:rsidRPr="003B0673">
        <w:t>po javom bilježniku Mariji Grozdanić-Dekleva iz Rijeke i broj Ov</w:t>
      </w:r>
      <w:r w:rsidR="001B6363">
        <w:t>-499/09 solemn</w:t>
      </w:r>
      <w:r w:rsidR="00FE20FF">
        <w:t>i</w:t>
      </w:r>
      <w:r w:rsidRPr="003B0673">
        <w:t>ziranog kod javnog bilježnika Nade Kemec iz Slavonskog Broda</w:t>
      </w:r>
    </w:p>
    <w:p w:rsidRDefault="003B0673" w:rsidP="003B0673" w:rsidR="003B0673">
      <w:pPr>
        <w:jc w:val="both"/>
      </w:pPr>
    </w:p>
    <w:p w:rsidRDefault="003B0673" w:rsidP="003B0673" w:rsidR="003B0673">
      <w:pPr>
        <w:jc w:val="both"/>
      </w:pPr>
      <w:r>
        <w:t xml:space="preserve"> </w:t>
      </w:r>
      <w:r>
        <w:tab/>
      </w:r>
      <w:r>
        <w:tab/>
        <w:t>-</w:t>
      </w:r>
      <w:r w:rsidR="00442E8B" w:rsidRPr="003B0673">
        <w:t xml:space="preserve">redni broj </w:t>
      </w:r>
      <w:r>
        <w:t>7</w:t>
      </w:r>
      <w:r w:rsidR="00442E8B" w:rsidRPr="003B0673">
        <w:t>.</w:t>
      </w:r>
      <w:r>
        <w:t>3</w:t>
      </w:r>
      <w:r w:rsidR="00442E8B" w:rsidRPr="003B0673">
        <w:t>.- zabilježbe obveze brisanja hipot</w:t>
      </w:r>
      <w:r w:rsidRPr="003B0673">
        <w:t>e</w:t>
      </w:r>
      <w:r w:rsidR="00442E8B" w:rsidRPr="003B0673">
        <w:t>ke uknjižene pod Z-</w:t>
      </w:r>
      <w:r>
        <w:t>549/09</w:t>
      </w:r>
      <w:r w:rsidR="006076FC">
        <w:t xml:space="preserve"> sukladno odredbi čl.347.</w:t>
      </w:r>
      <w:r w:rsidR="00442E8B" w:rsidRPr="003B0673">
        <w:t xml:space="preserve"> st.3 Zakona o vlasništvu i drugim stvarnim pravima</w:t>
      </w:r>
    </w:p>
    <w:p w:rsidRDefault="003B0673" w:rsidP="003B0673" w:rsidR="003B0673">
      <w:pPr>
        <w:jc w:val="both"/>
      </w:pPr>
    </w:p>
    <w:p w:rsidRDefault="003B0673" w:rsidP="003B0673" w:rsidR="003B0673">
      <w:pPr>
        <w:jc w:val="both"/>
        <w:rPr>
          <w:b/>
        </w:rPr>
      </w:pPr>
      <w:r>
        <w:t xml:space="preserve"> </w:t>
      </w:r>
      <w:r>
        <w:tab/>
      </w:r>
      <w:r>
        <w:tab/>
      </w:r>
      <w:r w:rsidR="008E20CD">
        <w:t>-</w:t>
      </w:r>
      <w:r>
        <w:t>redni broj 8.1. –</w:t>
      </w:r>
      <w:r w:rsidR="004E45C3">
        <w:t xml:space="preserve"> </w:t>
      </w:r>
      <w:r w:rsidR="006111E1">
        <w:t xml:space="preserve">broj Z-1570/10 - </w:t>
      </w:r>
      <w:r w:rsidR="004E45C3">
        <w:t>uknjižbe</w:t>
      </w:r>
      <w:r>
        <w:t xml:space="preserve"> prava zaloga na nekretninama upisanim u A za iznos cjelokupne tražbine u iznosu od 802.000,00 EUR-a ( o</w:t>
      </w:r>
      <w:r w:rsidR="004E45C3">
        <w:t>samstodvijetisućeeura) protuvri</w:t>
      </w:r>
      <w:r>
        <w:t>j</w:t>
      </w:r>
      <w:r w:rsidR="004E45C3">
        <w:t>e</w:t>
      </w:r>
      <w:r>
        <w:t xml:space="preserve">dnosti kuna prema srednjem tečaju Hypo Alpe </w:t>
      </w:r>
      <w:r w:rsidR="004E45C3">
        <w:t>–</w:t>
      </w:r>
      <w:r>
        <w:t>Adria</w:t>
      </w:r>
      <w:r w:rsidR="006111E1">
        <w:t xml:space="preserve"> </w:t>
      </w:r>
      <w:r>
        <w:t xml:space="preserve"> ban</w:t>
      </w:r>
      <w:r w:rsidR="004E45C3">
        <w:t>k d.d. za EUR važećim na dan ko</w:t>
      </w:r>
      <w:r>
        <w:t>r</w:t>
      </w:r>
      <w:r w:rsidR="004E45C3">
        <w:t>i</w:t>
      </w:r>
      <w:r>
        <w:t>štenja kredita s kamatama šestomjesečni EURIBOR, s dodatkom marže od 8%</w:t>
      </w:r>
      <w:r w:rsidR="004E45C3">
        <w:t>,</w:t>
      </w:r>
      <w:r>
        <w:t xml:space="preserve"> dekurzivno godišn</w:t>
      </w:r>
      <w:r w:rsidR="004E45C3">
        <w:t>je, troškovima i naknadama izvr</w:t>
      </w:r>
      <w:r>
        <w:t>š</w:t>
      </w:r>
      <w:r w:rsidR="004E45C3">
        <w:t>ene</w:t>
      </w:r>
      <w:r>
        <w:t xml:space="preserve"> po osn</w:t>
      </w:r>
      <w:r w:rsidR="00CD2A0A">
        <w:t>o</w:t>
      </w:r>
      <w:r>
        <w:t>v</w:t>
      </w:r>
      <w:r w:rsidR="00CD2A0A">
        <w:t>i</w:t>
      </w:r>
      <w:r>
        <w:t xml:space="preserve"> Ugovora o kreditu broj 801-51006530 sa Sporazumom o osiguranju novčane tražbine od 16.</w:t>
      </w:r>
      <w:r w:rsidR="006111E1">
        <w:t xml:space="preserve"> </w:t>
      </w:r>
      <w:r>
        <w:t>veljače 2010.</w:t>
      </w:r>
      <w:r w:rsidR="006111E1">
        <w:t xml:space="preserve"> </w:t>
      </w:r>
      <w:r>
        <w:t>godine broj Ov</w:t>
      </w:r>
      <w:r w:rsidR="004E45C3">
        <w:t>-</w:t>
      </w:r>
      <w:r>
        <w:t xml:space="preserve"> 1409/10 i Sporazuma radi ustupa reda prvenstva od 17.veljače 2010.</w:t>
      </w:r>
      <w:r w:rsidR="006111E1">
        <w:t xml:space="preserve"> </w:t>
      </w:r>
      <w:r>
        <w:t xml:space="preserve">godine broj Ov-2537/10 za korist </w:t>
      </w:r>
      <w:r w:rsidRPr="008E20CD">
        <w:t>H-ABDUCO d.o.o. Zagreb, Slavonska avenija</w:t>
      </w:r>
      <w:r w:rsidR="004E45C3">
        <w:t xml:space="preserve"> 6 A</w:t>
      </w:r>
      <w:r w:rsidRPr="008E20CD">
        <w:t>, OIB</w:t>
      </w:r>
      <w:r w:rsidR="008E20CD" w:rsidRPr="008E20CD">
        <w:t>13667298928</w:t>
      </w:r>
    </w:p>
    <w:p w:rsidRDefault="00CD2A0A" w:rsidP="003B0673" w:rsidR="00CD2A0A">
      <w:pPr>
        <w:jc w:val="both"/>
        <w:rPr>
          <w:b/>
        </w:rPr>
      </w:pPr>
    </w:p>
    <w:p w:rsidRDefault="00CD2A0A" w:rsidP="003B0673" w:rsidR="00CD2A0A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8E20CD">
        <w:rPr>
          <w:b/>
        </w:rPr>
        <w:t>-</w:t>
      </w:r>
      <w:r w:rsidRPr="00CD2A0A">
        <w:t xml:space="preserve">redni broj 8.2.- </w:t>
      </w:r>
      <w:r w:rsidR="00442E8B" w:rsidRPr="00CD2A0A">
        <w:t>zabilježbe obveze brisanja hipot</w:t>
      </w:r>
      <w:r w:rsidR="003B0673" w:rsidRPr="00CD2A0A">
        <w:t>e</w:t>
      </w:r>
      <w:r w:rsidR="00442E8B" w:rsidRPr="00CD2A0A">
        <w:t>ke uknjižene pod Z-</w:t>
      </w:r>
      <w:r>
        <w:t>1570/10</w:t>
      </w:r>
      <w:r w:rsidR="00442E8B" w:rsidRPr="00CD2A0A">
        <w:t xml:space="preserve"> sukladno odredbi čl.347 st.3 Zakona o vlasništvu i drugim stvarnim pravima</w:t>
      </w:r>
    </w:p>
    <w:p w:rsidRDefault="00CD2A0A" w:rsidP="003B0673" w:rsidR="00CD2A0A">
      <w:pPr>
        <w:jc w:val="both"/>
      </w:pPr>
    </w:p>
    <w:p w:rsidRDefault="00CD2A0A" w:rsidP="003B0673" w:rsidR="00A406B4">
      <w:pPr>
        <w:jc w:val="both"/>
      </w:pPr>
      <w:r>
        <w:lastRenderedPageBreak/>
        <w:t xml:space="preserve"> </w:t>
      </w:r>
      <w:r>
        <w:tab/>
      </w:r>
      <w:r>
        <w:tab/>
      </w:r>
    </w:p>
    <w:p w:rsidRDefault="00A406B4" w:rsidP="00A406B4" w:rsidR="00A406B4">
      <w:pPr>
        <w:jc w:val="right"/>
        <w:rPr>
          <w:b/>
        </w:rPr>
      </w:pPr>
      <w:r w:rsidRPr="00A406B4">
        <w:rPr>
          <w:b/>
        </w:rPr>
        <w:t xml:space="preserve">Broj:7/ St-130/2016-65    </w:t>
      </w:r>
    </w:p>
    <w:p w:rsidRDefault="00A406B4" w:rsidP="00A406B4" w:rsidR="00A406B4">
      <w:pPr>
        <w:jc w:val="right"/>
      </w:pPr>
    </w:p>
    <w:p w:rsidRDefault="00A406B4" w:rsidP="003B0673" w:rsidR="00CD2A0A" w:rsidRPr="008E20CD">
      <w:pPr>
        <w:jc w:val="both"/>
      </w:pPr>
      <w:r>
        <w:t xml:space="preserve"> </w:t>
      </w:r>
      <w:r>
        <w:tab/>
      </w:r>
      <w:r>
        <w:tab/>
      </w:r>
      <w:r w:rsidR="008E20CD">
        <w:t>-</w:t>
      </w:r>
      <w:r w:rsidR="008B2205">
        <w:t xml:space="preserve"> </w:t>
      </w:r>
      <w:r w:rsidR="00CD2A0A">
        <w:t xml:space="preserve">redni broj 8.5.- broj Z-2852/2015 </w:t>
      </w:r>
      <w:r w:rsidR="00E663ED">
        <w:t>–</w:t>
      </w:r>
      <w:r w:rsidR="00CD2A0A">
        <w:t xml:space="preserve"> uknjižbe</w:t>
      </w:r>
      <w:r w:rsidR="00E663ED">
        <w:t>,</w:t>
      </w:r>
      <w:r w:rsidR="00CD2A0A">
        <w:t xml:space="preserve"> ustupanja založnog prava Ugovoru o ustupu tražbine broj </w:t>
      </w:r>
      <w:r w:rsidR="00E663ED">
        <w:t>Ov-712/14-2 11.04.2014., Aneks U</w:t>
      </w:r>
      <w:r w:rsidR="00CD2A0A">
        <w:t xml:space="preserve">govoru o ustupu tražbine br.Ov-684/15-2 11.03.2015. </w:t>
      </w:r>
      <w:r w:rsidR="006111E1">
        <w:t>za</w:t>
      </w:r>
      <w:r w:rsidR="00CD2A0A">
        <w:t xml:space="preserve"> korist</w:t>
      </w:r>
      <w:r w:rsidR="00CD2A0A" w:rsidRPr="00CD2A0A">
        <w:rPr>
          <w:b/>
        </w:rPr>
        <w:t xml:space="preserve"> </w:t>
      </w:r>
      <w:r w:rsidR="008E20CD" w:rsidRPr="008E20CD">
        <w:t>H-ABDUCO d.o.o. Zagreb, Slavonska avenija</w:t>
      </w:r>
      <w:r w:rsidR="00E663ED">
        <w:t xml:space="preserve"> 6 A</w:t>
      </w:r>
      <w:r w:rsidR="008E20CD" w:rsidRPr="008E20CD">
        <w:t>, OIB13667298928</w:t>
      </w:r>
    </w:p>
    <w:p w:rsidRDefault="00CD2A0A" w:rsidP="003B0673" w:rsidR="00CD2A0A">
      <w:pPr>
        <w:jc w:val="both"/>
        <w:rPr>
          <w:b/>
        </w:rPr>
      </w:pPr>
    </w:p>
    <w:p w:rsidRDefault="00CD2A0A" w:rsidP="00CD2A0A" w:rsidR="00CD2A0A">
      <w:pPr>
        <w:jc w:val="both"/>
      </w:pPr>
      <w:r>
        <w:rPr>
          <w:b/>
        </w:rPr>
        <w:tab/>
      </w:r>
      <w:r>
        <w:rPr>
          <w:b/>
        </w:rPr>
        <w:tab/>
      </w:r>
      <w:r w:rsidR="008B2205">
        <w:rPr>
          <w:b/>
        </w:rPr>
        <w:t xml:space="preserve">- </w:t>
      </w:r>
      <w:r>
        <w:t>redni broj 9.1.- broj Z-1570/10 – uknjižbe ustupa prvenstva založnog prava pod br.</w:t>
      </w:r>
      <w:r w:rsidR="008B2205">
        <w:t xml:space="preserve"> </w:t>
      </w:r>
      <w:r>
        <w:t>Z-1570/10 pred zalogom  pod br</w:t>
      </w:r>
      <w:r w:rsidR="008B2205">
        <w:t xml:space="preserve">.  </w:t>
      </w:r>
      <w:r>
        <w:t>Z-5670/</w:t>
      </w:r>
      <w:r w:rsidR="006111E1">
        <w:t>0</w:t>
      </w:r>
      <w:r>
        <w:t>7 izvršene po osnovi Sporazuma radi ustupa reda prvenstva od 17.</w:t>
      </w:r>
      <w:r w:rsidR="008E20CD">
        <w:t xml:space="preserve"> </w:t>
      </w:r>
      <w:r>
        <w:t>veljače 2010.</w:t>
      </w:r>
      <w:r w:rsidR="008E20CD">
        <w:t xml:space="preserve"> </w:t>
      </w:r>
      <w:r>
        <w:t xml:space="preserve">godine br.Ov-2537/10 ovjerene po javnom bilježniku </w:t>
      </w:r>
      <w:r w:rsidR="003B0673" w:rsidRPr="00CD2A0A">
        <w:t xml:space="preserve">Mariji </w:t>
      </w:r>
      <w:r w:rsidR="00F02BC0">
        <w:t xml:space="preserve">Grozdanić-Dekleva iz Rijeke, </w:t>
      </w:r>
      <w:r w:rsidR="003B0673" w:rsidRPr="00CD2A0A">
        <w:t xml:space="preserve">solemniziranog </w:t>
      </w:r>
      <w:r w:rsidR="00F02BC0">
        <w:t>po javnom</w:t>
      </w:r>
      <w:r w:rsidR="003B0673" w:rsidRPr="00CD2A0A">
        <w:t xml:space="preserve"> bilježnika Nad</w:t>
      </w:r>
      <w:r w:rsidR="00F02BC0">
        <w:t>i Kemec ,</w:t>
      </w:r>
      <w:r w:rsidR="003B0673" w:rsidRPr="00CD2A0A">
        <w:t xml:space="preserve"> Slavonsk</w:t>
      </w:r>
      <w:r w:rsidR="00F02BC0">
        <w:t>i</w:t>
      </w:r>
      <w:r w:rsidR="003B0673" w:rsidRPr="00CD2A0A">
        <w:t xml:space="preserve"> Brod</w:t>
      </w:r>
    </w:p>
    <w:p w:rsidRDefault="00F02BC0" w:rsidP="00CD2A0A" w:rsidR="00F02BC0">
      <w:pPr>
        <w:jc w:val="both"/>
      </w:pPr>
    </w:p>
    <w:p w:rsidRDefault="00F02BC0" w:rsidP="003B0673" w:rsidR="008E20CD">
      <w:pPr>
        <w:jc w:val="both"/>
      </w:pPr>
      <w:r>
        <w:t xml:space="preserve"> </w:t>
      </w:r>
      <w:r>
        <w:tab/>
      </w:r>
      <w:r>
        <w:tab/>
        <w:t xml:space="preserve">-redni broj </w:t>
      </w:r>
      <w:r w:rsidR="005801DD">
        <w:t>10.1.- broj Z-358/11  - uknjižb</w:t>
      </w:r>
      <w:r>
        <w:t xml:space="preserve">e prava zaloga za iznos cjelokupne tražbine u iznosu od 1.000.000,00 HRK slovima: (jedanmilijun kuna) sa kamatama troškovima </w:t>
      </w:r>
      <w:r w:rsidR="005801DD">
        <w:t>i naknadama izvršene po osnovi U</w:t>
      </w:r>
      <w:r>
        <w:t>govora o izdavanju garancije br.801-58012300 sa Sporazumom o osiguranju novčane tražbine od 13.</w:t>
      </w:r>
      <w:r w:rsidR="00DE4D54">
        <w:t xml:space="preserve"> </w:t>
      </w:r>
      <w:r>
        <w:t>siječnja 2011.</w:t>
      </w:r>
      <w:r w:rsidR="00DE4D54">
        <w:t xml:space="preserve"> </w:t>
      </w:r>
      <w:r>
        <w:t>godine koji je solemniziran kod javnog bilježnika Nade Kemec iz Slavonskog Broda, Trg pobjede 22 pod br. Ov-315/11 i Sporazuma radi ustupa reda prvenstva od 13.</w:t>
      </w:r>
      <w:r w:rsidR="00DE4D54">
        <w:t xml:space="preserve"> </w:t>
      </w:r>
      <w:r>
        <w:t>siječnja 2011.</w:t>
      </w:r>
      <w:r w:rsidR="00DE4D54">
        <w:t xml:space="preserve"> </w:t>
      </w:r>
      <w:r>
        <w:t>godine broj Ov-326/11 i br.Ov-483/11</w:t>
      </w:r>
      <w:r w:rsidRPr="00F02BC0">
        <w:t xml:space="preserve"> </w:t>
      </w:r>
      <w:r>
        <w:t>za</w:t>
      </w:r>
      <w:r w:rsidRPr="00F02BC0">
        <w:t xml:space="preserve"> korist</w:t>
      </w:r>
      <w:r w:rsidRPr="00F02BC0">
        <w:rPr>
          <w:b/>
        </w:rPr>
        <w:t xml:space="preserve"> </w:t>
      </w:r>
      <w:r w:rsidR="008E20CD" w:rsidRPr="008E20CD">
        <w:t>H-ABDUCO d.o.o. Zagreb, Slavonska avenija</w:t>
      </w:r>
      <w:r w:rsidR="00E31FDA">
        <w:t xml:space="preserve"> 6 A</w:t>
      </w:r>
      <w:r w:rsidR="008E20CD" w:rsidRPr="008E20CD">
        <w:t>, OIB13667298928</w:t>
      </w:r>
    </w:p>
    <w:p w:rsidRDefault="00C4704D" w:rsidP="003B0673" w:rsidR="00C4704D">
      <w:pPr>
        <w:jc w:val="both"/>
      </w:pPr>
    </w:p>
    <w:p w:rsidRDefault="00F02BC0" w:rsidP="00F02BC0" w:rsidR="00F02BC0">
      <w:pPr>
        <w:jc w:val="both"/>
      </w:pPr>
      <w:r>
        <w:t xml:space="preserve"> </w:t>
      </w:r>
      <w:r>
        <w:tab/>
      </w:r>
      <w:r>
        <w:tab/>
      </w:r>
      <w:r w:rsidR="009D335F">
        <w:t>-</w:t>
      </w:r>
      <w:r>
        <w:t>redni broj 10.2.- zabilježbe zajedničke hipoteke u zk.ul.br.788 i zk.ul 844 k.o. Gromačnik kao sporedni ulošci</w:t>
      </w:r>
    </w:p>
    <w:p w:rsidRDefault="00F02BC0" w:rsidP="00F02BC0" w:rsidR="00F02BC0">
      <w:pPr>
        <w:jc w:val="both"/>
      </w:pPr>
    </w:p>
    <w:p w:rsidRDefault="00F02BC0" w:rsidP="00F02BC0" w:rsidR="00F02BC0">
      <w:pPr>
        <w:jc w:val="both"/>
      </w:pPr>
      <w:r>
        <w:t xml:space="preserve"> </w:t>
      </w:r>
      <w:r>
        <w:tab/>
      </w:r>
      <w:r>
        <w:tab/>
      </w:r>
      <w:r w:rsidR="009D335F">
        <w:t>-</w:t>
      </w:r>
      <w:r>
        <w:t>redni broj 10.3.- uknjižb</w:t>
      </w:r>
      <w:r w:rsidR="00CF4FB6">
        <w:t>e ustupa prvenstvenog reda pravu</w:t>
      </w:r>
      <w:r>
        <w:t xml:space="preserve"> zaloga pod brojem Z-358/11 </w:t>
      </w:r>
      <w:r w:rsidR="00D0685D">
        <w:t xml:space="preserve">uknjiženog </w:t>
      </w:r>
      <w:r w:rsidR="00A406B4">
        <w:t>u</w:t>
      </w:r>
      <w:r w:rsidR="00D0685D">
        <w:t xml:space="preserve"> korist Hypo Alpe –</w:t>
      </w:r>
      <w:r>
        <w:t>Adria</w:t>
      </w:r>
      <w:r w:rsidR="00D0685D">
        <w:t xml:space="preserve"> </w:t>
      </w:r>
      <w:r w:rsidR="00A406B4">
        <w:t>b</w:t>
      </w:r>
      <w:r w:rsidR="00D0685D">
        <w:t xml:space="preserve">ank </w:t>
      </w:r>
      <w:r>
        <w:t xml:space="preserve"> d.d. Zagreb, Slavonska 6 za dug od 1.000.000,00 HRK sa kamatama , troškovima i naknadama koje stupa naprijed ( C rbr 10.1) u prvenstveni red zaloga pod Z-567</w:t>
      </w:r>
      <w:r w:rsidR="00D83CCD">
        <w:t>0</w:t>
      </w:r>
      <w:r>
        <w:t>/07 ( C rbr 6.1.) uknjiženog u korist EURO-PETROL d.o.o Rijeka, Martinkovec 143 B za dug od 3.500.000,00 Kn s ugovorenim naknadama i troškovima koje stupa natrag</w:t>
      </w:r>
    </w:p>
    <w:p w:rsidRDefault="00F02BC0" w:rsidP="00F02BC0" w:rsidR="00F02BC0">
      <w:pPr>
        <w:jc w:val="both"/>
      </w:pPr>
    </w:p>
    <w:p w:rsidRDefault="00F02BC0" w:rsidP="00F02BC0" w:rsidR="00F02BC0">
      <w:pPr>
        <w:jc w:val="both"/>
      </w:pPr>
      <w:r>
        <w:t xml:space="preserve"> </w:t>
      </w:r>
      <w:r>
        <w:tab/>
      </w:r>
      <w:r>
        <w:tab/>
      </w:r>
      <w:r w:rsidR="009D335F">
        <w:t>-</w:t>
      </w:r>
      <w:r>
        <w:t xml:space="preserve">redni broj 10.4. - </w:t>
      </w:r>
      <w:r w:rsidRPr="00F02BC0">
        <w:t>zabilježbe obveze brisanja hipoteke uknjižene pod Z-</w:t>
      </w:r>
      <w:r>
        <w:t>358/11</w:t>
      </w:r>
      <w:r w:rsidRPr="00F02BC0">
        <w:t xml:space="preserve"> sukladno odredbi čl.347 st.3 Zakona o vlasništvu i drugim stvarnim pravima</w:t>
      </w:r>
    </w:p>
    <w:p w:rsidRDefault="00F02BC0" w:rsidP="00F02BC0" w:rsidR="00F02BC0">
      <w:pPr>
        <w:jc w:val="both"/>
      </w:pPr>
    </w:p>
    <w:p w:rsidRDefault="00F02BC0" w:rsidP="00F02BC0" w:rsidR="00F02BC0">
      <w:pPr>
        <w:jc w:val="both"/>
        <w:rPr>
          <w:b/>
        </w:rPr>
      </w:pPr>
      <w:r>
        <w:t xml:space="preserve"> </w:t>
      </w:r>
      <w:r>
        <w:tab/>
      </w:r>
      <w:r>
        <w:tab/>
      </w:r>
      <w:r w:rsidR="009D335F">
        <w:t>-</w:t>
      </w:r>
      <w:r>
        <w:t>redni broj 10.5. –broj Z-2852/2015 – uknjižbe, ustupanje založnog prava, Ugovor o ustupu tražbine broj Ov-712/14-2 11.04.2014.</w:t>
      </w:r>
      <w:r w:rsidR="00E31FDA">
        <w:t>, Aneks U</w:t>
      </w:r>
      <w:r w:rsidRPr="00F02BC0">
        <w:t>govoru o ustupu tražbine br.Ov-684/15-2 11.03.2015. u korist</w:t>
      </w:r>
      <w:r w:rsidRPr="00F02BC0">
        <w:rPr>
          <w:b/>
        </w:rPr>
        <w:t xml:space="preserve"> </w:t>
      </w:r>
      <w:r w:rsidR="008E20CD" w:rsidRPr="008E20CD">
        <w:t>H-ABDUCO d.o.o. Zagreb, Slavonska avenija</w:t>
      </w:r>
      <w:r w:rsidR="00E31FDA">
        <w:t xml:space="preserve"> 6A</w:t>
      </w:r>
      <w:r w:rsidR="008E20CD" w:rsidRPr="008E20CD">
        <w:t>, OIB13667298928</w:t>
      </w:r>
    </w:p>
    <w:p w:rsidRDefault="009D335F" w:rsidP="00F02BC0" w:rsidR="009D335F">
      <w:pPr>
        <w:jc w:val="both"/>
        <w:rPr>
          <w:b/>
        </w:rPr>
      </w:pPr>
    </w:p>
    <w:p w:rsidRDefault="009D335F" w:rsidP="00F02BC0" w:rsidR="009D335F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-</w:t>
      </w:r>
      <w:r w:rsidRPr="009D335F">
        <w:t>redni</w:t>
      </w:r>
      <w:r>
        <w:t xml:space="preserve"> broj 11.1.</w:t>
      </w:r>
      <w:r w:rsidR="000A379A">
        <w:t xml:space="preserve"> </w:t>
      </w:r>
      <w:r>
        <w:t>- broj Z-144/13 – uknjižbe prava zaloga na nekretnine upisane u A radi osiguranja novčane tražbine predlagatelja osiguranja u ukupnom iznosu od 1.397.965,76 Kn zajedno s pripadajućom zakonskom zateznom kamatom te svim kamatama, naknadama i troškovima određenim rješenjem o osiguranju broj Ov-3618/12 izvršene po osnovi rješenja o osiguranju Općinskog suda u Slavonskom Brodu od 02.</w:t>
      </w:r>
      <w:r w:rsidR="008E20CD">
        <w:t xml:space="preserve"> </w:t>
      </w:r>
      <w:r>
        <w:t xml:space="preserve">siječnja 2013. </w:t>
      </w:r>
      <w:r w:rsidR="008E20CD">
        <w:t>br</w:t>
      </w:r>
      <w:r>
        <w:t>.Ov-3618/12 i isprava u zbirci isprava pod br.Z-6189/12, sukladno čl.16 Zakona o zemljišni</w:t>
      </w:r>
      <w:r w:rsidR="000A379A">
        <w:t>m knjigama za korist Republike H</w:t>
      </w:r>
      <w:r>
        <w:t>rvatske, Ministarstva financija, Porezne uprave Slavonski Brod</w:t>
      </w:r>
      <w:r w:rsidR="008E20CD">
        <w:t>.</w:t>
      </w:r>
    </w:p>
    <w:p w:rsidRDefault="009D335F" w:rsidP="00F02BC0" w:rsidR="009D335F">
      <w:pPr>
        <w:jc w:val="both"/>
      </w:pPr>
    </w:p>
    <w:p w:rsidRDefault="009D335F" w:rsidP="00F02BC0" w:rsidR="00A406B4">
      <w:pPr>
        <w:jc w:val="both"/>
      </w:pPr>
      <w:r>
        <w:lastRenderedPageBreak/>
        <w:t xml:space="preserve"> </w:t>
      </w:r>
      <w:r>
        <w:tab/>
      </w:r>
      <w:r>
        <w:tab/>
      </w:r>
    </w:p>
    <w:p w:rsidRDefault="00A406B4" w:rsidP="00A406B4" w:rsidR="00A406B4">
      <w:pPr>
        <w:jc w:val="right"/>
        <w:rPr>
          <w:b/>
        </w:rPr>
      </w:pPr>
      <w:r w:rsidRPr="00A406B4">
        <w:rPr>
          <w:b/>
        </w:rPr>
        <w:t xml:space="preserve">Broj:7/ St-130/2016-65    </w:t>
      </w:r>
    </w:p>
    <w:p w:rsidRDefault="00A406B4" w:rsidP="00A406B4" w:rsidR="00A406B4">
      <w:pPr>
        <w:jc w:val="right"/>
      </w:pPr>
    </w:p>
    <w:p w:rsidRDefault="00A406B4" w:rsidP="00F02BC0" w:rsidR="009D335F">
      <w:pPr>
        <w:jc w:val="both"/>
      </w:pPr>
      <w:r>
        <w:t xml:space="preserve"> </w:t>
      </w:r>
      <w:r>
        <w:tab/>
      </w:r>
      <w:r>
        <w:tab/>
      </w:r>
      <w:r w:rsidR="009D335F">
        <w:t>- redni broj 11.2.-zabilježbe ovršivosti tražbine uknjižene pod brojem Z-144/13</w:t>
      </w:r>
    </w:p>
    <w:p w:rsidRDefault="009D335F" w:rsidP="00F02BC0" w:rsidR="009D335F">
      <w:pPr>
        <w:jc w:val="both"/>
      </w:pPr>
    </w:p>
    <w:p w:rsidRDefault="009D335F" w:rsidP="00F02BC0" w:rsidR="009D335F" w:rsidRPr="009D335F">
      <w:pPr>
        <w:jc w:val="both"/>
      </w:pPr>
      <w:r>
        <w:t xml:space="preserve"> </w:t>
      </w:r>
      <w:r>
        <w:tab/>
      </w:r>
      <w:r>
        <w:tab/>
        <w:t>V</w:t>
      </w:r>
      <w:r w:rsidR="00756476">
        <w:t>I</w:t>
      </w:r>
      <w:r>
        <w:t>I. Utvrđuje se da zabilježba</w:t>
      </w:r>
      <w:r w:rsidR="00B26741">
        <w:t xml:space="preserve"> na nekretninama stečajnog dužnika</w:t>
      </w:r>
      <w:r w:rsidR="007C0979">
        <w:t xml:space="preserve"> upisanim u z.ul. 11214 K.O. Slavonski Brod </w:t>
      </w:r>
      <w:r w:rsidR="000A379A">
        <w:t xml:space="preserve">-   </w:t>
      </w:r>
      <w:r w:rsidR="000A379A" w:rsidRPr="006F722F">
        <w:t>kč.br. 6125 – benzinska crpka i spremnik plina u Osječkoj ulici sa 2056 m2</w:t>
      </w:r>
      <w:r w:rsidR="00B26741">
        <w:t xml:space="preserve">  upisana pod br.Z-4412/12 ostaje upisana  na nekretninama i nakon pravomoćnosti </w:t>
      </w:r>
      <w:r w:rsidR="00DB60B3">
        <w:t xml:space="preserve"> ovog </w:t>
      </w:r>
      <w:r w:rsidR="00B26741">
        <w:t>rješenja o dosudi</w:t>
      </w:r>
      <w:r w:rsidR="007C0979">
        <w:t>.</w:t>
      </w:r>
    </w:p>
    <w:p w:rsidRDefault="00970C04" w:rsidP="00970C04" w:rsidR="00970C04" w:rsidRPr="00442E8B">
      <w:pPr>
        <w:jc w:val="both"/>
      </w:pPr>
    </w:p>
    <w:p w:rsidRDefault="00970C04" w:rsidP="000A04FF" w:rsidR="00970C04">
      <w:pPr>
        <w:ind w:firstLine="1440"/>
        <w:jc w:val="both"/>
      </w:pPr>
      <w:r>
        <w:t>V</w:t>
      </w:r>
      <w:r w:rsidR="009D335F">
        <w:t>I</w:t>
      </w:r>
      <w:r w:rsidR="00756476">
        <w:t>I</w:t>
      </w:r>
      <w:r w:rsidR="00EE2914">
        <w:t>I.</w:t>
      </w:r>
      <w:r w:rsidR="00AA71A3">
        <w:t xml:space="preserve"> </w:t>
      </w:r>
      <w:r w:rsidR="003A5ED2">
        <w:t xml:space="preserve">Nekretnine koje su predmetom ovog </w:t>
      </w:r>
      <w:r>
        <w:t>rješenja predat će se kupcu zaključkom o</w:t>
      </w:r>
      <w:r w:rsidR="000A04FF">
        <w:t xml:space="preserve"> </w:t>
      </w:r>
      <w:r>
        <w:t>predaji nakon što ovo rješenje postaje pravomoćno i nakon što kupac položi iznos kupovnine određen točkom II</w:t>
      </w:r>
      <w:r w:rsidR="00045F80">
        <w:t>I.</w:t>
      </w:r>
      <w:r>
        <w:t xml:space="preserve"> izreke rješenja.</w:t>
      </w:r>
    </w:p>
    <w:p w:rsidRDefault="00970C04" w:rsidP="00970C04" w:rsidR="00970C04">
      <w:pPr>
        <w:jc w:val="both"/>
      </w:pPr>
    </w:p>
    <w:p w:rsidRDefault="00756476" w:rsidP="00EE2914" w:rsidR="00BE21CA">
      <w:pPr>
        <w:jc w:val="both"/>
      </w:pPr>
      <w:r>
        <w:t xml:space="preserve"> </w:t>
      </w:r>
      <w:r>
        <w:tab/>
      </w:r>
      <w:r>
        <w:tab/>
        <w:t>IX</w:t>
      </w:r>
      <w:r w:rsidR="00EE2914">
        <w:t>.</w:t>
      </w:r>
      <w:r w:rsidR="00970C04">
        <w:t xml:space="preserve"> U zemljišnim knjigama </w:t>
      </w:r>
      <w:r w:rsidR="003A3FE5">
        <w:t xml:space="preserve">Zemljišnoknjižnog odjela </w:t>
      </w:r>
      <w:r w:rsidR="00F878A3">
        <w:t>Slavonski Brod</w:t>
      </w:r>
      <w:r w:rsidR="003A3FE5">
        <w:t xml:space="preserve"> </w:t>
      </w:r>
      <w:r w:rsidR="00970C04">
        <w:t>Općinskog</w:t>
      </w:r>
      <w:r w:rsidR="00FE7830">
        <w:t xml:space="preserve"> </w:t>
      </w:r>
      <w:r w:rsidR="00970C04">
        <w:t xml:space="preserve">suda u </w:t>
      </w:r>
      <w:r w:rsidR="00F878A3">
        <w:t xml:space="preserve">Slavonskom Brodu </w:t>
      </w:r>
      <w:r w:rsidR="00970C04">
        <w:t xml:space="preserve">u </w:t>
      </w:r>
      <w:r w:rsidR="00C61158" w:rsidRPr="00C61158">
        <w:t>zk.ul. 11214 K.O. Slavonski Brod</w:t>
      </w:r>
      <w:r w:rsidR="000B2D0B">
        <w:t xml:space="preserve"> - </w:t>
      </w:r>
      <w:r w:rsidR="008E20CD">
        <w:t>kč.</w:t>
      </w:r>
      <w:r w:rsidR="00C61158" w:rsidRPr="00C61158">
        <w:t>br. 6125 – benzinska crpka i spremnik plina u Osječkoj ulici sa 2056 m2</w:t>
      </w:r>
      <w:r w:rsidR="000B2D0B">
        <w:t xml:space="preserve"> </w:t>
      </w:r>
      <w:r w:rsidR="00970C04">
        <w:t>zabilježit će se dosuda nekretnina po osnovi ovoga rješenja.</w:t>
      </w:r>
    </w:p>
    <w:p w:rsidRDefault="00970C04" w:rsidP="00970C04" w:rsidR="00970C04" w:rsidRPr="00B106CC">
      <w:pPr>
        <w:jc w:val="both"/>
      </w:pPr>
    </w:p>
    <w:p w:rsidRDefault="00B26741" w:rsidP="00970C04" w:rsidR="00970C04">
      <w:pPr>
        <w:ind w:firstLine="1440"/>
        <w:jc w:val="both"/>
      </w:pPr>
      <w:r>
        <w:t>X</w:t>
      </w:r>
      <w:r w:rsidR="00EE2914" w:rsidRPr="00B106CC">
        <w:t>.</w:t>
      </w:r>
      <w:r w:rsidR="00AD0DF7" w:rsidRPr="00B106CC">
        <w:t xml:space="preserve"> Upis prava vlasništva iz </w:t>
      </w:r>
      <w:r w:rsidR="00970C04" w:rsidRPr="00B106CC">
        <w:t xml:space="preserve">točke </w:t>
      </w:r>
      <w:r w:rsidR="004A31C7">
        <w:t>V</w:t>
      </w:r>
      <w:r w:rsidR="00035312" w:rsidRPr="00B106CC">
        <w:t>.</w:t>
      </w:r>
      <w:r w:rsidR="003A3FE5">
        <w:t xml:space="preserve"> </w:t>
      </w:r>
      <w:r w:rsidR="00970C04">
        <w:t>ovog rješenja</w:t>
      </w:r>
      <w:r w:rsidR="00817989">
        <w:t xml:space="preserve"> te upise iz točke </w:t>
      </w:r>
      <w:r w:rsidR="00817989" w:rsidRPr="00B106CC">
        <w:t>V</w:t>
      </w:r>
      <w:r w:rsidR="00756476">
        <w:t>I</w:t>
      </w:r>
      <w:r w:rsidR="00B106CC" w:rsidRPr="00B106CC">
        <w:t>.</w:t>
      </w:r>
      <w:r w:rsidR="00817989">
        <w:t xml:space="preserve"> izreke ovog rješenja</w:t>
      </w:r>
      <w:r w:rsidR="00970C04">
        <w:t xml:space="preserve"> provest će Zemljišnoknjižni odjel</w:t>
      </w:r>
      <w:r w:rsidR="00D41D42">
        <w:t xml:space="preserve"> </w:t>
      </w:r>
      <w:r w:rsidR="00C61158">
        <w:t>Slavonski Brod</w:t>
      </w:r>
      <w:r w:rsidR="00970C04">
        <w:t xml:space="preserve"> Općinsko</w:t>
      </w:r>
      <w:r w:rsidR="001511ED">
        <w:t>g</w:t>
      </w:r>
      <w:r w:rsidR="00D41D42">
        <w:t xml:space="preserve"> </w:t>
      </w:r>
      <w:r w:rsidR="00970C04">
        <w:t xml:space="preserve">suda u </w:t>
      </w:r>
      <w:r w:rsidR="00C61158">
        <w:t>Slavonskom Brodu</w:t>
      </w:r>
      <w:r w:rsidR="00970C04">
        <w:t xml:space="preserve"> po pravomoćnosti ovog rješenja i na temelju potvrde o uplati kupovnine, dok će upis zabilježbe dosude iz točke </w:t>
      </w:r>
      <w:r w:rsidR="00756476">
        <w:t>IX</w:t>
      </w:r>
      <w:r w:rsidR="00B106CC">
        <w:rPr>
          <w:b/>
        </w:rPr>
        <w:t>.</w:t>
      </w:r>
      <w:r w:rsidR="00970C04" w:rsidRPr="00BE21CA">
        <w:rPr>
          <w:b/>
        </w:rPr>
        <w:t xml:space="preserve"> </w:t>
      </w:r>
      <w:r w:rsidR="00970C04">
        <w:t xml:space="preserve">ovoga rješenja Zemljišnoknjižni odjel </w:t>
      </w:r>
      <w:r w:rsidR="007426F7">
        <w:t>Slavonski Brod</w:t>
      </w:r>
      <w:r w:rsidR="00D41D42">
        <w:t xml:space="preserve"> Općinsko</w:t>
      </w:r>
      <w:r w:rsidR="004A31C7">
        <w:t>g</w:t>
      </w:r>
      <w:r w:rsidR="00970C04">
        <w:t xml:space="preserve"> suda u </w:t>
      </w:r>
      <w:r w:rsidR="007426F7">
        <w:t>Slavonskom Brodu</w:t>
      </w:r>
      <w:r w:rsidR="00EE2914">
        <w:t xml:space="preserve"> </w:t>
      </w:r>
      <w:r w:rsidR="00970C04">
        <w:t>izvršiti i prije pravomoćnosti rješenja, a po zaprimanju rješenja.</w:t>
      </w:r>
    </w:p>
    <w:p w:rsidRDefault="00BE21CA" w:rsidP="00970C04" w:rsidR="003A3FE5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B26741" w:rsidP="00970C04" w:rsidR="00BE21CA">
      <w:pPr>
        <w:jc w:val="both"/>
      </w:pPr>
      <w:r>
        <w:t xml:space="preserve"> </w:t>
      </w:r>
      <w:r>
        <w:tab/>
        <w:t xml:space="preserve"> </w:t>
      </w:r>
      <w:r>
        <w:tab/>
      </w:r>
      <w:r w:rsidR="00BE21CA">
        <w:t>X</w:t>
      </w:r>
      <w:r w:rsidR="00756476">
        <w:t>I</w:t>
      </w:r>
      <w:r w:rsidR="00BE21CA">
        <w:t>. Smatrat će se da je ovo rješenje o dosudi dostavljeno svim osobama kojima se dostavlja zaključak o prodaji, te svim sudi</w:t>
      </w:r>
      <w:r w:rsidR="00E54141">
        <w:t>onicima na dražbi istekom osmog</w:t>
      </w:r>
      <w:r w:rsidR="00BE21CA">
        <w:t xml:space="preserve"> dana od dana njego</w:t>
      </w:r>
      <w:r w:rsidR="00FE7830">
        <w:t>va isticanja na oglasnoj ploči -</w:t>
      </w:r>
      <w:r w:rsidR="00BE21CA">
        <w:t xml:space="preserve"> mrežna stranica e-Oglasna ploča sudova, a te osobe imaju pravo tražiti da im se u sudskoj pisarnici neposredno preda otpravak rješenja.</w:t>
      </w:r>
    </w:p>
    <w:p w:rsidRDefault="003A3FE5" w:rsidP="00970C04" w:rsidR="003A3FE5">
      <w:pPr>
        <w:jc w:val="both"/>
      </w:pPr>
    </w:p>
    <w:p w:rsidRDefault="00BE21CA" w:rsidP="00970C04" w:rsidR="00CE096D">
      <w:pPr>
        <w:jc w:val="both"/>
      </w:pPr>
      <w:r>
        <w:t xml:space="preserve"> </w:t>
      </w:r>
      <w:r>
        <w:tab/>
        <w:t xml:space="preserve"> </w:t>
      </w:r>
      <w:r>
        <w:tab/>
      </w:r>
      <w:r w:rsidR="00BA5489">
        <w:t>X</w:t>
      </w:r>
      <w:r w:rsidR="00756476">
        <w:t>I</w:t>
      </w:r>
      <w:r w:rsidR="00B26741">
        <w:t>I</w:t>
      </w:r>
      <w:r w:rsidR="00BA5489">
        <w:t xml:space="preserve">. Ovo rješenje o dosudi nekretnine kupcu </w:t>
      </w:r>
      <w:r w:rsidR="001879EF">
        <w:t>dostavit će se Financijskoj agenciji s potvrdom prav</w:t>
      </w:r>
      <w:r w:rsidR="004A31C7">
        <w:t>omoćnosti radi objave rješenja n</w:t>
      </w:r>
      <w:r w:rsidR="001879EF">
        <w:t>a mrežnim stranicama Agencije.</w:t>
      </w:r>
      <w:r w:rsidR="00970C04">
        <w:t xml:space="preserve">     </w:t>
      </w:r>
    </w:p>
    <w:p w:rsidRDefault="00CE096D" w:rsidP="00970C04" w:rsidR="00CE096D">
      <w:pPr>
        <w:jc w:val="both"/>
      </w:pPr>
    </w:p>
    <w:p w:rsidRDefault="00CE096D" w:rsidP="00970C04" w:rsidR="00C61158">
      <w:pPr>
        <w:jc w:val="both"/>
      </w:pPr>
      <w:r>
        <w:t xml:space="preserve"> </w:t>
      </w:r>
      <w:r>
        <w:tab/>
      </w:r>
      <w:r>
        <w:tab/>
        <w:t>X</w:t>
      </w:r>
      <w:r w:rsidR="00756476">
        <w:t>I</w:t>
      </w:r>
      <w:r w:rsidR="00B26741">
        <w:t>I</w:t>
      </w:r>
      <w:r>
        <w:t>I.</w:t>
      </w:r>
      <w:r w:rsidR="00970C04">
        <w:t xml:space="preserve"> </w:t>
      </w:r>
      <w:r w:rsidRPr="00B26741">
        <w:t>Odbija se prijedlog razlučnog vjerovnika  H-ABDUCO d.o.o. Zagreb, Slavonska avenija 6</w:t>
      </w:r>
      <w:r w:rsidR="00F56209">
        <w:t>A</w:t>
      </w:r>
      <w:r w:rsidRPr="00B26741">
        <w:t>, OIB 13667298928 za kupnju predmetnih nekretnina na način da</w:t>
      </w:r>
      <w:r w:rsidR="009F45FD">
        <w:t xml:space="preserve"> kao prvi razlučni vjerovnik u prednosnom redu</w:t>
      </w:r>
      <w:r w:rsidRPr="00B26741">
        <w:t xml:space="preserve"> stavi u prijeboj svoju osiguranu tražbinu s protutražbinom stečajnog dužnika po osnovi cijene u visini utvrđene vrijednost</w:t>
      </w:r>
      <w:r w:rsidR="00F56209">
        <w:t>i</w:t>
      </w:r>
      <w:r w:rsidRPr="00B26741">
        <w:t xml:space="preserve"> nekretnine</w:t>
      </w:r>
      <w:r w:rsidR="00F56209">
        <w:t>.</w:t>
      </w:r>
      <w:r w:rsidR="00970C04">
        <w:t xml:space="preserve">        </w:t>
      </w:r>
    </w:p>
    <w:p w:rsidRDefault="00970C04" w:rsidP="00970C04" w:rsidR="00970C04">
      <w:pPr>
        <w:jc w:val="both"/>
      </w:pPr>
      <w:r>
        <w:t xml:space="preserve">                 </w:t>
      </w:r>
    </w:p>
    <w:p w:rsidRDefault="007426F7" w:rsidP="00970C04" w:rsidR="007426F7">
      <w:pPr>
        <w:jc w:val="both"/>
      </w:pPr>
    </w:p>
    <w:p w:rsidRDefault="00970C04" w:rsidP="007F31DD" w:rsidR="00970C04">
      <w:pPr>
        <w:jc w:val="center"/>
      </w:pPr>
      <w:r>
        <w:t>Obrazloženje</w:t>
      </w:r>
    </w:p>
    <w:p w:rsidRDefault="00970C04" w:rsidP="00970C04" w:rsidR="00970C04">
      <w:pPr>
        <w:jc w:val="both"/>
      </w:pPr>
    </w:p>
    <w:p w:rsidRDefault="00970C04" w:rsidP="00BE21CA" w:rsidR="00970C04">
      <w:pPr>
        <w:ind w:firstLine="1440"/>
        <w:jc w:val="both"/>
      </w:pPr>
      <w:r>
        <w:t>Pravomoćnim rješenjem poslov</w:t>
      </w:r>
      <w:r w:rsidR="00A90E2B">
        <w:t xml:space="preserve">ni broj </w:t>
      </w:r>
      <w:r w:rsidR="003E0BC2">
        <w:t>7/</w:t>
      </w:r>
      <w:r w:rsidR="00A90E2B" w:rsidRPr="0058296A">
        <w:t>St-</w:t>
      </w:r>
      <w:r w:rsidR="006F722F">
        <w:t>130</w:t>
      </w:r>
      <w:r w:rsidR="00415659">
        <w:t>/</w:t>
      </w:r>
      <w:r w:rsidR="003E0BC2">
        <w:t>201</w:t>
      </w:r>
      <w:r w:rsidR="006F722F">
        <w:t>6</w:t>
      </w:r>
      <w:r w:rsidR="003E0BC2">
        <w:t>-</w:t>
      </w:r>
      <w:r w:rsidR="00522D7A">
        <w:t>41</w:t>
      </w:r>
      <w:r w:rsidR="0090493C" w:rsidRPr="0058296A">
        <w:t xml:space="preserve"> od </w:t>
      </w:r>
      <w:r w:rsidR="00522D7A">
        <w:t>05</w:t>
      </w:r>
      <w:r w:rsidR="00BE21CA">
        <w:t xml:space="preserve">. </w:t>
      </w:r>
      <w:r w:rsidR="00522D7A">
        <w:t>prosinca</w:t>
      </w:r>
      <w:r w:rsidR="003E0BC2">
        <w:t xml:space="preserve"> 201</w:t>
      </w:r>
      <w:r w:rsidR="002B63D2">
        <w:t>6</w:t>
      </w:r>
      <w:r w:rsidR="003E0BC2">
        <w:t>. godine</w:t>
      </w:r>
      <w:r>
        <w:t xml:space="preserve"> određen</w:t>
      </w:r>
      <w:r w:rsidR="00BE21CA">
        <w:t>o</w:t>
      </w:r>
      <w:r>
        <w:t xml:space="preserve"> je da će se imovina stečajnog dužn</w:t>
      </w:r>
      <w:r w:rsidR="0073193E">
        <w:t>ika</w:t>
      </w:r>
      <w:r w:rsidR="00FE7830">
        <w:t xml:space="preserve"> opterećena razlučnim pravom</w:t>
      </w:r>
      <w:r w:rsidR="0073193E">
        <w:t xml:space="preserve"> koja čini stečajnu masu </w:t>
      </w:r>
      <w:r w:rsidR="00BE21CA">
        <w:t>navedena u točkama I. i II. izreke ovoga rje</w:t>
      </w:r>
      <w:r w:rsidR="00FE7830">
        <w:t xml:space="preserve">šenja </w:t>
      </w:r>
      <w:r w:rsidR="007E7A2A">
        <w:t xml:space="preserve">prodavati </w:t>
      </w:r>
      <w:r w:rsidR="00BE21CA">
        <w:t xml:space="preserve">u stečajnom postupku </w:t>
      </w:r>
      <w:r>
        <w:t xml:space="preserve">sukladno odredbi čl. </w:t>
      </w:r>
      <w:r w:rsidR="00BE21CA">
        <w:t>247</w:t>
      </w:r>
      <w:r>
        <w:t xml:space="preserve">. Stečajnog zakona </w:t>
      </w:r>
      <w:r w:rsidR="00BE21CA">
        <w:t xml:space="preserve">( NN 71/15 </w:t>
      </w:r>
      <w:r w:rsidR="003A3FE5">
        <w:t>) elektroničkom javnom dražbom</w:t>
      </w:r>
      <w:r w:rsidR="00BE21CA">
        <w:t xml:space="preserve"> koju prodaju će provesti Financijska agencija.  </w:t>
      </w:r>
    </w:p>
    <w:p w:rsidRDefault="00970C04" w:rsidP="000E4019" w:rsidR="00A406B4">
      <w:pPr>
        <w:ind w:firstLine="1416"/>
        <w:jc w:val="both"/>
      </w:pPr>
      <w:r>
        <w:t>Zaključkom</w:t>
      </w:r>
      <w:r w:rsidR="00A90E2B">
        <w:t xml:space="preserve"> poslovni broj </w:t>
      </w:r>
      <w:r w:rsidR="00A90E2B" w:rsidRPr="0058296A">
        <w:t>7/St-</w:t>
      </w:r>
      <w:r w:rsidR="00522D7A">
        <w:t>130</w:t>
      </w:r>
      <w:r w:rsidR="00952F96">
        <w:t>/201</w:t>
      </w:r>
      <w:r w:rsidR="00522D7A">
        <w:t>6</w:t>
      </w:r>
      <w:r w:rsidR="00952F96">
        <w:t>-</w:t>
      </w:r>
      <w:r w:rsidR="00BE21CA">
        <w:t>5</w:t>
      </w:r>
      <w:r w:rsidR="00522D7A">
        <w:t>3</w:t>
      </w:r>
      <w:r w:rsidR="000E4019" w:rsidRPr="0058296A">
        <w:t xml:space="preserve"> od </w:t>
      </w:r>
      <w:r w:rsidR="00522D7A">
        <w:t>30</w:t>
      </w:r>
      <w:r w:rsidR="00415659">
        <w:t xml:space="preserve">. </w:t>
      </w:r>
      <w:r w:rsidR="00522D7A">
        <w:t>siječnja</w:t>
      </w:r>
      <w:r w:rsidR="004D358E">
        <w:t xml:space="preserve"> 201</w:t>
      </w:r>
      <w:r w:rsidR="00522D7A">
        <w:t>7</w:t>
      </w:r>
      <w:r w:rsidR="004D358E">
        <w:t>. godine</w:t>
      </w:r>
      <w:r w:rsidR="000E4019" w:rsidRPr="0058296A">
        <w:t xml:space="preserve"> </w:t>
      </w:r>
      <w:r>
        <w:t xml:space="preserve">utvrđena je vrijednost predmetnih nekretnina u iznosu od </w:t>
      </w:r>
      <w:r w:rsidR="00C61158">
        <w:t>2.400.000,00</w:t>
      </w:r>
      <w:r w:rsidR="00BE21CA">
        <w:t xml:space="preserve"> </w:t>
      </w:r>
      <w:r w:rsidR="004D358E" w:rsidRPr="004D358E">
        <w:t>Kn</w:t>
      </w:r>
      <w:r w:rsidR="00FE7830">
        <w:t xml:space="preserve"> za potrebe prodaj</w:t>
      </w:r>
      <w:r w:rsidR="003A3FE5">
        <w:t>e</w:t>
      </w:r>
      <w:r w:rsidR="00FE7830">
        <w:t xml:space="preserve"> koju će</w:t>
      </w:r>
      <w:r w:rsidR="00BE21CA">
        <w:t xml:space="preserve">  provesti Financijska agencija </w:t>
      </w:r>
      <w:r w:rsidR="00FE7830">
        <w:t>elektroničkom javnom dražbom te</w:t>
      </w:r>
      <w:r w:rsidR="00BE21CA">
        <w:t xml:space="preserve"> je tako određeno da </w:t>
      </w:r>
    </w:p>
    <w:p w:rsidRDefault="00A406B4" w:rsidP="00A406B4" w:rsidR="00A406B4">
      <w:pPr>
        <w:jc w:val="both"/>
      </w:pPr>
    </w:p>
    <w:p w:rsidRDefault="00A406B4" w:rsidP="00A406B4" w:rsidR="00A406B4">
      <w:pPr>
        <w:jc w:val="right"/>
        <w:rPr>
          <w:b/>
        </w:rPr>
      </w:pPr>
      <w:r w:rsidRPr="00A406B4">
        <w:rPr>
          <w:b/>
        </w:rPr>
        <w:t xml:space="preserve">Broj:7/ St-130/2016-65    </w:t>
      </w:r>
    </w:p>
    <w:p w:rsidRDefault="00A406B4" w:rsidP="00A406B4" w:rsidR="00A406B4">
      <w:pPr>
        <w:jc w:val="right"/>
      </w:pPr>
    </w:p>
    <w:p w:rsidRDefault="00BE21CA" w:rsidP="00A406B4" w:rsidR="00BE21CA">
      <w:pPr>
        <w:jc w:val="both"/>
      </w:pPr>
      <w:r>
        <w:t xml:space="preserve">se na prvoj </w:t>
      </w:r>
      <w:r w:rsidR="00FE7830">
        <w:t xml:space="preserve">elektroničkoj </w:t>
      </w:r>
      <w:r>
        <w:t xml:space="preserve">dražbi nekretnine ne mogu prodati ispod tri četvrtine utvrđene vrijednosti odnosno ispod iznosa od </w:t>
      </w:r>
      <w:r w:rsidR="00C61158">
        <w:t>1.800.000,00</w:t>
      </w:r>
      <w:r>
        <w:t xml:space="preserve"> Kn.</w:t>
      </w:r>
    </w:p>
    <w:p w:rsidRDefault="00BE21CA" w:rsidP="000E4019" w:rsidR="00BE21CA">
      <w:pPr>
        <w:ind w:firstLine="1416"/>
        <w:jc w:val="both"/>
      </w:pPr>
      <w:r>
        <w:t xml:space="preserve"> Nakon provedene elektroničke javne dražbe Financijska agencija izvijestila je sud</w:t>
      </w:r>
      <w:r w:rsidR="009E537D">
        <w:t xml:space="preserve"> </w:t>
      </w:r>
      <w:r w:rsidR="007426F7">
        <w:t>da su</w:t>
      </w:r>
      <w:r w:rsidR="008B4510">
        <w:t xml:space="preserve"> u postupku provedene elektroničke javne dražbe koja je započela </w:t>
      </w:r>
      <w:r w:rsidR="007426F7">
        <w:t>08. ožujka  2017. godine i završila</w:t>
      </w:r>
      <w:r w:rsidR="00C61158" w:rsidRPr="00C61158">
        <w:t xml:space="preserve"> 30. svibnja 2017. godine</w:t>
      </w:r>
      <w:r w:rsidR="008B4510">
        <w:t xml:space="preserve"> valjan</w:t>
      </w:r>
      <w:r w:rsidR="00C61158">
        <w:t>e</w:t>
      </w:r>
      <w:r w:rsidR="008B4510">
        <w:t xml:space="preserve"> ponud</w:t>
      </w:r>
      <w:r w:rsidR="00C61158">
        <w:t>e</w:t>
      </w:r>
      <w:r w:rsidR="008B4510">
        <w:t xml:space="preserve"> u nadmetanju da</w:t>
      </w:r>
      <w:r w:rsidR="007426F7">
        <w:t>li  ponuditelj</w:t>
      </w:r>
      <w:r w:rsidR="00C61158">
        <w:t xml:space="preserve"> </w:t>
      </w:r>
      <w:r w:rsidR="007426F7">
        <w:t xml:space="preserve">CRODUX DERIVATI DVA d.o.o. </w:t>
      </w:r>
      <w:r w:rsidR="00C61158" w:rsidRPr="00C61158">
        <w:t>Zagreb, Savska Opatovina 36, OIB 00865396224</w:t>
      </w:r>
      <w:r w:rsidR="00C61158">
        <w:t xml:space="preserve"> u iznosu od 1.815.000,00 Kn, </w:t>
      </w:r>
      <w:r w:rsidR="007426F7">
        <w:t xml:space="preserve">ponuditelj </w:t>
      </w:r>
      <w:r w:rsidR="00C61158" w:rsidRPr="00C61158">
        <w:t>Jur</w:t>
      </w:r>
      <w:r w:rsidR="00C61158">
        <w:t>o</w:t>
      </w:r>
      <w:r w:rsidR="007426F7">
        <w:t xml:space="preserve"> Terzić, v</w:t>
      </w:r>
      <w:r w:rsidR="00C61158" w:rsidRPr="00C61158">
        <w:t>l.</w:t>
      </w:r>
      <w:r w:rsidR="007426F7">
        <w:t xml:space="preserve"> O</w:t>
      </w:r>
      <w:r w:rsidR="00C61158" w:rsidRPr="00C61158">
        <w:t>brta TERZIĆ BUS AUTOPRIJEVOZNIČKI OBRT, Slavonski Brod, Lička 83, OIB 09844997606</w:t>
      </w:r>
      <w:r w:rsidR="00C61158">
        <w:t xml:space="preserve"> u iznosu od 1.835.000,00 Kn te ponuditelj</w:t>
      </w:r>
      <w:r w:rsidR="00C61158" w:rsidRPr="00C61158">
        <w:t xml:space="preserve"> </w:t>
      </w:r>
      <w:r w:rsidR="00C61158">
        <w:t xml:space="preserve">  </w:t>
      </w:r>
      <w:r w:rsidR="00D138E2">
        <w:t>AGS HRVATSKA d.o.o.</w:t>
      </w:r>
      <w:r w:rsidR="00C61158" w:rsidRPr="00C61158">
        <w:t xml:space="preserve"> Zagreb, Zagrebačka avenija 100A, OIB 47227514767</w:t>
      </w:r>
      <w:r w:rsidR="008B4510">
        <w:t xml:space="preserve"> u iznosu od </w:t>
      </w:r>
      <w:r w:rsidR="007426F7">
        <w:t xml:space="preserve">1.850.000,00 Kn,  te da </w:t>
      </w:r>
      <w:r w:rsidR="00C61158">
        <w:t xml:space="preserve"> je ponuda</w:t>
      </w:r>
      <w:r w:rsidR="007426F7">
        <w:t xml:space="preserve"> ponuditelja</w:t>
      </w:r>
      <w:r w:rsidR="008B4510">
        <w:t xml:space="preserve"> </w:t>
      </w:r>
      <w:r w:rsidR="00C61158" w:rsidRPr="00C61158">
        <w:t>Jur</w:t>
      </w:r>
      <w:r w:rsidR="00C61158">
        <w:t>e</w:t>
      </w:r>
      <w:r w:rsidR="007426F7">
        <w:t xml:space="preserve"> Terzić, vl.O</w:t>
      </w:r>
      <w:r w:rsidR="00C61158" w:rsidRPr="00C61158">
        <w:t>brta TERZIĆ BUS AUTOPRIJEVOZNIČKI OBRT, Slavonski Brod, Lička 83, OIB 09844997606</w:t>
      </w:r>
      <w:r w:rsidR="00C61158">
        <w:t xml:space="preserve"> u iznosu od  1.855.000,00 Kn odbijena budući da je </w:t>
      </w:r>
      <w:r w:rsidR="007426F7">
        <w:t>istekao rok za predaju ponuda i</w:t>
      </w:r>
      <w:r w:rsidR="00C61158">
        <w:t xml:space="preserve"> tako ponuda</w:t>
      </w:r>
      <w:r w:rsidR="007426F7">
        <w:t xml:space="preserve"> u ovoj visini</w:t>
      </w:r>
      <w:r w:rsidR="00C61158">
        <w:t xml:space="preserve"> nije valjana</w:t>
      </w:r>
      <w:r w:rsidR="001E48A0">
        <w:t>.</w:t>
      </w:r>
    </w:p>
    <w:p w:rsidRDefault="008B4510" w:rsidP="000272C5" w:rsidR="008B4510">
      <w:pPr>
        <w:jc w:val="both"/>
      </w:pPr>
      <w:r>
        <w:t xml:space="preserve"> </w:t>
      </w:r>
      <w:r>
        <w:tab/>
      </w:r>
      <w:r>
        <w:tab/>
        <w:t xml:space="preserve"> Kako je zaključkom </w:t>
      </w:r>
      <w:r w:rsidR="00522D7A">
        <w:t>poslovni broj 7/St-130</w:t>
      </w:r>
      <w:r w:rsidRPr="008B4510">
        <w:t>/201</w:t>
      </w:r>
      <w:r w:rsidR="00522D7A">
        <w:t>6</w:t>
      </w:r>
      <w:r w:rsidRPr="008B4510">
        <w:t>-</w:t>
      </w:r>
      <w:r w:rsidR="00522D7A">
        <w:t>53 od 30</w:t>
      </w:r>
      <w:r w:rsidRPr="008B4510">
        <w:t xml:space="preserve">. </w:t>
      </w:r>
      <w:r w:rsidR="00522D7A">
        <w:t>siječnja</w:t>
      </w:r>
      <w:r w:rsidRPr="008B4510">
        <w:t xml:space="preserve"> 201</w:t>
      </w:r>
      <w:r w:rsidR="00522D7A">
        <w:t>7</w:t>
      </w:r>
      <w:r w:rsidRPr="008B4510">
        <w:t>. godine</w:t>
      </w:r>
      <w:r>
        <w:t xml:space="preserve"> </w:t>
      </w:r>
      <w:r w:rsidR="00FE7830">
        <w:t>utvrđeno da se predmet</w:t>
      </w:r>
      <w:r>
        <w:t>ne nekretnine</w:t>
      </w:r>
      <w:r w:rsidR="00FE7830">
        <w:t xml:space="preserve"> na prvoj elektroničkoj dražbi </w:t>
      </w:r>
      <w:r>
        <w:t xml:space="preserve"> ne mogu prodati ispod tri četvrtine utvrđene vrijednosti tj. ispod vrijednosti</w:t>
      </w:r>
      <w:r w:rsidR="00FE7830">
        <w:t xml:space="preserve"> u iznosu o</w:t>
      </w:r>
      <w:r>
        <w:t xml:space="preserve">d </w:t>
      </w:r>
      <w:r w:rsidR="001E48A0">
        <w:t>1.800.000,00</w:t>
      </w:r>
      <w:r>
        <w:t xml:space="preserve"> Kn, </w:t>
      </w:r>
      <w:r w:rsidR="001E48A0">
        <w:t>to je ponuda koju je kupac</w:t>
      </w:r>
      <w:r w:rsidR="007426F7">
        <w:t xml:space="preserve"> AGS HRVATSKA d.o.o.</w:t>
      </w:r>
      <w:r w:rsidR="001E48A0" w:rsidRPr="001E48A0">
        <w:t xml:space="preserve"> Zagreb, Zagrebačka avenija 100A, OIB 47227514767 </w:t>
      </w:r>
      <w:r w:rsidR="001E48A0">
        <w:t xml:space="preserve"> u iznosu od 1.850.000,00 Kn </w:t>
      </w:r>
      <w:r w:rsidR="003A3FE5">
        <w:t xml:space="preserve">valjano </w:t>
      </w:r>
      <w:r>
        <w:t>ponudio</w:t>
      </w:r>
      <w:r w:rsidR="003A3FE5">
        <w:t xml:space="preserve"> u postupku elektroničke javne dražbe,</w:t>
      </w:r>
      <w:r w:rsidR="007426F7">
        <w:t xml:space="preserve"> </w:t>
      </w:r>
      <w:r w:rsidR="001E48A0">
        <w:t>najveća valjana ponuda u odnosu na</w:t>
      </w:r>
      <w:r w:rsidR="001E4DA0">
        <w:t xml:space="preserve"> valjane</w:t>
      </w:r>
      <w:r w:rsidR="001E48A0">
        <w:t xml:space="preserve"> ponude drugih ponuditelja</w:t>
      </w:r>
      <w:r w:rsidR="0062740B">
        <w:t xml:space="preserve"> i to</w:t>
      </w:r>
      <w:r w:rsidR="001E48A0">
        <w:t xml:space="preserve"> </w:t>
      </w:r>
      <w:r w:rsidR="0062740B">
        <w:t xml:space="preserve">CRODUX DERIVATI DVA d.o.o. </w:t>
      </w:r>
      <w:r w:rsidR="0062740B" w:rsidRPr="00C61158">
        <w:t>Zagreb, Savska Opatovina 36, OIB 00865396224</w:t>
      </w:r>
      <w:r w:rsidR="0062740B">
        <w:t xml:space="preserve"> u iznosu od 1.815.000,00 Kn i ponuditelja </w:t>
      </w:r>
      <w:r w:rsidR="0062740B" w:rsidRPr="00C61158">
        <w:t>Jur</w:t>
      </w:r>
      <w:r w:rsidR="001E4DA0">
        <w:t>e</w:t>
      </w:r>
      <w:r w:rsidR="0062740B">
        <w:t xml:space="preserve"> Terzić, v</w:t>
      </w:r>
      <w:r w:rsidR="0062740B" w:rsidRPr="00C61158">
        <w:t>l.</w:t>
      </w:r>
      <w:r w:rsidR="0062740B">
        <w:t xml:space="preserve"> O</w:t>
      </w:r>
      <w:r w:rsidR="0062740B" w:rsidRPr="00C61158">
        <w:t>brta TERZIĆ BUS AUTOPRIJEVOZNIČKI OBRT, Slavonski Brod, Lička 83, OIB 09844997606</w:t>
      </w:r>
      <w:r w:rsidR="0062740B" w:rsidRPr="0062740B">
        <w:t xml:space="preserve"> </w:t>
      </w:r>
      <w:r w:rsidR="0062740B">
        <w:t>u iznosu od 1.835.000,00 Kn</w:t>
      </w:r>
      <w:r w:rsidR="001E4DA0">
        <w:t xml:space="preserve"> </w:t>
      </w:r>
      <w:r w:rsidR="0062740B">
        <w:t xml:space="preserve"> </w:t>
      </w:r>
      <w:r w:rsidR="001E48A0">
        <w:t>koji su sudjelovali u postupku elektroničke javne dražbe</w:t>
      </w:r>
      <w:r w:rsidR="007426F7">
        <w:t>,</w:t>
      </w:r>
      <w:r w:rsidR="001E48A0">
        <w:t xml:space="preserve"> pa</w:t>
      </w:r>
      <w:r>
        <w:t xml:space="preserve"> su ispunjeni uvjeti da mu se predmetne nekretnine dosude.</w:t>
      </w:r>
    </w:p>
    <w:p w:rsidRDefault="008B4510" w:rsidP="00970C04" w:rsidR="00415659">
      <w:pPr>
        <w:jc w:val="both"/>
      </w:pPr>
      <w:r>
        <w:t xml:space="preserve"> </w:t>
      </w:r>
      <w:r>
        <w:tab/>
        <w:t xml:space="preserve"> </w:t>
      </w:r>
      <w:r>
        <w:tab/>
        <w:t>Nastavno t</w:t>
      </w:r>
      <w:r w:rsidR="0090493C">
        <w:t>ome, u</w:t>
      </w:r>
      <w:r w:rsidR="00F45588">
        <w:t xml:space="preserve">pise iz točke </w:t>
      </w:r>
      <w:r w:rsidRPr="003A3FE5">
        <w:t xml:space="preserve">V. i </w:t>
      </w:r>
      <w:r w:rsidR="00F45588" w:rsidRPr="003A3FE5">
        <w:t>V</w:t>
      </w:r>
      <w:r w:rsidR="001E4DA0">
        <w:t>I</w:t>
      </w:r>
      <w:r w:rsidR="00F45588" w:rsidRPr="003A3FE5">
        <w:t>. o</w:t>
      </w:r>
      <w:r w:rsidR="00970C04" w:rsidRPr="003A3FE5">
        <w:t xml:space="preserve">voga rješenja provest će Zemljišnoknjižni odjel </w:t>
      </w:r>
      <w:r w:rsidR="007426F7">
        <w:t>Slavonski Brod</w:t>
      </w:r>
      <w:r w:rsidRPr="003A3FE5">
        <w:t xml:space="preserve"> Općinsko</w:t>
      </w:r>
      <w:r w:rsidR="003A3FE5" w:rsidRPr="003A3FE5">
        <w:t>g</w:t>
      </w:r>
      <w:r w:rsidR="007426F7">
        <w:t xml:space="preserve"> </w:t>
      </w:r>
      <w:r w:rsidR="00970C04" w:rsidRPr="003A3FE5">
        <w:t xml:space="preserve">suda u </w:t>
      </w:r>
      <w:r w:rsidR="007426F7">
        <w:t>Slavonskom Brodu</w:t>
      </w:r>
      <w:r w:rsidR="00415659" w:rsidRPr="003A3FE5">
        <w:t xml:space="preserve"> </w:t>
      </w:r>
      <w:r w:rsidR="0058296A" w:rsidRPr="003A3FE5">
        <w:t>po pravomoćnosti ovoga rješenja</w:t>
      </w:r>
      <w:r w:rsidR="00970C04" w:rsidRPr="003A3FE5">
        <w:t xml:space="preserve">, a radi provedbe ovih upisa </w:t>
      </w:r>
      <w:r w:rsidRPr="003A3FE5">
        <w:t xml:space="preserve">Zemljišnoknjižnom odjelu </w:t>
      </w:r>
      <w:r w:rsidR="007426F7">
        <w:t xml:space="preserve">Slavonski Brod Općinskog suda Slavonski Brod </w:t>
      </w:r>
      <w:r w:rsidR="00970C04" w:rsidRPr="003A3FE5">
        <w:t xml:space="preserve"> dostaviti će se rješenje o dosudi s klauzulom pravomoćnosti i potvrd</w:t>
      </w:r>
      <w:r w:rsidR="003A3FE5" w:rsidRPr="003A3FE5">
        <w:t>a</w:t>
      </w:r>
      <w:r w:rsidR="00970C04" w:rsidRPr="003A3FE5">
        <w:t xml:space="preserve"> o uplati kupovnine, dok će zabilježbu </w:t>
      </w:r>
      <w:r w:rsidR="004D65FB" w:rsidRPr="003A3FE5">
        <w:t xml:space="preserve"> </w:t>
      </w:r>
      <w:r w:rsidR="00970C04" w:rsidRPr="003A3FE5">
        <w:t xml:space="preserve">dosude određenu u točci </w:t>
      </w:r>
      <w:r w:rsidR="001E4DA0">
        <w:t>IX.</w:t>
      </w:r>
      <w:r w:rsidR="00970C04">
        <w:t xml:space="preserve"> izreke rješenja Zemljišnoknjižni odjel </w:t>
      </w:r>
      <w:r w:rsidR="007426F7">
        <w:t xml:space="preserve"> Slavonski Brod </w:t>
      </w:r>
      <w:r>
        <w:t xml:space="preserve"> Općinsko</w:t>
      </w:r>
      <w:r w:rsidR="003A3FE5">
        <w:t>g</w:t>
      </w:r>
      <w:r>
        <w:t xml:space="preserve"> sud</w:t>
      </w:r>
      <w:r w:rsidR="006D40C3">
        <w:t>a</w:t>
      </w:r>
      <w:r w:rsidR="00970C04">
        <w:t xml:space="preserve"> u </w:t>
      </w:r>
      <w:r w:rsidR="007426F7">
        <w:t>Slavonskom Brodu</w:t>
      </w:r>
      <w:r w:rsidR="00970C04">
        <w:t xml:space="preserve"> provesti</w:t>
      </w:r>
      <w:r w:rsidR="003A3FE5">
        <w:t xml:space="preserve"> odmah</w:t>
      </w:r>
      <w:r w:rsidR="00970C04">
        <w:t xml:space="preserve"> po zaprimanju ovoga rješenja.</w:t>
      </w:r>
      <w:r w:rsidR="00415659">
        <w:t xml:space="preserve"> </w:t>
      </w:r>
      <w:r w:rsidR="007C0979">
        <w:t>Prilikom određivanja</w:t>
      </w:r>
      <w:r w:rsidR="00554A85">
        <w:t xml:space="preserve">  b</w:t>
      </w:r>
      <w:r w:rsidR="007C0979">
        <w:t>r</w:t>
      </w:r>
      <w:r w:rsidR="00554A85">
        <w:t>i</w:t>
      </w:r>
      <w:r w:rsidR="007C0979">
        <w:t xml:space="preserve">sanja prava i </w:t>
      </w:r>
      <w:r w:rsidR="00554A85">
        <w:t>tereta na nekretni</w:t>
      </w:r>
      <w:r w:rsidR="007C0979">
        <w:t>n</w:t>
      </w:r>
      <w:r w:rsidR="00554A85">
        <w:t>a</w:t>
      </w:r>
      <w:r w:rsidR="007C0979">
        <w:t>ma</w:t>
      </w:r>
      <w:r w:rsidR="00554A85">
        <w:t xml:space="preserve"> koje su predmetom prodaje određeno je b</w:t>
      </w:r>
      <w:r w:rsidR="007C0979">
        <w:t>r</w:t>
      </w:r>
      <w:r w:rsidR="00554A85">
        <w:t>is</w:t>
      </w:r>
      <w:r w:rsidR="007C0979">
        <w:t>a</w:t>
      </w:r>
      <w:r w:rsidR="00554A85">
        <w:t>t</w:t>
      </w:r>
      <w:r w:rsidR="007C0979">
        <w:t xml:space="preserve">i one prava i terete koji prestaju </w:t>
      </w:r>
      <w:r w:rsidR="00767A67">
        <w:t>prodajom nekretnine, a š</w:t>
      </w:r>
      <w:r w:rsidR="00554A85">
        <w:t>t</w:t>
      </w:r>
      <w:r w:rsidR="00767A67">
        <w:t xml:space="preserve">o se ne </w:t>
      </w:r>
      <w:r w:rsidR="00554A85">
        <w:t>o</w:t>
      </w:r>
      <w:r w:rsidR="00767A67">
        <w:t>d</w:t>
      </w:r>
      <w:r w:rsidR="00554A85">
        <w:t>n</w:t>
      </w:r>
      <w:r w:rsidR="00767A67">
        <w:t>osi na zabilježbu upisanu pod redni</w:t>
      </w:r>
      <w:r w:rsidR="00554A85">
        <w:t>m broj</w:t>
      </w:r>
      <w:r w:rsidR="00767A67">
        <w:t>e</w:t>
      </w:r>
      <w:r w:rsidR="00554A85">
        <w:t>m Z – 4412/12,</w:t>
      </w:r>
      <w:r w:rsidR="00767A67">
        <w:t xml:space="preserve"> pa je</w:t>
      </w:r>
      <w:r w:rsidR="00554A85">
        <w:t xml:space="preserve"> uz p</w:t>
      </w:r>
      <w:r w:rsidR="00767A67">
        <w:t>r</w:t>
      </w:r>
      <w:r w:rsidR="00554A85">
        <w:t>imj</w:t>
      </w:r>
      <w:r w:rsidR="00767A67">
        <w:t>e</w:t>
      </w:r>
      <w:r w:rsidR="00554A85">
        <w:t>nu pr</w:t>
      </w:r>
      <w:r w:rsidR="00767A67">
        <w:t>av</w:t>
      </w:r>
      <w:r w:rsidR="00554A85">
        <w:t>ila iz odredbe čl. 108. OZ-a.</w:t>
      </w:r>
      <w:r w:rsidR="00554A85" w:rsidRPr="00554A85">
        <w:t xml:space="preserve"> </w:t>
      </w:r>
      <w:r w:rsidR="00554A85">
        <w:t xml:space="preserve">Ovršnog zakona ( NN 112/15, 25/13 i 93/14) </w:t>
      </w:r>
      <w:r w:rsidR="00767A67">
        <w:t>odlučeno kao u točci V</w:t>
      </w:r>
      <w:r w:rsidR="001E4DA0">
        <w:t>I</w:t>
      </w:r>
      <w:r w:rsidR="00767A67">
        <w:t>I. izreke rješenja.</w:t>
      </w:r>
      <w:r w:rsidR="007C0979">
        <w:t xml:space="preserve"> </w:t>
      </w:r>
    </w:p>
    <w:p w:rsidRDefault="00F6440C" w:rsidP="00970C04" w:rsidR="00970C04">
      <w:pPr>
        <w:jc w:val="both"/>
      </w:pPr>
      <w:r>
        <w:t xml:space="preserve"> </w:t>
      </w:r>
      <w:r>
        <w:tab/>
      </w:r>
      <w:r>
        <w:tab/>
        <w:t>Iz tih razloga</w:t>
      </w:r>
      <w:r w:rsidR="00970C04">
        <w:t xml:space="preserve"> je na temelju odredbe čl. </w:t>
      </w:r>
      <w:r w:rsidR="008B4510">
        <w:t>247</w:t>
      </w:r>
      <w:r w:rsidR="00970C04">
        <w:t xml:space="preserve">. Stečajnog zakona (NN </w:t>
      </w:r>
      <w:r w:rsidR="008B4510">
        <w:t>71</w:t>
      </w:r>
      <w:r w:rsidR="0038528D">
        <w:t>/</w:t>
      </w:r>
      <w:r w:rsidR="008B4510">
        <w:t>15</w:t>
      </w:r>
      <w:r w:rsidR="00970C04">
        <w:t>) i uz pri</w:t>
      </w:r>
      <w:r w:rsidR="007F2CEB">
        <w:t xml:space="preserve">mjenu odredbi članaka </w:t>
      </w:r>
      <w:r w:rsidR="000E6DC0">
        <w:t>103. do 108.</w:t>
      </w:r>
      <w:r w:rsidR="00767A67">
        <w:t xml:space="preserve"> OZ-a</w:t>
      </w:r>
      <w:r w:rsidR="00673587">
        <w:t xml:space="preserve"> </w:t>
      </w:r>
      <w:r w:rsidR="00970C04">
        <w:t>odlučeno kao u</w:t>
      </w:r>
      <w:r w:rsidR="0058296A">
        <w:t xml:space="preserve"> </w:t>
      </w:r>
      <w:r w:rsidR="007426F7">
        <w:t xml:space="preserve"> točkama I., II., III.</w:t>
      </w:r>
      <w:r w:rsidR="00767A67">
        <w:t>,  IV</w:t>
      </w:r>
      <w:r w:rsidR="007426F7">
        <w:t xml:space="preserve"> , V</w:t>
      </w:r>
      <w:r w:rsidR="00767A67">
        <w:t>.</w:t>
      </w:r>
      <w:r w:rsidR="007426F7">
        <w:t>,VI.</w:t>
      </w:r>
      <w:r w:rsidR="00767A67">
        <w:t>,</w:t>
      </w:r>
      <w:r w:rsidR="007426F7">
        <w:t>VII.</w:t>
      </w:r>
      <w:r w:rsidR="00767A67">
        <w:t>,</w:t>
      </w:r>
      <w:r w:rsidR="007426F7">
        <w:t>VII</w:t>
      </w:r>
      <w:r w:rsidR="00767A67">
        <w:t>I</w:t>
      </w:r>
      <w:r w:rsidR="007426F7">
        <w:t>.,IX</w:t>
      </w:r>
      <w:r w:rsidR="001E4DA0">
        <w:t>.,X.,XI i XII.</w:t>
      </w:r>
      <w:r w:rsidR="007426F7">
        <w:t xml:space="preserve"> izreke</w:t>
      </w:r>
      <w:r w:rsidR="0058296A">
        <w:t xml:space="preserve"> rješenja</w:t>
      </w:r>
      <w:r w:rsidR="00970C04">
        <w:t xml:space="preserve">. </w:t>
      </w:r>
    </w:p>
    <w:p w:rsidRDefault="001E48A0" w:rsidP="00970C04" w:rsidR="00A406B4">
      <w:pPr>
        <w:jc w:val="both"/>
      </w:pPr>
      <w:r>
        <w:t xml:space="preserve"> </w:t>
      </w:r>
      <w:r>
        <w:tab/>
      </w:r>
      <w:r>
        <w:tab/>
        <w:t xml:space="preserve">Dana </w:t>
      </w:r>
      <w:r w:rsidR="00CE096D">
        <w:t>31.</w:t>
      </w:r>
      <w:r w:rsidR="001E4DA0">
        <w:t xml:space="preserve"> </w:t>
      </w:r>
      <w:r w:rsidR="00CE096D">
        <w:t>svibnja 2017.</w:t>
      </w:r>
      <w:r w:rsidR="001E4DA0">
        <w:t xml:space="preserve"> </w:t>
      </w:r>
      <w:r w:rsidR="00CE096D">
        <w:t>godine zaprimljen je podnesak razlučnog vjerovnika na nekretninama koje su predmetom prodaje</w:t>
      </w:r>
      <w:r w:rsidR="00163B7C">
        <w:t xml:space="preserve"> društva </w:t>
      </w:r>
      <w:r w:rsidR="00CE096D" w:rsidRPr="00CE096D">
        <w:rPr>
          <w:b/>
        </w:rPr>
        <w:t xml:space="preserve"> </w:t>
      </w:r>
      <w:r w:rsidR="00CE096D" w:rsidRPr="00CE096D">
        <w:t>H-ABDUCO d.o</w:t>
      </w:r>
      <w:r w:rsidR="00091CC8">
        <w:t>.o. Zagreb, Slavonska avenija 6A</w:t>
      </w:r>
      <w:r w:rsidR="00CE096D">
        <w:t>, OIB 13667298928</w:t>
      </w:r>
      <w:r w:rsidR="00163B7C">
        <w:t xml:space="preserve"> u kojem razlučni vjerovnik navodi da je u njegovu korist pod br. Z-1570/10 uknjiženo založno pravo radi osiguranj</w:t>
      </w:r>
      <w:r w:rsidR="00B26741">
        <w:t>a</w:t>
      </w:r>
      <w:r w:rsidR="00163B7C">
        <w:t xml:space="preserve"> novčane tražbine u iznosu od 802.000,00 EUR-a u protuvrijednosti kuna prema srednjem tečaju Hypo Alpe</w:t>
      </w:r>
      <w:r w:rsidR="00C076EB">
        <w:t>-</w:t>
      </w:r>
      <w:r w:rsidR="00163B7C">
        <w:t>Adria</w:t>
      </w:r>
      <w:r w:rsidR="00C076EB">
        <w:t xml:space="preserve"> bank d.d. za E</w:t>
      </w:r>
      <w:r w:rsidR="00163B7C">
        <w:t>ur važećem na dan korištenja kredita s kamatama šestomjesečnim EURI</w:t>
      </w:r>
      <w:r w:rsidR="00C076EB">
        <w:t>BOR s dodatkom marže od 8%, dek</w:t>
      </w:r>
      <w:r w:rsidR="00163B7C">
        <w:t>u</w:t>
      </w:r>
      <w:r w:rsidR="00C076EB">
        <w:t>rz</w:t>
      </w:r>
      <w:r w:rsidR="00163B7C">
        <w:t>ivno godišnje s troškovima i naknadama</w:t>
      </w:r>
      <w:r w:rsidR="00C076EB">
        <w:t>,</w:t>
      </w:r>
      <w:r w:rsidR="00163B7C">
        <w:t xml:space="preserve"> a po osnovi Ugovora o kreditu 801-51006530 sa Sporazumom o osiguranju novčane tražbine od 16.veljače 2010.godine br.Ov-1409/10 i Sporazuma radi ustupa reda prvenstva od 17.</w:t>
      </w:r>
      <w:r w:rsidR="003C2B05">
        <w:t xml:space="preserve"> </w:t>
      </w:r>
      <w:r w:rsidR="00163B7C">
        <w:t>veljače 2010.</w:t>
      </w:r>
      <w:r w:rsidR="003C2B05">
        <w:t xml:space="preserve"> </w:t>
      </w:r>
      <w:r w:rsidR="00163B7C">
        <w:t>godine broj Ov-</w:t>
      </w:r>
    </w:p>
    <w:p w:rsidRDefault="00A406B4" w:rsidP="00A406B4" w:rsidR="00A406B4">
      <w:pPr>
        <w:jc w:val="right"/>
        <w:rPr>
          <w:b/>
        </w:rPr>
      </w:pPr>
      <w:r w:rsidRPr="00A406B4">
        <w:rPr>
          <w:b/>
        </w:rPr>
        <w:lastRenderedPageBreak/>
        <w:t xml:space="preserve">Broj:7/ St-130/2016-65    </w:t>
      </w:r>
    </w:p>
    <w:p w:rsidRDefault="00A406B4" w:rsidP="00A406B4" w:rsidR="00A406B4">
      <w:pPr>
        <w:jc w:val="right"/>
      </w:pPr>
    </w:p>
    <w:p w:rsidRDefault="00163B7C" w:rsidP="00970C04" w:rsidR="001E48A0">
      <w:pPr>
        <w:jc w:val="both"/>
      </w:pPr>
      <w:r>
        <w:t>2537/10</w:t>
      </w:r>
      <w:r w:rsidR="00C076EB">
        <w:t xml:space="preserve"> i</w:t>
      </w:r>
      <w:r>
        <w:t xml:space="preserve"> uknjižen ustup prvenstva založnog prava pod br.Z-1570/10  pred zalogom pod br. Z-5670/07, da je nastavno tome </w:t>
      </w:r>
      <w:r w:rsidR="00C076EB">
        <w:t xml:space="preserve">ovaj </w:t>
      </w:r>
      <w:r>
        <w:t>razlučni vjerovnik s prvenstvenim redom namirenja i da kao prvi razlučni vjerovnik u prednosnom redu na nekretnini stečajnog dužnika upisanoj u zk.ul.11214 k.o. Slavonski Brod izjavljuje da kupuje predmetnu nekretninu i stavlja u prijeboj svoju tražbinu s protutražbinom stečajnog dužnika po osnovi cijene u visini utvrđene vrijednosti nekretnine</w:t>
      </w:r>
      <w:r w:rsidR="003C2B05">
        <w:t>,</w:t>
      </w:r>
      <w:r>
        <w:t xml:space="preserve"> a podnesku </w:t>
      </w:r>
      <w:r w:rsidR="00C076EB">
        <w:t>je priložio izvadak iz zemljišnih knjiga</w:t>
      </w:r>
      <w:r>
        <w:t xml:space="preserve"> i</w:t>
      </w:r>
      <w:r w:rsidR="00C076EB">
        <w:t xml:space="preserve"> Izvod iz poslovnih knjiga s</w:t>
      </w:r>
      <w:r>
        <w:t xml:space="preserve"> izračun</w:t>
      </w:r>
      <w:r w:rsidR="00C076EB">
        <w:t>om</w:t>
      </w:r>
      <w:r>
        <w:t xml:space="preserve"> visine tražbine.</w:t>
      </w:r>
    </w:p>
    <w:p w:rsidRDefault="00FE3D5A" w:rsidP="00970C04" w:rsidR="00FE3D5A">
      <w:pPr>
        <w:jc w:val="both"/>
      </w:pPr>
      <w:r>
        <w:tab/>
      </w:r>
      <w:r>
        <w:tab/>
        <w:t>Odredbom čl.247</w:t>
      </w:r>
      <w:r w:rsidR="003C2B05">
        <w:t>.</w:t>
      </w:r>
      <w:r>
        <w:t>st.7 SZ-a propisano je da p</w:t>
      </w:r>
      <w:r w:rsidR="00091CC8">
        <w:t>rvi razlučni vjerovnik u pred</w:t>
      </w:r>
      <w:r>
        <w:t>no</w:t>
      </w:r>
      <w:r w:rsidR="00091CC8">
        <w:t>sno</w:t>
      </w:r>
      <w:r>
        <w:t>m redu može izjaviti da kupuje nekretninu i da stavlja u prijeboj svoju tražbinu s protutražbinom</w:t>
      </w:r>
      <w:r w:rsidR="00D33CAD">
        <w:t xml:space="preserve"> </w:t>
      </w:r>
      <w:r>
        <w:t>st</w:t>
      </w:r>
      <w:r w:rsidR="008E20CD">
        <w:t xml:space="preserve">ečajnog </w:t>
      </w:r>
      <w:r>
        <w:t>dužnika po osnovi cijene u vis</w:t>
      </w:r>
      <w:r w:rsidR="00D33CAD">
        <w:t>i</w:t>
      </w:r>
      <w:r>
        <w:t>ni utvrđene vrijednosti nekretnine.</w:t>
      </w:r>
    </w:p>
    <w:p w:rsidRDefault="00FE3D5A" w:rsidP="00970C04" w:rsidR="00FE3D5A" w:rsidRPr="00CE096D">
      <w:pPr>
        <w:jc w:val="both"/>
      </w:pPr>
      <w:r>
        <w:t>Međutim</w:t>
      </w:r>
      <w:r w:rsidR="00C076EB">
        <w:t>,</w:t>
      </w:r>
      <w:r>
        <w:t xml:space="preserve"> da bi </w:t>
      </w:r>
      <w:r w:rsidR="00C076EB">
        <w:t xml:space="preserve">izjava razlučnog vjerovnika imala prednost pred ponudom kupca na elektroničkoj javnoj dražbi, </w:t>
      </w:r>
      <w:r>
        <w:t>razlučni vjerovnik svoju izjavu iz odredbe čl.247</w:t>
      </w:r>
      <w:r w:rsidR="003C2B05">
        <w:t>.</w:t>
      </w:r>
      <w:r>
        <w:t xml:space="preserve"> st.7</w:t>
      </w:r>
      <w:r w:rsidR="00C076EB">
        <w:t>. SZ-a</w:t>
      </w:r>
      <w:r>
        <w:t xml:space="preserve"> mora dati prije početka konkretne prodaje ele</w:t>
      </w:r>
      <w:r w:rsidR="00D33CAD">
        <w:t>kt</w:t>
      </w:r>
      <w:r>
        <w:t>r</w:t>
      </w:r>
      <w:r w:rsidR="00D33CAD">
        <w:t>o</w:t>
      </w:r>
      <w:r>
        <w:t>ničkom javnom dražbom u kojoj je ponuda dana</w:t>
      </w:r>
      <w:r w:rsidR="00C076EB">
        <w:t>,</w:t>
      </w:r>
      <w:r>
        <w:t xml:space="preserve"> što proizlazi iz odgov</w:t>
      </w:r>
      <w:r w:rsidR="00D33CAD">
        <w:t>a</w:t>
      </w:r>
      <w:r>
        <w:t>rajuće primjene odredbe čl.97</w:t>
      </w:r>
      <w:r w:rsidR="00C076EB">
        <w:t>.</w:t>
      </w:r>
      <w:r>
        <w:t xml:space="preserve"> st.6 OZ-a u svezi odredbe čl.247 st.1 i st.7 S</w:t>
      </w:r>
      <w:r w:rsidR="00BE4F34">
        <w:t>Z-a. N</w:t>
      </w:r>
      <w:r>
        <w:t>akon početka elektroničke prodaje tj.</w:t>
      </w:r>
      <w:r w:rsidR="00E0677E">
        <w:t xml:space="preserve"> </w:t>
      </w:r>
      <w:r>
        <w:t>nakon objave oglasa, razlučni vjerovnik nekretninu može kupiti sudjelovanjem u toj javnoj dražbi pod istim uvjetima i pretpostavkama kao ostali sudionic</w:t>
      </w:r>
      <w:r w:rsidR="00D33CAD">
        <w:t>i</w:t>
      </w:r>
      <w:r w:rsidR="00000A0B">
        <w:t xml:space="preserve"> dražbe</w:t>
      </w:r>
      <w:r>
        <w:t>. Ka</w:t>
      </w:r>
      <w:r w:rsidR="002C5494">
        <w:t>k</w:t>
      </w:r>
      <w:r>
        <w:t xml:space="preserve">o </w:t>
      </w:r>
      <w:r w:rsidR="002C5494">
        <w:t xml:space="preserve">je </w:t>
      </w:r>
      <w:r>
        <w:t>u konkretnom slučaju razlučni vjerovnik</w:t>
      </w:r>
      <w:r w:rsidR="002C5494">
        <w:t xml:space="preserve">  </w:t>
      </w:r>
      <w:r w:rsidR="002C5494" w:rsidRPr="00CE096D">
        <w:t>H-ABDUCO d.o</w:t>
      </w:r>
      <w:r w:rsidR="002C5494">
        <w:t xml:space="preserve">.o. Zagreb, </w:t>
      </w:r>
      <w:r>
        <w:t xml:space="preserve"> svoju izj</w:t>
      </w:r>
      <w:r w:rsidR="00D33CAD">
        <w:t>a</w:t>
      </w:r>
      <w:r>
        <w:t>vu iz čl</w:t>
      </w:r>
      <w:r w:rsidR="00D33CAD">
        <w:t>.</w:t>
      </w:r>
      <w:r>
        <w:t>247</w:t>
      </w:r>
      <w:r w:rsidR="00192577">
        <w:t xml:space="preserve">. </w:t>
      </w:r>
      <w:r>
        <w:t>st.7 SZ-a dao nakon početka prodaje elektroničkom javnom dražbom i nije sudjelovao</w:t>
      </w:r>
      <w:r w:rsidR="00C03D77">
        <w:t xml:space="preserve"> u elektroničkoj javnoj dražbi, uvažavajući prava ostalih sudionika elektroničke javne dražbe</w:t>
      </w:r>
      <w:r w:rsidR="00BE4F34">
        <w:t xml:space="preserve"> koji su u njoj sudjelovali kao kupci, takvu izjavu</w:t>
      </w:r>
      <w:r w:rsidR="00E0677E">
        <w:t xml:space="preserve"> nije moguće prihvatiti</w:t>
      </w:r>
      <w:r w:rsidR="00BE4F34">
        <w:t xml:space="preserve"> jer nema prednost</w:t>
      </w:r>
      <w:r w:rsidR="00FD2176">
        <w:t xml:space="preserve"> pred ponudom kupaca koji su su</w:t>
      </w:r>
      <w:r w:rsidR="00BE4F34">
        <w:t>d</w:t>
      </w:r>
      <w:r w:rsidR="00FD2176">
        <w:t>je</w:t>
      </w:r>
      <w:r w:rsidR="00BE4F34">
        <w:t xml:space="preserve">lovali u dražbi, </w:t>
      </w:r>
      <w:r w:rsidR="00E0677E">
        <w:t xml:space="preserve"> a takav stav izražen je i u odluci</w:t>
      </w:r>
      <w:r w:rsidR="00BE4F34">
        <w:t xml:space="preserve"> Vis</w:t>
      </w:r>
      <w:r w:rsidR="003C2B05">
        <w:t>o</w:t>
      </w:r>
      <w:r w:rsidR="00BE4F34">
        <w:t>kog trgovačkog suda Republike Hrvatske  Pž-2140/17 te je uz poziv na citirane zakonske odredbe odlučeno kao u točci XI</w:t>
      </w:r>
      <w:r w:rsidR="003C2B05">
        <w:t>I</w:t>
      </w:r>
      <w:r w:rsidR="008D26EF">
        <w:t>I</w:t>
      </w:r>
      <w:r w:rsidR="00BE4F34">
        <w:t>. izreke rješenja.</w:t>
      </w:r>
    </w:p>
    <w:p w:rsidRDefault="00970C04" w:rsidP="00970C04" w:rsidR="00970C04">
      <w:pPr>
        <w:jc w:val="both"/>
      </w:pPr>
      <w:r>
        <w:t xml:space="preserve">                      </w:t>
      </w:r>
    </w:p>
    <w:p w:rsidRDefault="003A3FE5" w:rsidP="00970C04" w:rsidR="003A3FE5">
      <w:pPr>
        <w:jc w:val="both"/>
      </w:pPr>
    </w:p>
    <w:p w:rsidRDefault="00965B47" w:rsidP="00970C04" w:rsidR="00970C04">
      <w:pPr>
        <w:ind w:firstLine="708" w:left="708"/>
        <w:jc w:val="both"/>
      </w:pPr>
      <w:r>
        <w:t xml:space="preserve">U Slavonskom Brodu </w:t>
      </w:r>
      <w:r w:rsidR="00E12535">
        <w:t>08</w:t>
      </w:r>
      <w:r w:rsidR="00D41D42">
        <w:t xml:space="preserve">. </w:t>
      </w:r>
      <w:r w:rsidR="00E12535">
        <w:t>lipnja</w:t>
      </w:r>
      <w:r w:rsidR="000E4019">
        <w:t xml:space="preserve"> 201</w:t>
      </w:r>
      <w:r w:rsidR="00E12535">
        <w:t>7</w:t>
      </w:r>
      <w:r w:rsidR="00970C04">
        <w:t xml:space="preserve">. godine     </w:t>
      </w:r>
    </w:p>
    <w:p w:rsidRDefault="00E81CFC" w:rsidP="00970C04" w:rsidR="00E81CFC">
      <w:pPr>
        <w:ind w:firstLine="708" w:left="708"/>
        <w:jc w:val="both"/>
      </w:pPr>
    </w:p>
    <w:p w:rsidRDefault="00970C04" w:rsidP="00970C04" w:rsidR="00970C04"/>
    <w:p w:rsidRDefault="00970C04" w:rsidP="00970C04" w:rsidR="00970C04">
      <w:r>
        <w:t xml:space="preserve">                                                                                             </w:t>
      </w:r>
      <w:r w:rsidR="007E6BB2">
        <w:t xml:space="preserve">   </w:t>
      </w:r>
      <w:r>
        <w:t xml:space="preserve">  </w:t>
      </w:r>
      <w:r w:rsidR="007A075F">
        <w:t xml:space="preserve">  </w:t>
      </w:r>
      <w:r>
        <w:t xml:space="preserve">  </w:t>
      </w:r>
      <w:r w:rsidR="007E6BB2">
        <w:t xml:space="preserve"> </w:t>
      </w:r>
      <w:r>
        <w:t>Stečajna sutkinja</w:t>
      </w:r>
    </w:p>
    <w:p w:rsidRDefault="00970C04" w:rsidP="008B4510" w:rsidR="007A075F">
      <w:r>
        <w:t xml:space="preserve">                                                                                                   </w:t>
      </w:r>
      <w:r w:rsidR="00AD4BA6">
        <w:t xml:space="preserve">  </w:t>
      </w:r>
      <w:r w:rsidR="008B4510">
        <w:t xml:space="preserve"> </w:t>
      </w:r>
      <w:r w:rsidR="007E6BB2">
        <w:t xml:space="preserve"> </w:t>
      </w:r>
      <w:r w:rsidR="00BA3F9A">
        <w:t xml:space="preserve">  </w:t>
      </w:r>
      <w:r w:rsidR="00E12535">
        <w:t xml:space="preserve"> </w:t>
      </w:r>
      <w:r>
        <w:t>Mirna Vujčić</w:t>
      </w:r>
    </w:p>
    <w:p w:rsidRDefault="00BA3F9A" w:rsidP="00BA3F9A" w:rsidR="00BA3F9A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81CFC" w:rsidP="00970C04" w:rsidR="00E81CFC">
      <w:pPr>
        <w:rPr>
          <w:b/>
          <w:sz w:val="20"/>
          <w:szCs w:val="20"/>
        </w:rPr>
      </w:pPr>
    </w:p>
    <w:p w:rsidRDefault="00E81CFC" w:rsidP="00970C04" w:rsidR="00E81CFC">
      <w:pPr>
        <w:rPr>
          <w:b/>
          <w:sz w:val="20"/>
          <w:szCs w:val="20"/>
        </w:rPr>
      </w:pPr>
    </w:p>
    <w:p w:rsidRDefault="008B4510" w:rsidP="008B4510" w:rsidR="008B4510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Protiv ovog rješenja dopuštena je žalba u roku od osam dana po 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isteku </w:t>
      </w:r>
      <w:r>
        <w:rPr>
          <w:sz w:val="20"/>
          <w:szCs w:val="20"/>
        </w:rPr>
        <w:t>trećeg</w:t>
      </w:r>
      <w:r w:rsidRPr="00BC2EE1">
        <w:rPr>
          <w:sz w:val="20"/>
          <w:szCs w:val="20"/>
        </w:rPr>
        <w:t xml:space="preserve"> dana od dana objave rješenja na mrežnoj stranici </w:t>
      </w:r>
    </w:p>
    <w:p w:rsidRDefault="008B4510" w:rsidP="008B4510" w:rsidR="003A3FE5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e-Oglasna ploča sudova. Žalba se podnosi  Visokom trgovačkom </w:t>
      </w:r>
    </w:p>
    <w:p w:rsidRDefault="008B4510" w:rsidP="008B4510" w:rsidR="008B4510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A406B4" w:rsidP="00970C04" w:rsidR="00A406B4"/>
    <w:p w:rsidRDefault="00E81CFC" w:rsidP="00970C04" w:rsidR="00E81CFC"/>
    <w:p w:rsidRDefault="00F25697" w:rsidP="00970C04" w:rsidR="00970C04" w:rsidRPr="00DF7000">
      <w:pPr>
        <w:rPr>
          <w:sz w:val="20"/>
          <w:szCs w:val="20"/>
        </w:rPr>
      </w:pPr>
      <w:r w:rsidRPr="00DF7000">
        <w:rPr>
          <w:sz w:val="18"/>
          <w:szCs w:val="18"/>
        </w:rPr>
        <w:t>1</w:t>
      </w:r>
      <w:r w:rsidRPr="00DF7000">
        <w:rPr>
          <w:sz w:val="20"/>
          <w:szCs w:val="20"/>
        </w:rPr>
        <w:t>. Rješenje nepravomoćno</w:t>
      </w:r>
    </w:p>
    <w:p w:rsidRDefault="00F25697" w:rsidP="00970C04" w:rsidR="00F25697" w:rsidRPr="00DF7000">
      <w:pPr>
        <w:rPr>
          <w:sz w:val="20"/>
          <w:szCs w:val="20"/>
        </w:rPr>
      </w:pPr>
      <w:r w:rsidRPr="00DF7000">
        <w:rPr>
          <w:sz w:val="20"/>
          <w:szCs w:val="20"/>
        </w:rPr>
        <w:t xml:space="preserve">2. </w:t>
      </w:r>
      <w:r w:rsidR="00626FF8" w:rsidRPr="00DF7000">
        <w:rPr>
          <w:sz w:val="20"/>
          <w:szCs w:val="20"/>
        </w:rPr>
        <w:t>Rješenje objaviti na mrežnoj stranici e-Oglasna ploča sudova, te d</w:t>
      </w:r>
      <w:r w:rsidR="00970C04" w:rsidRPr="00DF7000">
        <w:rPr>
          <w:sz w:val="20"/>
          <w:szCs w:val="20"/>
        </w:rPr>
        <w:t>ostaviti:</w:t>
      </w:r>
    </w:p>
    <w:p w:rsidRDefault="00F25697" w:rsidP="00970C04" w:rsidR="00970C04" w:rsidRPr="00DF7000">
      <w:pPr>
        <w:rPr>
          <w:sz w:val="20"/>
          <w:szCs w:val="20"/>
        </w:rPr>
      </w:pPr>
      <w:r w:rsidRPr="00DF7000">
        <w:rPr>
          <w:sz w:val="20"/>
          <w:szCs w:val="20"/>
        </w:rPr>
        <w:t xml:space="preserve">- </w:t>
      </w:r>
      <w:r w:rsidR="0081166A" w:rsidRPr="00DF7000">
        <w:rPr>
          <w:sz w:val="20"/>
          <w:szCs w:val="20"/>
        </w:rPr>
        <w:t>stečajno</w:t>
      </w:r>
      <w:r w:rsidR="00EB2601" w:rsidRPr="00DF7000">
        <w:rPr>
          <w:sz w:val="20"/>
          <w:szCs w:val="20"/>
        </w:rPr>
        <w:t>m</w:t>
      </w:r>
      <w:r w:rsidR="008B4510" w:rsidRPr="00DF7000">
        <w:rPr>
          <w:sz w:val="20"/>
          <w:szCs w:val="20"/>
        </w:rPr>
        <w:t xml:space="preserve"> upravitelj</w:t>
      </w:r>
      <w:r w:rsidR="00EB2601" w:rsidRPr="00DF7000">
        <w:rPr>
          <w:sz w:val="20"/>
          <w:szCs w:val="20"/>
        </w:rPr>
        <w:t>u</w:t>
      </w:r>
    </w:p>
    <w:p w:rsidRDefault="00311A7C" w:rsidP="00970C04" w:rsidR="00311A7C" w:rsidRPr="00DF7000">
      <w:pPr>
        <w:rPr>
          <w:sz w:val="20"/>
          <w:szCs w:val="20"/>
        </w:rPr>
      </w:pPr>
      <w:r w:rsidRPr="00DF7000">
        <w:rPr>
          <w:sz w:val="20"/>
          <w:szCs w:val="20"/>
        </w:rPr>
        <w:t xml:space="preserve">- </w:t>
      </w:r>
      <w:r w:rsidR="00483FF7" w:rsidRPr="00DF7000">
        <w:rPr>
          <w:sz w:val="20"/>
          <w:szCs w:val="20"/>
        </w:rPr>
        <w:t xml:space="preserve">Zemljišnoknjižnom odjelu </w:t>
      </w:r>
      <w:r w:rsidR="00105B27" w:rsidRPr="00DF7000">
        <w:rPr>
          <w:sz w:val="20"/>
          <w:szCs w:val="20"/>
        </w:rPr>
        <w:t>Općinsko</w:t>
      </w:r>
      <w:r w:rsidR="00EB2601" w:rsidRPr="00DF7000">
        <w:rPr>
          <w:sz w:val="20"/>
          <w:szCs w:val="20"/>
        </w:rPr>
        <w:t>g</w:t>
      </w:r>
      <w:r w:rsidR="00483FF7" w:rsidRPr="00DF7000">
        <w:rPr>
          <w:sz w:val="20"/>
          <w:szCs w:val="20"/>
        </w:rPr>
        <w:t xml:space="preserve">  suda</w:t>
      </w:r>
      <w:r w:rsidR="00105B27" w:rsidRPr="00DF7000">
        <w:rPr>
          <w:sz w:val="20"/>
          <w:szCs w:val="20"/>
        </w:rPr>
        <w:t xml:space="preserve"> </w:t>
      </w:r>
      <w:r w:rsidR="00B26741" w:rsidRPr="00DF7000">
        <w:rPr>
          <w:sz w:val="20"/>
          <w:szCs w:val="20"/>
        </w:rPr>
        <w:t>Slavonski Brod</w:t>
      </w:r>
      <w:r w:rsidRPr="00DF7000">
        <w:rPr>
          <w:sz w:val="20"/>
          <w:szCs w:val="20"/>
        </w:rPr>
        <w:t xml:space="preserve"> uz dopis</w:t>
      </w:r>
    </w:p>
    <w:p w:rsidRDefault="003A3FE5" w:rsidP="00970C04" w:rsidR="003A3FE5" w:rsidRPr="00DF7000">
      <w:pPr>
        <w:rPr>
          <w:sz w:val="20"/>
          <w:szCs w:val="20"/>
        </w:rPr>
      </w:pPr>
      <w:r w:rsidRPr="00DF7000">
        <w:rPr>
          <w:sz w:val="20"/>
          <w:szCs w:val="20"/>
        </w:rPr>
        <w:t>-</w:t>
      </w:r>
      <w:r w:rsidR="007363E7">
        <w:rPr>
          <w:sz w:val="20"/>
          <w:szCs w:val="20"/>
        </w:rPr>
        <w:t xml:space="preserve"> </w:t>
      </w:r>
      <w:r w:rsidRPr="00DF7000">
        <w:rPr>
          <w:sz w:val="20"/>
          <w:szCs w:val="20"/>
        </w:rPr>
        <w:t xml:space="preserve"> </w:t>
      </w:r>
      <w:r w:rsidR="00B26741" w:rsidRPr="00DF7000">
        <w:rPr>
          <w:sz w:val="20"/>
          <w:szCs w:val="20"/>
        </w:rPr>
        <w:t>H-ABDUCO d.o.o. Zagreb</w:t>
      </w:r>
    </w:p>
    <w:p w:rsidRDefault="00B26741" w:rsidP="00970C04" w:rsidR="00B26741" w:rsidRPr="00DF7000">
      <w:pPr>
        <w:rPr>
          <w:sz w:val="20"/>
          <w:szCs w:val="20"/>
        </w:rPr>
      </w:pPr>
      <w:r w:rsidRPr="00DF7000">
        <w:rPr>
          <w:sz w:val="20"/>
          <w:szCs w:val="20"/>
        </w:rPr>
        <w:t xml:space="preserve">- AGS HRVATSKA d.o.o., Zagreb, </w:t>
      </w:r>
    </w:p>
    <w:p w:rsidRDefault="00B26741" w:rsidP="00970C04" w:rsidR="00B26741" w:rsidRPr="00DF7000">
      <w:pPr>
        <w:rPr>
          <w:sz w:val="20"/>
          <w:szCs w:val="20"/>
        </w:rPr>
      </w:pPr>
      <w:r w:rsidRPr="00DF7000">
        <w:rPr>
          <w:sz w:val="20"/>
          <w:szCs w:val="20"/>
        </w:rPr>
        <w:t>- CRODUX DERIVATI DVA d.o.o. , Zagreb</w:t>
      </w:r>
    </w:p>
    <w:p w:rsidRDefault="00B26741" w:rsidP="00970C04" w:rsidR="00B26741" w:rsidRPr="00DF7000">
      <w:pPr>
        <w:rPr>
          <w:sz w:val="20"/>
          <w:szCs w:val="20"/>
        </w:rPr>
      </w:pPr>
      <w:r w:rsidRPr="00DF7000">
        <w:rPr>
          <w:sz w:val="20"/>
          <w:szCs w:val="20"/>
        </w:rPr>
        <w:t>- Juri Terzić, Vl.obrta TERZIĆ BUS AUTOPRIJEVOZNIČKI OBRT, Slavonski Brod</w:t>
      </w:r>
    </w:p>
    <w:p w:rsidRDefault="003C2B05" w:rsidP="00970C04" w:rsidR="00B26741" w:rsidRPr="00DF7000">
      <w:pPr>
        <w:rPr>
          <w:sz w:val="20"/>
          <w:szCs w:val="20"/>
        </w:rPr>
      </w:pPr>
      <w:r w:rsidRPr="00DF7000">
        <w:rPr>
          <w:sz w:val="20"/>
          <w:szCs w:val="20"/>
        </w:rPr>
        <w:t xml:space="preserve"> </w:t>
      </w:r>
      <w:r w:rsidR="00B26741" w:rsidRPr="00DF7000">
        <w:rPr>
          <w:sz w:val="20"/>
          <w:szCs w:val="20"/>
        </w:rPr>
        <w:t>-Republici Hrvatskoj po ŽDO- građansko upravni odjel Sl.Brod</w:t>
      </w:r>
    </w:p>
    <w:p w:rsidRDefault="00105B27" w:rsidP="003E4E11" w:rsidR="00AF6077" w:rsidRPr="00DF7000">
      <w:pPr>
        <w:rPr>
          <w:sz w:val="20"/>
          <w:szCs w:val="20"/>
        </w:rPr>
      </w:pPr>
      <w:r w:rsidRPr="00DF7000">
        <w:rPr>
          <w:sz w:val="20"/>
          <w:szCs w:val="20"/>
        </w:rPr>
        <w:t>- Por</w:t>
      </w:r>
      <w:r w:rsidR="00626FF8" w:rsidRPr="00DF7000">
        <w:rPr>
          <w:sz w:val="20"/>
          <w:szCs w:val="20"/>
        </w:rPr>
        <w:t>eznoj</w:t>
      </w:r>
      <w:r w:rsidRPr="00DF7000">
        <w:rPr>
          <w:sz w:val="20"/>
          <w:szCs w:val="20"/>
        </w:rPr>
        <w:t xml:space="preserve"> upravi </w:t>
      </w:r>
      <w:r w:rsidR="00B26741" w:rsidRPr="00DF7000">
        <w:rPr>
          <w:sz w:val="20"/>
          <w:szCs w:val="20"/>
        </w:rPr>
        <w:t>Slavonski Brod</w:t>
      </w:r>
      <w:r w:rsidRPr="00DF7000">
        <w:rPr>
          <w:sz w:val="20"/>
          <w:szCs w:val="20"/>
        </w:rPr>
        <w:t>,</w:t>
      </w:r>
      <w:r w:rsidR="00AF6077" w:rsidRPr="00DF7000">
        <w:rPr>
          <w:sz w:val="20"/>
          <w:szCs w:val="20"/>
        </w:rPr>
        <w:t xml:space="preserve">  po pravomoćnosti</w:t>
      </w:r>
    </w:p>
    <w:p w:rsidRDefault="00F25697" w:rsidP="003E4E11" w:rsidR="003E4E11" w:rsidRPr="00DF7000">
      <w:pPr>
        <w:rPr>
          <w:sz w:val="20"/>
          <w:szCs w:val="20"/>
        </w:rPr>
      </w:pPr>
      <w:r w:rsidRPr="00DF7000">
        <w:rPr>
          <w:sz w:val="20"/>
          <w:szCs w:val="20"/>
        </w:rPr>
        <w:t xml:space="preserve">3. </w:t>
      </w:r>
      <w:r w:rsidR="00626FF8" w:rsidRPr="00DF7000">
        <w:rPr>
          <w:sz w:val="20"/>
          <w:szCs w:val="20"/>
        </w:rPr>
        <w:t>K</w:t>
      </w:r>
      <w:r w:rsidRPr="00DF7000">
        <w:rPr>
          <w:sz w:val="20"/>
          <w:szCs w:val="20"/>
        </w:rPr>
        <w:t>alendar 15 dana</w:t>
      </w:r>
      <w:r w:rsidR="003E4E11" w:rsidRPr="00DF7000">
        <w:rPr>
          <w:sz w:val="20"/>
          <w:szCs w:val="20"/>
        </w:rPr>
        <w:t xml:space="preserve">  </w:t>
      </w:r>
    </w:p>
    <w:sectPr w:rsidSect="000C4F57" w:rsidR="003E4E11" w:rsidRPr="00DF700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109" w:rsidR="00263109">
      <w:r>
        <w:separator/>
      </w:r>
    </w:p>
  </w:endnote>
  <w:endnote w:id="0" w:type="continuationSeparator">
    <w:p w:rsidRDefault="00263109" w:rsidR="00263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109" w:rsidR="00263109">
      <w:r>
        <w:separator/>
      </w:r>
    </w:p>
  </w:footnote>
  <w:footnote w:id="0" w:type="continuationSeparator">
    <w:p w:rsidRDefault="00263109" w:rsidR="00263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196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E58F1"/>
    <w:multiLevelType w:val="hybridMultilevel"/>
    <w:tmpl w:val="7AAA4E7C"/>
    <w:lvl w:tplc="A45E5B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F5690A"/>
    <w:multiLevelType w:val="hybridMultilevel"/>
    <w:tmpl w:val="F8AEBB16"/>
    <w:lvl w:tplc="83F2705C" w:ilvl="0">
      <w:start w:val="7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096440D"/>
    <w:multiLevelType w:val="hybridMultilevel"/>
    <w:tmpl w:val="B0ECD3D6"/>
    <w:lvl w:tplc="32F2D0EE" w:ilvl="0">
      <w:start w:val="4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3B108FC"/>
    <w:multiLevelType w:val="hybridMultilevel"/>
    <w:tmpl w:val="9DB6F502"/>
    <w:lvl w:tplc="89AA9FEC" w:ilvl="0">
      <w:start w:val="7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4">
    <w:nsid w:val="2C5B51CF"/>
    <w:multiLevelType w:val="hybridMultilevel"/>
    <w:tmpl w:val="EC1EFB98"/>
    <w:lvl w:tplc="415825C2" w:ilvl="0">
      <w:start w:val="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3B7C3BD5"/>
    <w:multiLevelType w:val="hybridMultilevel"/>
    <w:tmpl w:val="1CB6F824"/>
    <w:lvl w:tplc="45427112" w:ilvl="0">
      <w:start w:val="3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6">
    <w:nsid w:val="4C440BEC"/>
    <w:multiLevelType w:val="hybridMultilevel"/>
    <w:tmpl w:val="7D547CD4"/>
    <w:lvl w:tplc="D4E2A084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7">
    <w:nsid w:val="6BA607B4"/>
    <w:multiLevelType w:val="hybridMultilevel"/>
    <w:tmpl w:val="5D90CBAE"/>
    <w:lvl w:tplc="D4AC851E" w:ilvl="0">
      <w:start w:val="7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C04"/>
    <w:rsid w:val="00000A0B"/>
    <w:rsid w:val="00015ECD"/>
    <w:rsid w:val="000272C5"/>
    <w:rsid w:val="00035312"/>
    <w:rsid w:val="00045F80"/>
    <w:rsid w:val="00053457"/>
    <w:rsid w:val="00054285"/>
    <w:rsid w:val="000554AE"/>
    <w:rsid w:val="000673BE"/>
    <w:rsid w:val="00084F97"/>
    <w:rsid w:val="00091CC8"/>
    <w:rsid w:val="000A04FF"/>
    <w:rsid w:val="000A20CA"/>
    <w:rsid w:val="000A379A"/>
    <w:rsid w:val="000A57A8"/>
    <w:rsid w:val="000B2D0B"/>
    <w:rsid w:val="000C404E"/>
    <w:rsid w:val="000C4F57"/>
    <w:rsid w:val="000D6D5D"/>
    <w:rsid w:val="000E4019"/>
    <w:rsid w:val="000E6DC0"/>
    <w:rsid w:val="000F31D5"/>
    <w:rsid w:val="000F7693"/>
    <w:rsid w:val="0010251E"/>
    <w:rsid w:val="001032A3"/>
    <w:rsid w:val="00104CDA"/>
    <w:rsid w:val="00105B27"/>
    <w:rsid w:val="001126FB"/>
    <w:rsid w:val="00125208"/>
    <w:rsid w:val="001511ED"/>
    <w:rsid w:val="00152B24"/>
    <w:rsid w:val="00163B7C"/>
    <w:rsid w:val="0016407C"/>
    <w:rsid w:val="00173241"/>
    <w:rsid w:val="00177D84"/>
    <w:rsid w:val="00180C01"/>
    <w:rsid w:val="00181464"/>
    <w:rsid w:val="001879EF"/>
    <w:rsid w:val="00192577"/>
    <w:rsid w:val="001A5538"/>
    <w:rsid w:val="001B04E9"/>
    <w:rsid w:val="001B6363"/>
    <w:rsid w:val="001D5D10"/>
    <w:rsid w:val="001D6244"/>
    <w:rsid w:val="001E48A0"/>
    <w:rsid w:val="001E4DA0"/>
    <w:rsid w:val="001E7100"/>
    <w:rsid w:val="001F174C"/>
    <w:rsid w:val="001F1C90"/>
    <w:rsid w:val="0021353F"/>
    <w:rsid w:val="002209A2"/>
    <w:rsid w:val="00222A37"/>
    <w:rsid w:val="00243A9E"/>
    <w:rsid w:val="00254384"/>
    <w:rsid w:val="00263109"/>
    <w:rsid w:val="00263EFB"/>
    <w:rsid w:val="00272096"/>
    <w:rsid w:val="00276CE7"/>
    <w:rsid w:val="002867C0"/>
    <w:rsid w:val="00295661"/>
    <w:rsid w:val="002A7A30"/>
    <w:rsid w:val="002B63D2"/>
    <w:rsid w:val="002C149D"/>
    <w:rsid w:val="002C4031"/>
    <w:rsid w:val="002C5494"/>
    <w:rsid w:val="002E5F14"/>
    <w:rsid w:val="002F4365"/>
    <w:rsid w:val="00311A7C"/>
    <w:rsid w:val="00317C44"/>
    <w:rsid w:val="00322EC1"/>
    <w:rsid w:val="00334056"/>
    <w:rsid w:val="00337E46"/>
    <w:rsid w:val="00343F30"/>
    <w:rsid w:val="00344CCF"/>
    <w:rsid w:val="003500EC"/>
    <w:rsid w:val="00356C95"/>
    <w:rsid w:val="00357966"/>
    <w:rsid w:val="0036538F"/>
    <w:rsid w:val="003757A7"/>
    <w:rsid w:val="0038528D"/>
    <w:rsid w:val="003860B4"/>
    <w:rsid w:val="003A371E"/>
    <w:rsid w:val="003A3FE5"/>
    <w:rsid w:val="003A5ED2"/>
    <w:rsid w:val="003B0673"/>
    <w:rsid w:val="003C2822"/>
    <w:rsid w:val="003C2B05"/>
    <w:rsid w:val="003C46D9"/>
    <w:rsid w:val="003D08F5"/>
    <w:rsid w:val="003D20E9"/>
    <w:rsid w:val="003E0748"/>
    <w:rsid w:val="003E0BC2"/>
    <w:rsid w:val="003E4521"/>
    <w:rsid w:val="003E4E11"/>
    <w:rsid w:val="00403825"/>
    <w:rsid w:val="00415659"/>
    <w:rsid w:val="00415BC4"/>
    <w:rsid w:val="00420813"/>
    <w:rsid w:val="00442436"/>
    <w:rsid w:val="00442E8B"/>
    <w:rsid w:val="00450339"/>
    <w:rsid w:val="004534C3"/>
    <w:rsid w:val="00463178"/>
    <w:rsid w:val="004647CC"/>
    <w:rsid w:val="0046716A"/>
    <w:rsid w:val="00481D9A"/>
    <w:rsid w:val="00483FF7"/>
    <w:rsid w:val="00493B6A"/>
    <w:rsid w:val="004A31C7"/>
    <w:rsid w:val="004B39F3"/>
    <w:rsid w:val="004B50C3"/>
    <w:rsid w:val="004B5C8B"/>
    <w:rsid w:val="004D358E"/>
    <w:rsid w:val="004D65FB"/>
    <w:rsid w:val="004E3262"/>
    <w:rsid w:val="004E3D1D"/>
    <w:rsid w:val="004E45C3"/>
    <w:rsid w:val="005030EB"/>
    <w:rsid w:val="00522D7A"/>
    <w:rsid w:val="00523594"/>
    <w:rsid w:val="00525200"/>
    <w:rsid w:val="00531433"/>
    <w:rsid w:val="00554A85"/>
    <w:rsid w:val="005801DD"/>
    <w:rsid w:val="0058296A"/>
    <w:rsid w:val="00596ADA"/>
    <w:rsid w:val="005C2307"/>
    <w:rsid w:val="005D1FA0"/>
    <w:rsid w:val="005E1AED"/>
    <w:rsid w:val="005E3C5E"/>
    <w:rsid w:val="005E4394"/>
    <w:rsid w:val="005F4E77"/>
    <w:rsid w:val="006076FC"/>
    <w:rsid w:val="006111E1"/>
    <w:rsid w:val="00615EA6"/>
    <w:rsid w:val="00616275"/>
    <w:rsid w:val="006174BB"/>
    <w:rsid w:val="00626FF8"/>
    <w:rsid w:val="0062740B"/>
    <w:rsid w:val="00627F84"/>
    <w:rsid w:val="0064321A"/>
    <w:rsid w:val="00655760"/>
    <w:rsid w:val="00667A96"/>
    <w:rsid w:val="00673587"/>
    <w:rsid w:val="00695A8C"/>
    <w:rsid w:val="006B6938"/>
    <w:rsid w:val="006D40C3"/>
    <w:rsid w:val="006E618E"/>
    <w:rsid w:val="006F4CDA"/>
    <w:rsid w:val="006F722F"/>
    <w:rsid w:val="00701DBB"/>
    <w:rsid w:val="00701EFC"/>
    <w:rsid w:val="00716639"/>
    <w:rsid w:val="0073193E"/>
    <w:rsid w:val="007363E7"/>
    <w:rsid w:val="00737069"/>
    <w:rsid w:val="007426F7"/>
    <w:rsid w:val="0075302A"/>
    <w:rsid w:val="00756476"/>
    <w:rsid w:val="00761132"/>
    <w:rsid w:val="00764F30"/>
    <w:rsid w:val="00767A67"/>
    <w:rsid w:val="007762BD"/>
    <w:rsid w:val="007A075F"/>
    <w:rsid w:val="007A6DA7"/>
    <w:rsid w:val="007C0979"/>
    <w:rsid w:val="007D1B0B"/>
    <w:rsid w:val="007D5EE2"/>
    <w:rsid w:val="007E136F"/>
    <w:rsid w:val="007E5D41"/>
    <w:rsid w:val="007E6BB2"/>
    <w:rsid w:val="007E7A2A"/>
    <w:rsid w:val="007F2CEB"/>
    <w:rsid w:val="007F31DD"/>
    <w:rsid w:val="007F3915"/>
    <w:rsid w:val="007F6F06"/>
    <w:rsid w:val="0081166A"/>
    <w:rsid w:val="00813BB0"/>
    <w:rsid w:val="00817989"/>
    <w:rsid w:val="00817D6A"/>
    <w:rsid w:val="00844F1C"/>
    <w:rsid w:val="008771A9"/>
    <w:rsid w:val="0088276B"/>
    <w:rsid w:val="0088602E"/>
    <w:rsid w:val="008864DB"/>
    <w:rsid w:val="00891017"/>
    <w:rsid w:val="00893BAF"/>
    <w:rsid w:val="00897229"/>
    <w:rsid w:val="008A73B6"/>
    <w:rsid w:val="008B1C31"/>
    <w:rsid w:val="008B2205"/>
    <w:rsid w:val="008B24F6"/>
    <w:rsid w:val="008B4510"/>
    <w:rsid w:val="008C50E2"/>
    <w:rsid w:val="008D26EF"/>
    <w:rsid w:val="008D35F0"/>
    <w:rsid w:val="008E20CD"/>
    <w:rsid w:val="0090101F"/>
    <w:rsid w:val="0090493C"/>
    <w:rsid w:val="00921F96"/>
    <w:rsid w:val="009225BD"/>
    <w:rsid w:val="00922F2D"/>
    <w:rsid w:val="00952F96"/>
    <w:rsid w:val="0096455C"/>
    <w:rsid w:val="0096481E"/>
    <w:rsid w:val="00965B47"/>
    <w:rsid w:val="00970C04"/>
    <w:rsid w:val="00991BEF"/>
    <w:rsid w:val="00992614"/>
    <w:rsid w:val="00997E0C"/>
    <w:rsid w:val="009B36AB"/>
    <w:rsid w:val="009B42D0"/>
    <w:rsid w:val="009C3641"/>
    <w:rsid w:val="009D335F"/>
    <w:rsid w:val="009D7004"/>
    <w:rsid w:val="009E537D"/>
    <w:rsid w:val="009F3736"/>
    <w:rsid w:val="009F4072"/>
    <w:rsid w:val="009F45FD"/>
    <w:rsid w:val="00A01957"/>
    <w:rsid w:val="00A071E1"/>
    <w:rsid w:val="00A15A81"/>
    <w:rsid w:val="00A16674"/>
    <w:rsid w:val="00A20C04"/>
    <w:rsid w:val="00A406B4"/>
    <w:rsid w:val="00A46B43"/>
    <w:rsid w:val="00A72A5D"/>
    <w:rsid w:val="00A85ABE"/>
    <w:rsid w:val="00A90E2B"/>
    <w:rsid w:val="00AA2556"/>
    <w:rsid w:val="00AA71A3"/>
    <w:rsid w:val="00AC1399"/>
    <w:rsid w:val="00AD0DF7"/>
    <w:rsid w:val="00AD4BA6"/>
    <w:rsid w:val="00AE2BC8"/>
    <w:rsid w:val="00AF6077"/>
    <w:rsid w:val="00B03324"/>
    <w:rsid w:val="00B104B5"/>
    <w:rsid w:val="00B10599"/>
    <w:rsid w:val="00B106CC"/>
    <w:rsid w:val="00B139FC"/>
    <w:rsid w:val="00B26741"/>
    <w:rsid w:val="00B34825"/>
    <w:rsid w:val="00B444E4"/>
    <w:rsid w:val="00B51FED"/>
    <w:rsid w:val="00B62A5D"/>
    <w:rsid w:val="00B9111B"/>
    <w:rsid w:val="00BA3F9A"/>
    <w:rsid w:val="00BA5489"/>
    <w:rsid w:val="00BB5FBC"/>
    <w:rsid w:val="00BB7A4C"/>
    <w:rsid w:val="00BC25E0"/>
    <w:rsid w:val="00BC48B6"/>
    <w:rsid w:val="00BC5CA0"/>
    <w:rsid w:val="00BC6F89"/>
    <w:rsid w:val="00BD226A"/>
    <w:rsid w:val="00BD4A06"/>
    <w:rsid w:val="00BE0E64"/>
    <w:rsid w:val="00BE21CA"/>
    <w:rsid w:val="00BE4F34"/>
    <w:rsid w:val="00C0018E"/>
    <w:rsid w:val="00C03D77"/>
    <w:rsid w:val="00C05F1A"/>
    <w:rsid w:val="00C076EB"/>
    <w:rsid w:val="00C121FB"/>
    <w:rsid w:val="00C43904"/>
    <w:rsid w:val="00C46D6F"/>
    <w:rsid w:val="00C4704D"/>
    <w:rsid w:val="00C546F9"/>
    <w:rsid w:val="00C555A3"/>
    <w:rsid w:val="00C61158"/>
    <w:rsid w:val="00C616F0"/>
    <w:rsid w:val="00C63D6C"/>
    <w:rsid w:val="00C65A09"/>
    <w:rsid w:val="00C824FA"/>
    <w:rsid w:val="00C94CB0"/>
    <w:rsid w:val="00CA08C0"/>
    <w:rsid w:val="00CA16DF"/>
    <w:rsid w:val="00CB343F"/>
    <w:rsid w:val="00CD2A0A"/>
    <w:rsid w:val="00CD2D8C"/>
    <w:rsid w:val="00CE096D"/>
    <w:rsid w:val="00CE6E32"/>
    <w:rsid w:val="00CF4FB6"/>
    <w:rsid w:val="00CF6516"/>
    <w:rsid w:val="00D0685D"/>
    <w:rsid w:val="00D138E2"/>
    <w:rsid w:val="00D15A7B"/>
    <w:rsid w:val="00D21D27"/>
    <w:rsid w:val="00D33CAD"/>
    <w:rsid w:val="00D41D42"/>
    <w:rsid w:val="00D43214"/>
    <w:rsid w:val="00D4615C"/>
    <w:rsid w:val="00D62A95"/>
    <w:rsid w:val="00D80F0C"/>
    <w:rsid w:val="00D83CCD"/>
    <w:rsid w:val="00DA4F56"/>
    <w:rsid w:val="00DB37B7"/>
    <w:rsid w:val="00DB60B3"/>
    <w:rsid w:val="00DC4A05"/>
    <w:rsid w:val="00DC572B"/>
    <w:rsid w:val="00DC6C54"/>
    <w:rsid w:val="00DD1097"/>
    <w:rsid w:val="00DD1D2E"/>
    <w:rsid w:val="00DD4401"/>
    <w:rsid w:val="00DE1B0B"/>
    <w:rsid w:val="00DE4D54"/>
    <w:rsid w:val="00DF7000"/>
    <w:rsid w:val="00E03BD5"/>
    <w:rsid w:val="00E0677E"/>
    <w:rsid w:val="00E12535"/>
    <w:rsid w:val="00E31FDA"/>
    <w:rsid w:val="00E359F7"/>
    <w:rsid w:val="00E537FA"/>
    <w:rsid w:val="00E54141"/>
    <w:rsid w:val="00E663ED"/>
    <w:rsid w:val="00E66B53"/>
    <w:rsid w:val="00E67C43"/>
    <w:rsid w:val="00E742F4"/>
    <w:rsid w:val="00E81CFC"/>
    <w:rsid w:val="00EB1452"/>
    <w:rsid w:val="00EB2601"/>
    <w:rsid w:val="00EE2914"/>
    <w:rsid w:val="00EE6506"/>
    <w:rsid w:val="00F02BC0"/>
    <w:rsid w:val="00F25697"/>
    <w:rsid w:val="00F300E2"/>
    <w:rsid w:val="00F32885"/>
    <w:rsid w:val="00F37196"/>
    <w:rsid w:val="00F42A71"/>
    <w:rsid w:val="00F45588"/>
    <w:rsid w:val="00F56209"/>
    <w:rsid w:val="00F607C6"/>
    <w:rsid w:val="00F625F6"/>
    <w:rsid w:val="00F6440C"/>
    <w:rsid w:val="00F7120D"/>
    <w:rsid w:val="00F807C8"/>
    <w:rsid w:val="00F878A3"/>
    <w:rsid w:val="00FD2176"/>
    <w:rsid w:val="00FE20FF"/>
    <w:rsid w:val="00FE3D5A"/>
    <w:rsid w:val="00FE7830"/>
    <w:rsid w:val="00FF3C5B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6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C50E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6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C50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71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23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2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33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003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kal.  23.  1.</izvorni_sadrzaj>
    <derivirana_varijabla naziv="DomainObject.Predmet.Opis_1">kal.  23. 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POSLANA VISOKOM TRGOVAČKOM SUDU   s</izvorni_sadrzaj>
    <derivirana_varijabla naziv="DomainObject.Predmet.PrimjedbaSuca_1">PRESLIKA DIJELA SPISA POSLANA VISOKOM TRGOVAČKOM SUDU   s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2B2B9-5C67-43D6-82D2-3811A1636E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7</properties:Pages>
  <properties:Words>2907</properties:Words>
  <properties:Characters>16616</properties:Characters>
  <properties:Lines>350</properties:Lines>
  <properties:Paragraphs>87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2017-06-08T11:21:00Z</dcterms:created>
  <dc:creator>alet</dc:creator>
  <cp:lastModifiedBy>wsadmin</cp:lastModifiedBy>
  <cp:lastPrinted>2017-06-08T11:57:00Z</cp:lastPrinted>
  <dcterms:modified xmlns:xsi="http://www.w3.org/2001/XMLSchema-instance" xsi:type="dcterms:W3CDTF">2017-06-08T12:03:00Z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7</vt:i4>
  </prop:property>
</prop:Properties>
</file>