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1119" w14:paraId="fad1119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8137F">
        <w:rPr>
          <w:lang w:val="hr-HR"/>
        </w:rPr>
        <w:t>187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8137F">
        <w:rPr>
          <w:lang w:val="hr-HR"/>
        </w:rPr>
        <w:t>NOGOMETNI KLUB ''BUŠETINA''</w:t>
      </w:r>
      <w:r w:rsidR="00044C74">
        <w:rPr>
          <w:lang w:val="hr-HR"/>
        </w:rPr>
        <w:t xml:space="preserve">, </w:t>
      </w:r>
      <w:r w:rsidR="0078137F">
        <w:rPr>
          <w:lang w:val="hr-HR"/>
        </w:rPr>
        <w:t>Bušetina</w:t>
      </w:r>
      <w:r w:rsidR="00667F45">
        <w:rPr>
          <w:lang w:val="hr-HR"/>
        </w:rPr>
        <w:t xml:space="preserve">, </w:t>
      </w:r>
      <w:r w:rsidR="00BB59A8">
        <w:rPr>
          <w:lang w:val="hr-HR"/>
        </w:rPr>
        <w:t>Vladimira N</w:t>
      </w:r>
      <w:r w:rsidR="0078137F">
        <w:rPr>
          <w:lang w:val="hr-HR"/>
        </w:rPr>
        <w:t>azora 2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2C37CA">
        <w:rPr>
          <w:lang w:val="hr-HR"/>
        </w:rPr>
        <w:t>10000</w:t>
      </w:r>
      <w:r w:rsidR="00C66FB6">
        <w:rPr>
          <w:lang w:val="hr-HR"/>
        </w:rPr>
        <w:t>2</w:t>
      </w:r>
      <w:r w:rsidR="0078137F">
        <w:rPr>
          <w:lang w:val="hr-HR"/>
        </w:rPr>
        <w:t>29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="002C37CA">
        <w:rPr>
          <w:lang w:val="hr-HR"/>
        </w:rPr>
        <w:t xml:space="preserve">OIB: </w:t>
      </w:r>
      <w:r w:rsidR="0078137F">
        <w:rPr>
          <w:lang w:val="hr-HR"/>
        </w:rPr>
        <w:t>74607129597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8137F">
        <w:rPr>
          <w:lang w:val="hr-HR"/>
        </w:rPr>
        <w:t>187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8137F">
        <w:rPr>
          <w:lang w:val="hr-HR"/>
        </w:rPr>
        <w:t>203.158,26</w:t>
      </w:r>
      <w:r w:rsidR="00BB59A8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AD8">
        <w:rPr>
          <w:lang w:val="hr-HR"/>
        </w:rPr>
        <w:t>13</w:t>
      </w:r>
      <w:r w:rsidR="00961F80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B6AD8">
        <w:rPr>
          <w:lang w:val="hr-HR"/>
        </w:rPr>
        <w:t>13</w:t>
      </w:r>
      <w:r w:rsidR="00870494">
        <w:rPr>
          <w:lang w:val="hr-HR"/>
        </w:rPr>
        <w:t>.11.2015.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786" w:rsidR="00AC0786">
      <w:r>
        <w:separator/>
      </w:r>
    </w:p>
  </w:endnote>
  <w:endnote w:id="0" w:type="continuationSeparator">
    <w:p w:rsidRDefault="00AC0786" w:rsidR="00AC0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786" w:rsidR="00AC0786">
      <w:r>
        <w:separator/>
      </w:r>
    </w:p>
  </w:footnote>
  <w:footnote w:id="0" w:type="continuationSeparator">
    <w:p w:rsidRDefault="00AC0786" w:rsidR="00AC0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2C37CA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A37F6"/>
    <w:rsid w:val="005F0313"/>
    <w:rsid w:val="005F5FA2"/>
    <w:rsid w:val="005F7D9A"/>
    <w:rsid w:val="00613E58"/>
    <w:rsid w:val="00617995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8137F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C0786"/>
    <w:rsid w:val="00AE6203"/>
    <w:rsid w:val="00AF2235"/>
    <w:rsid w:val="00B322D7"/>
    <w:rsid w:val="00B45BD3"/>
    <w:rsid w:val="00B53C1D"/>
    <w:rsid w:val="00B7583B"/>
    <w:rsid w:val="00BB4535"/>
    <w:rsid w:val="00BB59A8"/>
    <w:rsid w:val="00C25B0A"/>
    <w:rsid w:val="00C57D5F"/>
    <w:rsid w:val="00C619A7"/>
    <w:rsid w:val="00C66FB6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4132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B59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9A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4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B59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9A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4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"BUŠETINA" BUŠETINA, Bušetina</izvorni_sadrzaj>
    <derivirana_varijabla naziv="DomainObject.Predmet.ProtustrankaFormated_1">  NOGOMETNI KLUB "BUŠETINA" BUŠETINA, Bušetina</derivirana_varijabla>
  </DomainObject.Predmet.ProtustrankaFormated>
  <DomainObject.Predmet.ProtustrankaFormatedOIB>
    <izvorni_sadrzaj>  NOGOMETNI KLUB "BUŠETINA" BUŠETINA, Bušetina, OIB 74607129597</izvorni_sadrzaj>
    <derivirana_varijabla naziv="DomainObject.Predmet.ProtustrankaFormatedOIB_1">  NOGOMETNI KLUB "BUŠETINA" BUŠETINA, Bušetina, OIB 74607129597</derivirana_varijabla>
  </DomainObject.Predmet.ProtustrankaFormatedOIB>
  <DomainObject.Predmet.ProtustrankaFormatedWithAdress>
    <izvorni_sadrzaj> NOGOMETNI KLUB "BUŠETINA" BUŠETINA, Bušetina, Vladimira Naozra 2, 33404 Bušetina</izvorni_sadrzaj>
    <derivirana_varijabla naziv="DomainObject.Predmet.ProtustrankaFormatedWithAdress_1"> NOGOMETNI KLUB "BUŠETINA" BUŠETINA, Bušetina, Vladimira Naozra 2, 33404 Bušetina</derivirana_varijabla>
  </DomainObject.Predmet.ProtustrankaFormatedWithAdress>
  <DomainObject.Predmet.ProtustrankaFormatedWithAdressOIB>
    <izvorni_sadrzaj> NOGOMETNI KLUB "BUŠETINA" BUŠETINA, Bušetina, OIB 74607129597, Vladimira Naozra 2, 33404 Bušetina</izvorni_sadrzaj>
    <derivirana_varijabla naziv="DomainObject.Predmet.ProtustrankaFormatedWithAdressOIB_1"> NOGOMETNI KLUB "BUŠETINA" BUŠETINA, Bušetina, OIB 74607129597, Vladimira Naozra 2, 33404 Bušetina</derivirana_varijabla>
  </DomainObject.Predmet.ProtustrankaFormatedWithAdressOIB>
  <DomainObject.Predmet.ProtustrankaWithAdress>
    <izvorni_sadrzaj>NOGOMETNI KLUB "BUŠETINA" BUŠETINA, Bušetina Vladimira Naozra 2, 33404 Bušetina</izvorni_sadrzaj>
    <derivirana_varijabla naziv="DomainObject.Predmet.ProtustrankaWithAdress_1">NOGOMETNI KLUB "BUŠETINA" BUŠETINA, Bušetina Vladimira Naozra 2, 33404 Bušetina</derivirana_varijabla>
  </DomainObject.Predmet.ProtustrankaWithAdress>
  <DomainObject.Predmet.ProtustrankaWithAdressOIB>
    <izvorni_sadrzaj>NOGOMETNI KLUB "BUŠETINA" BUŠETINA, Bušetina, OIB 74607129597, Vladimira Naozra 2, 33404 Bušetina</izvorni_sadrzaj>
    <derivirana_varijabla naziv="DomainObject.Predmet.ProtustrankaWithAdressOIB_1">NOGOMETNI KLUB "BUŠETINA" BUŠETINA, Bušetina, OIB 74607129597, Vladimira Naozra 2, 33404 Bušetina</derivirana_varijabla>
  </DomainObject.Predmet.ProtustrankaWithAdressOIB>
  <DomainObject.Predmet.ProtustrankaNazivFormated>
    <izvorni_sadrzaj>NOGOMETNI KLUB "BUŠETINA" BUŠETINA, Bušetina</izvorni_sadrzaj>
    <derivirana_varijabla naziv="DomainObject.Predmet.ProtustrankaNazivFormated_1">NOGOMETNI KLUB "BUŠETINA" BUŠETINA, Bušetina</derivirana_varijabla>
  </DomainObject.Predmet.ProtustrankaNazivFormated>
  <DomainObject.Predmet.ProtustrankaNazivFormatedOIB>
    <izvorni_sadrzaj>NOGOMETNI KLUB "BUŠETINA" BUŠETINA, Bušetina, OIB 74607129597</izvorni_sadrzaj>
    <derivirana_varijabla naziv="DomainObject.Predmet.ProtustrankaNazivFormatedOIB_1">NOGOMETNI KLUB "BUŠETINA" BUŠETINA, Bušetina, OIB 74607129597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NOGOMETNI KLUB "BUŠETINA" BUŠETINA, Bušetina</item>
    </izvorni_sadrzaj>
    <derivirana_varijabla naziv="DomainObject.Predmet.ProtuStrankaListFormated_1">
      <item>NOGOMETNI KLUB "BUŠETINA" BUŠETINA, Bušetina</item>
    </derivirana_varijabla>
  </DomainObject.Predmet.ProtuStrankaListFormated>
  <DomainObject.Predmet.ProtuStrankaListFormatedOIB>
    <izvorni_sadrzaj>
      <item>NOGOMETNI KLUB "BUŠETINA" BUŠETINA, Bušetina, OIB 74607129597</item>
    </izvorni_sadrzaj>
    <derivirana_varijabla naziv="DomainObject.Predmet.ProtuStrankaListFormatedOIB_1">
      <item>NOGOMETNI KLUB "BUŠETINA" BUŠETINA, Bušetina, OIB 74607129597</item>
    </derivirana_varijabla>
  </DomainObject.Predmet.ProtuStrankaListFormatedOIB>
  <DomainObject.Predmet.ProtuStrankaListFormatedWithAdress>
    <izvorni_sadrzaj>
      <item>NOGOMETNI KLUB "BUŠETINA" BUŠETINA, Bušetina, Vladimira Naozra 2, 33404 Bušetina</item>
    </izvorni_sadrzaj>
    <derivirana_varijabla naziv="DomainObject.Predmet.ProtuStrankaListFormatedWithAdress_1">
      <item>NOGOMETNI KLUB "BUŠETINA" BUŠETINA, Bušetina, Vladimira Naozra 2, 33404 Bušetina</item>
    </derivirana_varijabla>
  </DomainObject.Predmet.ProtuStrankaListFormatedWithAdress>
  <DomainObject.Predmet.ProtuStrankaListFormatedWithAdressOIB>
    <izvorni_sadrzaj>
      <item>NOGOMETNI KLUB "BUŠETINA" BUŠETINA, Bušetina, OIB 74607129597, Vladimira Naozra 2, 33404 Bušetina</item>
    </izvorni_sadrzaj>
    <derivirana_varijabla naziv="DomainObject.Predmet.ProtuStrankaListFormatedWithAdressOIB_1">
      <item>NOGOMETNI KLUB "BUŠETINA" BUŠETINA, Bušetina, OIB 74607129597, Vladimira Naozra 2, 33404 Bušetina</item>
    </derivirana_varijabla>
  </DomainObject.Predmet.ProtuStrankaListFormatedWithAdressOIB>
  <DomainObject.Predmet.ProtuStrankaListNazivFormated>
    <izvorni_sadrzaj>
      <item>NOGOMETNI KLUB "BUŠETINA" BUŠETINA, Bušetina</item>
    </izvorni_sadrzaj>
    <derivirana_varijabla naziv="DomainObject.Predmet.ProtuStrankaListNazivFormated_1">
      <item>NOGOMETNI KLUB "BUŠETINA" BUŠETINA, Bušetina</item>
    </derivirana_varijabla>
  </DomainObject.Predmet.ProtuStrankaListNazivFormated>
  <DomainObject.Predmet.ProtuStrankaListNazivFormatedOIB>
    <izvorni_sadrzaj>
      <item>NOGOMETNI KLUB "BUŠETINA" BUŠETINA, Bušetina, OIB 74607129597</item>
    </izvorni_sadrzaj>
    <derivirana_varijabla naziv="DomainObject.Predmet.ProtuStrankaListNazivFormatedOIB_1">
      <item>NOGOMETNI KLUB "BUŠETINA" BUŠETINA, Bušetina, OIB 74607129597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NOGOMETNI KLUB "BUŠETINA" BUŠETINA, Bušetina</izvorni_sadrzaj>
    <derivirana_varijabla naziv="DomainObject.Predmet.ProtustrankaIDrugi_1">NOGOMETNI KLUB "BUŠETINA" BUŠETINA, Bušetina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NOGOMETNI KLUB "BUŠETINA" BUŠETINA, Bušetina, OIB 74607129597, Vladimira Naozra 2, 33404 Bušetina</izvorni_sadrzaj>
    <derivirana_varijabla naziv="DomainObject.Predmet.ProtustrankaIDrugiAdressOIB_1">NOGOMETNI KLUB "BUŠETINA" BUŠETINA, Bušetina, OIB 74607129597, Vladimira Naozra 2, 33404 Bušetina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NOGOMETNI KLUB "BUŠETINA" BUŠETINA, Bušetina</item>
    </izvorni_sadrzaj>
    <derivirana_varijabla naziv="DomainObject.Predmet.SudioniciListNaziv_1">
      <item>FINA, RC ZAGREB, Podružnica Bjelovar</item>
      <item>NOGOMETNI KLUB "BUŠETINA" BUŠETINA, Bušetina</item>
    </derivirana_varijabla>
  </DomainObject.Predmet.SudioniciListNaziv>
  <DomainObject.Predmet.SudioniciListAdressOIB>
    <izvorni_sadrzaj>
      <item>FINA, RC ZAGREB, Podružnica Bjelovar, OIB 85821130368, F. Supila 4,43000 Bjelovar</item>
      <item>NOGOMETNI KLUB "BUŠETINA" BUŠETINA, Bušetina, OIB 74607129597, Vladimira Naozra 2,33404 Bušetina</item>
    </izvorni_sadrzaj>
    <derivirana_varijabla naziv="DomainObject.Predmet.SudioniciListAdressOIB_1">
      <item>FINA, RC ZAGREB, Podružnica Bjelovar, OIB 85821130368, F. Supila 4,43000 Bjelovar</item>
      <item>NOGOMETNI KLUB "BUŠETINA" BUŠETINA, Bušetina, OIB 74607129597, Vladimira Naozra 2,33404 Bušetina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74607129597</item>
    </izvorni_sadrzaj>
    <derivirana_varijabla naziv="DomainObject.Predmet.SudioniciListNazivOIB_1">
      <item>, OIB 85821130368</item>
      <item>, OIB 74607129597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6E1AA-EB85-49B8-B9D9-0E4296928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1632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2015-11-13T08:32:00Z</dcterms:created>
  <dc:creator>ssabljic</dc:creator>
  <cp:lastModifiedBy>Miroslav Lovreković</cp:lastModifiedBy>
  <cp:lastPrinted>2015-11-17T10:25:00Z</cp:lastPrinted>
  <dcterms:modified xmlns:xsi="http://www.w3.org/2001/XMLSchema-instance" xsi:type="dcterms:W3CDTF">2015-11-17T10:26:00Z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