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83da1" w14:paraId="6483da1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F14394">
        <w:rPr>
          <w:b/>
          <w:sz w:val="22"/>
          <w:szCs w:val="22"/>
        </w:rPr>
        <w:t>1534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E6442B" w:rsidR="005E056A" w:rsidRPr="00E6442B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E6442B" w:rsidRPr="00E6442B">
        <w:t xml:space="preserve"> </w:t>
      </w:r>
      <w:r w:rsidR="00E6442B">
        <w:t xml:space="preserve">EKO TEHNOLOGIJA ŠMIT d.o.o., Split, Put Firula 27 A, OIB: 68416379834, </w:t>
      </w:r>
      <w:r w:rsidR="005E056A">
        <w:t>dana 1</w:t>
      </w:r>
      <w:r w:rsidR="00E6442B">
        <w:t>9</w:t>
      </w:r>
      <w:r w:rsidR="005E056A">
        <w:t>. siječnja 2018.g.</w:t>
      </w:r>
    </w:p>
    <w:p w:rsidRDefault="005E056A" w:rsidP="00485CE2" w:rsidR="005E056A">
      <w:pPr>
        <w:ind w:firstLine="708"/>
        <w:jc w:val="both"/>
      </w:pPr>
    </w:p>
    <w:p w:rsidRDefault="005356A3" w:rsidP="002E40A6" w:rsidR="005356A3" w:rsidRPr="005356A3">
      <w:pPr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E6442B">
        <w:t xml:space="preserve">EKO TEHNOLOGIJA ŠMIT d.o.o., Split, Put Firula 27 A, OIB: 68416379834, </w:t>
      </w:r>
      <w:r w:rsidR="00F04C45"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E6442B">
        <w:rPr>
          <w:sz w:val="22"/>
          <w:szCs w:val="22"/>
        </w:rPr>
        <w:t>1534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E6442B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F14394">
        <w:rPr>
          <w:sz w:val="22"/>
          <w:szCs w:val="22"/>
        </w:rPr>
        <w:t>28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F14394">
        <w:rPr>
          <w:sz w:val="22"/>
          <w:szCs w:val="22"/>
        </w:rPr>
        <w:t>lipnja</w:t>
      </w:r>
      <w:r w:rsidR="00BA1BAA">
        <w:rPr>
          <w:sz w:val="22"/>
          <w:szCs w:val="22"/>
        </w:rPr>
        <w:t xml:space="preserve"> </w:t>
      </w:r>
      <w:r w:rsidR="00E20164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9F5F0C" w:rsidRPr="009F5F0C">
        <w:t xml:space="preserve"> </w:t>
      </w:r>
      <w:r w:rsidR="00E6442B">
        <w:t>EKO TEHNOLOGIJA ŠMIT d.o.o., Split, Put Firula 27 A, OIB: 68416379834.</w:t>
      </w:r>
    </w:p>
    <w:p w:rsidRDefault="00E6442B" w:rsidP="00407841" w:rsidR="00E6442B">
      <w:pPr>
        <w:ind w:firstLine="708"/>
        <w:jc w:val="both"/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3A1AC6">
        <w:rPr>
          <w:sz w:val="22"/>
          <w:szCs w:val="22"/>
        </w:rPr>
        <w:t xml:space="preserve"> </w:t>
      </w:r>
      <w:r w:rsidR="00FC7CE0">
        <w:rPr>
          <w:sz w:val="22"/>
          <w:szCs w:val="22"/>
        </w:rPr>
        <w:t>09</w:t>
      </w:r>
      <w:r w:rsidR="006F2714">
        <w:rPr>
          <w:sz w:val="22"/>
          <w:szCs w:val="22"/>
        </w:rPr>
        <w:t xml:space="preserve">. </w:t>
      </w:r>
      <w:r w:rsidR="00FC7CE0">
        <w:rPr>
          <w:sz w:val="22"/>
          <w:szCs w:val="22"/>
        </w:rPr>
        <w:t>studenog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Žiro račun dužnika blokiran je za iznos od </w:t>
      </w:r>
      <w:r w:rsidR="00543642">
        <w:rPr>
          <w:sz w:val="22"/>
          <w:szCs w:val="22"/>
        </w:rPr>
        <w:t>424</w:t>
      </w:r>
      <w:r w:rsidR="007E6039">
        <w:rPr>
          <w:sz w:val="22"/>
          <w:szCs w:val="22"/>
        </w:rPr>
        <w:t>.</w:t>
      </w:r>
      <w:r w:rsidR="00543642">
        <w:rPr>
          <w:sz w:val="22"/>
          <w:szCs w:val="22"/>
        </w:rPr>
        <w:t>966</w:t>
      </w:r>
      <w:r w:rsidR="00FC7CE0">
        <w:rPr>
          <w:sz w:val="22"/>
          <w:szCs w:val="22"/>
        </w:rPr>
        <w:t>,</w:t>
      </w:r>
      <w:r w:rsidR="00543642">
        <w:rPr>
          <w:sz w:val="22"/>
          <w:szCs w:val="22"/>
        </w:rPr>
        <w:t>71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976AE2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</w:t>
      </w:r>
      <w:r w:rsidR="003045F3">
        <w:rPr>
          <w:sz w:val="22"/>
          <w:szCs w:val="22"/>
        </w:rPr>
        <w:t xml:space="preserve"> (vrijednost vozila </w:t>
      </w:r>
      <w:r w:rsidR="00543642">
        <w:rPr>
          <w:sz w:val="22"/>
          <w:szCs w:val="22"/>
        </w:rPr>
        <w:t>Renault Laguna</w:t>
      </w:r>
      <w:r w:rsidR="003045F3">
        <w:rPr>
          <w:sz w:val="22"/>
          <w:szCs w:val="22"/>
        </w:rPr>
        <w:t xml:space="preserve"> 1.</w:t>
      </w:r>
      <w:r w:rsidR="00543642">
        <w:rPr>
          <w:sz w:val="22"/>
          <w:szCs w:val="22"/>
        </w:rPr>
        <w:t>8</w:t>
      </w:r>
      <w:r w:rsidR="00FC7CE0">
        <w:rPr>
          <w:sz w:val="22"/>
          <w:szCs w:val="22"/>
        </w:rPr>
        <w:t xml:space="preserve"> D </w:t>
      </w:r>
      <w:r w:rsidR="00543642">
        <w:rPr>
          <w:sz w:val="22"/>
          <w:szCs w:val="22"/>
        </w:rPr>
        <w:t>1996.</w:t>
      </w:r>
      <w:r w:rsidR="003045F3">
        <w:rPr>
          <w:sz w:val="22"/>
          <w:szCs w:val="22"/>
        </w:rPr>
        <w:t xml:space="preserve"> g. nije dostatna za namirenje troškova postupka)</w:t>
      </w:r>
      <w:r w:rsidRPr="005356A3">
        <w:rPr>
          <w:sz w:val="22"/>
          <w:szCs w:val="22"/>
        </w:rPr>
        <w:t xml:space="preserve">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 xml:space="preserve">. </w:t>
      </w:r>
      <w:r w:rsidR="00FC7CE0">
        <w:rPr>
          <w:sz w:val="22"/>
          <w:szCs w:val="22"/>
        </w:rPr>
        <w:t>24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543642">
        <w:rPr>
          <w:sz w:val="22"/>
          <w:szCs w:val="22"/>
        </w:rPr>
        <w:t>3292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4F4919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5E056A">
        <w:rPr>
          <w:b/>
          <w:sz w:val="22"/>
          <w:szCs w:val="22"/>
        </w:rPr>
        <w:t>1</w:t>
      </w:r>
      <w:r w:rsidR="00E6442B">
        <w:rPr>
          <w:b/>
          <w:sz w:val="22"/>
          <w:szCs w:val="22"/>
        </w:rPr>
        <w:t>9</w:t>
      </w:r>
      <w:r w:rsidR="002E40A6">
        <w:rPr>
          <w:b/>
          <w:sz w:val="22"/>
          <w:szCs w:val="22"/>
        </w:rPr>
        <w:t xml:space="preserve">. </w:t>
      </w:r>
      <w:r w:rsidR="005E056A">
        <w:rPr>
          <w:b/>
          <w:sz w:val="22"/>
          <w:szCs w:val="22"/>
        </w:rPr>
        <w:t>siječnja</w:t>
      </w:r>
      <w:r w:rsidR="002E40A6">
        <w:rPr>
          <w:b/>
          <w:sz w:val="22"/>
          <w:szCs w:val="22"/>
        </w:rPr>
        <w:t xml:space="preserve"> </w:t>
      </w:r>
      <w:r w:rsidR="00D60B22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>201</w:t>
      </w:r>
      <w:r w:rsidR="005E056A">
        <w:rPr>
          <w:b/>
          <w:sz w:val="22"/>
          <w:szCs w:val="22"/>
        </w:rPr>
        <w:t>8</w:t>
      </w:r>
      <w:r w:rsidR="001D4345" w:rsidRPr="005356A3">
        <w:rPr>
          <w:b/>
          <w:sz w:val="22"/>
          <w:szCs w:val="22"/>
        </w:rPr>
        <w:t>.g.</w:t>
      </w:r>
    </w:p>
    <w:p w:rsidRDefault="00F04C45" w:rsidP="00407841" w:rsidR="00F04C45" w:rsidRPr="005356A3">
      <w:pPr>
        <w:jc w:val="center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926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543642">
          <w:t>1534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13F1E"/>
    <w:rsid w:val="00134EAF"/>
    <w:rsid w:val="001A5D1D"/>
    <w:rsid w:val="001B0114"/>
    <w:rsid w:val="001B47A7"/>
    <w:rsid w:val="001D4345"/>
    <w:rsid w:val="001E70DE"/>
    <w:rsid w:val="001F5504"/>
    <w:rsid w:val="002056A6"/>
    <w:rsid w:val="00205AA3"/>
    <w:rsid w:val="0022307D"/>
    <w:rsid w:val="00237193"/>
    <w:rsid w:val="002407B3"/>
    <w:rsid w:val="00273209"/>
    <w:rsid w:val="002C00A2"/>
    <w:rsid w:val="002D78E4"/>
    <w:rsid w:val="002E40A6"/>
    <w:rsid w:val="003045F3"/>
    <w:rsid w:val="00355461"/>
    <w:rsid w:val="003716B5"/>
    <w:rsid w:val="00396519"/>
    <w:rsid w:val="003A1AC6"/>
    <w:rsid w:val="003D1676"/>
    <w:rsid w:val="003D731C"/>
    <w:rsid w:val="003E5BBD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485CE2"/>
    <w:rsid w:val="004C6A85"/>
    <w:rsid w:val="004F4919"/>
    <w:rsid w:val="00502C00"/>
    <w:rsid w:val="00512EC9"/>
    <w:rsid w:val="00527605"/>
    <w:rsid w:val="005356A3"/>
    <w:rsid w:val="00543642"/>
    <w:rsid w:val="00550A50"/>
    <w:rsid w:val="00583F5B"/>
    <w:rsid w:val="00596610"/>
    <w:rsid w:val="005A2B2B"/>
    <w:rsid w:val="005B6F14"/>
    <w:rsid w:val="005C12B7"/>
    <w:rsid w:val="005D7505"/>
    <w:rsid w:val="005E056A"/>
    <w:rsid w:val="005F1E7F"/>
    <w:rsid w:val="00600572"/>
    <w:rsid w:val="00626D52"/>
    <w:rsid w:val="0065181B"/>
    <w:rsid w:val="00686368"/>
    <w:rsid w:val="006C4D7E"/>
    <w:rsid w:val="006F2714"/>
    <w:rsid w:val="007170D7"/>
    <w:rsid w:val="00733997"/>
    <w:rsid w:val="007634B0"/>
    <w:rsid w:val="00772BD0"/>
    <w:rsid w:val="007B2125"/>
    <w:rsid w:val="007C2CCE"/>
    <w:rsid w:val="007E6039"/>
    <w:rsid w:val="007E6FD7"/>
    <w:rsid w:val="008373C5"/>
    <w:rsid w:val="00893CB9"/>
    <w:rsid w:val="00896A3D"/>
    <w:rsid w:val="008D6B1E"/>
    <w:rsid w:val="008E3CA3"/>
    <w:rsid w:val="00936740"/>
    <w:rsid w:val="00976AE2"/>
    <w:rsid w:val="009870A9"/>
    <w:rsid w:val="009D5071"/>
    <w:rsid w:val="009D6926"/>
    <w:rsid w:val="009D7CA5"/>
    <w:rsid w:val="009F5F0C"/>
    <w:rsid w:val="00A126EF"/>
    <w:rsid w:val="00A337D8"/>
    <w:rsid w:val="00A640F1"/>
    <w:rsid w:val="00A7079F"/>
    <w:rsid w:val="00A93497"/>
    <w:rsid w:val="00A94B37"/>
    <w:rsid w:val="00AC3859"/>
    <w:rsid w:val="00B400F0"/>
    <w:rsid w:val="00B408E3"/>
    <w:rsid w:val="00B63CEE"/>
    <w:rsid w:val="00BA1BAA"/>
    <w:rsid w:val="00BA3950"/>
    <w:rsid w:val="00BE3C73"/>
    <w:rsid w:val="00BE66DA"/>
    <w:rsid w:val="00BE6D02"/>
    <w:rsid w:val="00C0685F"/>
    <w:rsid w:val="00C346A8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0B22"/>
    <w:rsid w:val="00D6737D"/>
    <w:rsid w:val="00D76EDF"/>
    <w:rsid w:val="00D965CC"/>
    <w:rsid w:val="00DA554E"/>
    <w:rsid w:val="00DB7908"/>
    <w:rsid w:val="00DE2B51"/>
    <w:rsid w:val="00DE5301"/>
    <w:rsid w:val="00E00464"/>
    <w:rsid w:val="00E20164"/>
    <w:rsid w:val="00E6442B"/>
    <w:rsid w:val="00EA5C88"/>
    <w:rsid w:val="00EB0E64"/>
    <w:rsid w:val="00EB11A9"/>
    <w:rsid w:val="00EF013A"/>
    <w:rsid w:val="00F04C45"/>
    <w:rsid w:val="00F10840"/>
    <w:rsid w:val="00F11C3A"/>
    <w:rsid w:val="00F14394"/>
    <w:rsid w:val="00F14A92"/>
    <w:rsid w:val="00F52EF8"/>
    <w:rsid w:val="00F53CE7"/>
    <w:rsid w:val="00FC7CE0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69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92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92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92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92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69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92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92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92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92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1534</izvorni_sadrzaj>
    <derivirana_varijabla naziv="DomainObject.Predmet.Broj_1">1534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zaposlenika</izvorni_sadrzaj>
    <derivirana_varijabla naziv="DomainObject.Predmet.Opis_1">3 zaposlenika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St-1534/2016</izvorni_sadrzaj>
    <derivirana_varijabla naziv="DomainObject.Predmet.OznakaBroj_1">St-1534/2016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EKO TEHNOLOGIJA ŠMIT d.o.o. za trgovinu, građenje usluge</izvorni_sadrzaj>
    <derivirana_varijabla naziv="DomainObject.Predmet.ProtustrankaFormated_1">  EKO TEHNOLOGIJA ŠMIT d.o.o. za trgovinu, građenje usluge</derivirana_varijabla>
  </DomainObject.Predmet.ProtustrankaFormated>
  <DomainObject.Predmet.ProtustrankaFormatedOIB>
    <izvorni_sadrzaj>  EKO TEHNOLOGIJA ŠMIT d.o.o. za trgovinu, građenje usluge, OIB 68416379834</izvorni_sadrzaj>
    <derivirana_varijabla naziv="DomainObject.Predmet.ProtustrankaFormatedOIB_1">  EKO TEHNOLOGIJA ŠMIT d.o.o. za trgovinu, građenje usluge, OIB 68416379834</derivirana_varijabla>
  </DomainObject.Predmet.ProtustrankaFormatedOIB>
  <DomainObject.Predmet.ProtustrankaFormatedWithAdress>
    <izvorni_sadrzaj> EKO TEHNOLOGIJA ŠMIT d.o.o. za trgovinu, građenje usluge, Put Firula 27/A, 21000 Split</izvorni_sadrzaj>
    <derivirana_varijabla naziv="DomainObject.Predmet.ProtustrankaFormatedWithAdress_1"> EKO TEHNOLOGIJA ŠMIT d.o.o. za trgovinu, građenje usluge, Put Firula 27/A, 21000 Split</derivirana_varijabla>
  </DomainObject.Predmet.ProtustrankaFormatedWithAdress>
  <DomainObject.Predmet.ProtustrankaFormatedWithAdressOIB>
    <izvorni_sadrzaj> EKO TEHNOLOGIJA ŠMIT d.o.o. za trgovinu, građenje usluge, OIB 68416379834, Put Firula 27/A, 21000 Split</izvorni_sadrzaj>
    <derivirana_varijabla naziv="DomainObject.Predmet.ProtustrankaFormatedWithAdressOIB_1"> EKO TEHNOLOGIJA ŠMIT d.o.o. za trgovinu, građenje usluge, OIB 68416379834, Put Firula 27/A, 21000 Split</derivirana_varijabla>
  </DomainObject.Predmet.ProtustrankaFormatedWithAdressOIB>
  <DomainObject.Predmet.ProtustrankaWithAdress>
    <izvorni_sadrzaj>EKO TEHNOLOGIJA ŠMIT d.o.o. za trgovinu, građenje usluge Put Firula 27/A, 21000 Split</izvorni_sadrzaj>
    <derivirana_varijabla naziv="DomainObject.Predmet.ProtustrankaWithAdress_1">EKO TEHNOLOGIJA ŠMIT d.o.o. za trgovinu, građenje usluge Put Firula 27/A, 21000 Split</derivirana_varijabla>
  </DomainObject.Predmet.ProtustrankaWithAdress>
  <DomainObject.Predmet.ProtustrankaWithAdressOIB>
    <izvorni_sadrzaj>EKO TEHNOLOGIJA ŠMIT d.o.o. za trgovinu, građenje usluge, OIB 68416379834, Put Firula 27/A, 21000 Split</izvorni_sadrzaj>
    <derivirana_varijabla naziv="DomainObject.Predmet.ProtustrankaWithAdressOIB_1">EKO TEHNOLOGIJA ŠMIT d.o.o. za trgovinu, građenje usluge, OIB 68416379834, Put Firula 27/A, 21000 Split</derivirana_varijabla>
  </DomainObject.Predmet.ProtustrankaWithAdressOIB>
  <DomainObject.Predmet.ProtustrankaNazivFormated>
    <izvorni_sadrzaj>EKO TEHNOLOGIJA ŠMIT d.o.o. za trgovinu, građenje usluge</izvorni_sadrzaj>
    <derivirana_varijabla naziv="DomainObject.Predmet.ProtustrankaNazivFormated_1">EKO TEHNOLOGIJA ŠMIT d.o.o. za trgovinu, građenje usluge</derivirana_varijabla>
  </DomainObject.Predmet.ProtustrankaNazivFormated>
  <DomainObject.Predmet.ProtustrankaNazivFormatedOIB>
    <izvorni_sadrzaj>EKO TEHNOLOGIJA ŠMIT d.o.o. za trgovinu, građenje usluge, OIB 68416379834</izvorni_sadrzaj>
    <derivirana_varijabla naziv="DomainObject.Predmet.ProtustrankaNazivFormatedOIB_1">EKO TEHNOLOGIJA ŠMIT d.o.o. za trgovinu, građenje usluge, OIB 68416379834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382027.45</izvorni_sadrzaj>
    <derivirana_varijabla naziv="DomainObject.Predmet.TrenutnaVrijednost_1">382027.45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EKO TEHNOLOGIJA ŠMIT d.o.o. za trgovinu, građenje usluge</item>
    </izvorni_sadrzaj>
    <derivirana_varijabla naziv="DomainObject.Predmet.ProtuStrankaListFormated_1">
      <item>EKO TEHNOLOGIJA ŠMIT d.o.o. za trgovinu, građenje usluge</item>
    </derivirana_varijabla>
  </DomainObject.Predmet.ProtuStrankaListFormated>
  <DomainObject.Predmet.ProtuStrankaListFormatedOIB>
    <izvorni_sadrzaj>
      <item>EKO TEHNOLOGIJA ŠMIT d.o.o. za trgovinu, građenje usluge, OIB 68416379834</item>
    </izvorni_sadrzaj>
    <derivirana_varijabla naziv="DomainObject.Predmet.ProtuStrankaListFormatedOIB_1">
      <item>EKO TEHNOLOGIJA ŠMIT d.o.o. za trgovinu, građenje usluge, OIB 68416379834</item>
    </derivirana_varijabla>
  </DomainObject.Predmet.ProtuStrankaListFormatedOIB>
  <DomainObject.Predmet.ProtuStrankaListFormatedWithAdress>
    <izvorni_sadrzaj>
      <item>EKO TEHNOLOGIJA ŠMIT d.o.o. za trgovinu, građenje usluge, Put Firula 27/A, 21000 Split</item>
    </izvorni_sadrzaj>
    <derivirana_varijabla naziv="DomainObject.Predmet.ProtuStrankaListFormatedWithAdress_1">
      <item>EKO TEHNOLOGIJA ŠMIT d.o.o. za trgovinu, građenje usluge, Put Firula 27/A, 21000 Split</item>
    </derivirana_varijabla>
  </DomainObject.Predmet.ProtuStrankaListFormatedWithAdress>
  <DomainObject.Predmet.ProtuStrankaListFormatedWithAdressOIB>
    <izvorni_sadrzaj>
      <item>EKO TEHNOLOGIJA ŠMIT d.o.o. za trgovinu, građenje usluge, OIB 68416379834, Put Firula 27/A, 21000 Split</item>
    </izvorni_sadrzaj>
    <derivirana_varijabla naziv="DomainObject.Predmet.ProtuStrankaListFormatedWithAdressOIB_1">
      <item>EKO TEHNOLOGIJA ŠMIT d.o.o. za trgovinu, građenje usluge, OIB 68416379834, Put Firula 27/A, 21000 Split</item>
    </derivirana_varijabla>
  </DomainObject.Predmet.ProtuStrankaListFormatedWithAdressOIB>
  <DomainObject.Predmet.ProtuStrankaListNazivFormated>
    <izvorni_sadrzaj>
      <item>EKO TEHNOLOGIJA ŠMIT d.o.o. za trgovinu, građenje usluge</item>
    </izvorni_sadrzaj>
    <derivirana_varijabla naziv="DomainObject.Predmet.ProtuStrankaListNazivFormated_1">
      <item>EKO TEHNOLOGIJA ŠMIT d.o.o. za trgovinu, građenje usluge</item>
    </derivirana_varijabla>
  </DomainObject.Predmet.ProtuStrankaListNazivFormated>
  <DomainObject.Predmet.ProtuStrankaListNazivFormatedOIB>
    <izvorni_sadrzaj>
      <item>EKO TEHNOLOGIJA ŠMIT d.o.o. za trgovinu, građenje usluge, OIB 68416379834</item>
    </izvorni_sadrzaj>
    <derivirana_varijabla naziv="DomainObject.Predmet.ProtuStrankaListNazivFormatedOIB_1">
      <item>EKO TEHNOLOGIJA ŠMIT d.o.o. za trgovinu, građenje usluge, OIB 68416379834</item>
    </derivirana_varijabla>
  </DomainObject.Predmet.ProtuStrankaListNazivFormatedOIB>
  <DomainObject.Predmet.OstaliListFormated>
    <izvorni_sadrzaj>
      <item>Jurgen Schmidt Turić</item>
    </izvorni_sadrzaj>
    <derivirana_varijabla naziv="DomainObject.Predmet.OstaliListFormated_1">
      <item>Jurgen Schmidt Turić</item>
    </derivirana_varijabla>
  </DomainObject.Predmet.OstaliListFormated>
  <DomainObject.Predmet.OstaliListFormatedOIB>
    <izvorni_sadrzaj>
      <item>Jurgen Schmidt Turić, OIB 08763363290</item>
    </izvorni_sadrzaj>
    <derivirana_varijabla naziv="DomainObject.Predmet.OstaliListFormatedOIB_1">
      <item>Jurgen Schmidt Turić, OIB 08763363290</item>
    </derivirana_varijabla>
  </DomainObject.Predmet.OstaliListFormatedOIB>
  <DomainObject.Predmet.OstaliListFormatedWithAdress>
    <izvorni_sadrzaj>
      <item>Jurgen Schmidt Turić, Kroz Smrdečac 19, 21000 Split</item>
    </izvorni_sadrzaj>
    <derivirana_varijabla naziv="DomainObject.Predmet.OstaliListFormatedWithAdress_1">
      <item>Jurgen Schmidt Turić, Kroz Smrdečac 19, 21000 Split</item>
    </derivirana_varijabla>
  </DomainObject.Predmet.OstaliListFormatedWithAdress>
  <DomainObject.Predmet.OstaliListFormatedWithAdressOIB>
    <izvorni_sadrzaj>
      <item>Jurgen Schmidt Turić, OIB 08763363290, Kroz Smrdečac 19, 21000 Split</item>
    </izvorni_sadrzaj>
    <derivirana_varijabla naziv="DomainObject.Predmet.OstaliListFormatedWithAdressOIB_1">
      <item>Jurgen Schmidt Turić, OIB 08763363290, Kroz Smrdečac 19, 21000 Split</item>
    </derivirana_varijabla>
  </DomainObject.Predmet.OstaliListFormatedWithAdressOIB>
  <DomainObject.Predmet.OstaliListNazivFormated>
    <izvorni_sadrzaj>
      <item>Jurgen Schmidt Turić</item>
    </izvorni_sadrzaj>
    <derivirana_varijabla naziv="DomainObject.Predmet.OstaliListNazivFormated_1">
      <item>Jurgen Schmidt Turić</item>
    </derivirana_varijabla>
  </DomainObject.Predmet.OstaliListNazivFormated>
  <DomainObject.Predmet.OstaliListNazivFormatedOIB>
    <izvorni_sadrzaj>
      <item>Jurgen Schmidt Turić, OIB 08763363290</item>
    </izvorni_sadrzaj>
    <derivirana_varijabla naziv="DomainObject.Predmet.OstaliListNazivFormatedOIB_1">
      <item>Jurgen Schmidt Turić, OIB 08763363290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EKO TEHNOLOGIJA ŠMIT d.o.o. za trgovinu, građenje usluge</izvorni_sadrzaj>
    <derivirana_varijabla naziv="DomainObject.Predmet.ProtustrankaIDrugi_1">EKO TEHNOLOGIJA ŠMIT d.o.o. za trgovinu, građenje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EKO TEHNOLOGIJA ŠMIT d.o.o. za trgovinu, građenje usluge, OIB 68416379834, Put Firula 27/A, 21000 Split</izvorni_sadrzaj>
    <derivirana_varijabla naziv="DomainObject.Predmet.ProtustrankaIDrugiAdressOIB_1">EKO TEHNOLOGIJA ŠMIT d.o.o. za trgovinu, građenje usluge, OIB 68416379834, Put Firula 27/A,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 TEHNOLOGIJA ŠMIT d.o.o. za trgovinu, građenje usluge</item>
      <item>FINANCIJSKA AGENCIJA, RC SPLIT</item>
      <item>Jurgen Schmidt Turić</item>
    </izvorni_sadrzaj>
    <derivirana_varijabla naziv="DomainObject.Predmet.SudioniciListNaziv_1">
      <item>EKO TEHNOLOGIJA ŠMIT d.o.o. za trgovinu, građenje usluge</item>
      <item>FINANCIJSKA AGENCIJA, RC SPLIT</item>
      <item>Jurgen Schmidt Turić</item>
    </derivirana_varijabla>
  </DomainObject.Predmet.SudioniciListNaziv>
  <DomainObject.Predmet.SudioniciListAdressOIB>
    <izvorni_sadrzaj>
      <item>EKO TEHNOLOGIJA ŠMIT d.o.o. za trgovinu, građenje usluge, OIB 68416379834, Put Firula 27/A,21000 Split</item>
      <item>FINANCIJSKA AGENCIJA, RC SPLIT, OIB 85821130368, Mažuranićevo šetalište 24 b,21000 Split</item>
      <item>Jurgen Schmidt Turić, OIB 08763363290, Kroz Smrdečac 19,21000 Split</item>
    </izvorni_sadrzaj>
    <derivirana_varijabla naziv="DomainObject.Predmet.SudioniciListAdressOIB_1">
      <item>EKO TEHNOLOGIJA ŠMIT d.o.o. za trgovinu, građenje usluge, OIB 68416379834, Put Firula 27/A,21000 Split</item>
      <item>FINANCIJSKA AGENCIJA, RC SPLIT, OIB 85821130368, Mažuranićevo šetalište 24 b,21000 Split</item>
      <item>Jurgen Schmidt Turić, OIB 08763363290, Kroz Smrdečac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68416379834</item>
      <item>, OIB 85821130368</item>
      <item>, OIB 08763363290</item>
    </izvorni_sadrzaj>
    <derivirana_varijabla naziv="DomainObject.Predmet.SudioniciListNazivOIB_1">
      <item>, OIB 68416379834</item>
      <item>, OIB 85821130368</item>
      <item>, OIB 08763363290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F20E8-95F4-4A04-B73C-88431EC1AB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3653</properties:Characters>
  <properties:Lines>94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2018-01-19T12:44:00Z</dcterms:created>
  <dc:creator>Diana Butigan Granić</dc:creator>
  <cp:lastModifiedBy>Mara Marčinko</cp:lastModifiedBy>
  <cp:lastPrinted>2018-01-19T13:16:00Z</cp:lastPrinted>
  <dcterms:modified xmlns:xsi="http://www.w3.org/2001/XMLSchema-instance" xsi:type="dcterms:W3CDTF">2018-01-19T13:17:00Z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