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4a4b" w14:paraId="25e4a4b" w:rsidRDefault="002F3FD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D242FE">
        <w:rPr>
          <w:rFonts w:cs="Times New Roman" w:eastAsia="Times New Roman"/>
          <w:lang w:eastAsia="hr-HR"/>
        </w:rPr>
        <w:t>6129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D242FE">
        <w:rPr>
          <w:rFonts w:cs="Times New Roman" w:eastAsia="Times New Roman"/>
          <w:lang w:eastAsia="hr-HR"/>
        </w:rPr>
        <w:t>ČUTIĆ POLION d.o.o. Zagreb, Vladimira Ruždjaka 17, OIB: 18241734132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D242FE">
        <w:rPr>
          <w:rFonts w:cs="Times New Roman" w:eastAsia="Times New Roman"/>
          <w:lang w:eastAsia="hr-HR"/>
        </w:rPr>
        <w:t>29.518,03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33C" w:rsidP="00101D38" w:rsidR="00B0033C">
      <w:pPr>
        <w:spacing w:after="0"/>
      </w:pPr>
      <w:r>
        <w:separator/>
      </w:r>
    </w:p>
  </w:endnote>
  <w:endnote w:id="0" w:type="continuationSeparator">
    <w:p w:rsidRDefault="00B0033C" w:rsidP="00101D38" w:rsidR="00B003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33C" w:rsidP="00101D38" w:rsidR="00B0033C">
      <w:pPr>
        <w:spacing w:after="0"/>
      </w:pPr>
      <w:r>
        <w:separator/>
      </w:r>
    </w:p>
  </w:footnote>
  <w:footnote w:id="0" w:type="continuationSeparator">
    <w:p w:rsidRDefault="00B0033C" w:rsidP="00101D38" w:rsidR="00B0033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FD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D242FE">
      <w:t>6129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2F3FD1"/>
    <w:rsid w:val="00307E89"/>
    <w:rsid w:val="00321DEA"/>
    <w:rsid w:val="003406B6"/>
    <w:rsid w:val="00425054"/>
    <w:rsid w:val="00465512"/>
    <w:rsid w:val="004927FB"/>
    <w:rsid w:val="004A4858"/>
    <w:rsid w:val="00537AAA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CE34FB"/>
    <w:rsid w:val="00D15391"/>
    <w:rsid w:val="00D242FE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F3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F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F3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F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St-6129/2015</izvorni_sadrzaj>
    <derivirana_varijabla naziv="DomainObject.Predmet.OznakaBroj_1">St-6129/2015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 POLION d.o.o. zastupanog po punomoćniku Darko Čutić</izvorni_sadrzaj>
    <derivirana_varijabla naziv="DomainObject.Predmet.ProtustrankaFormated_1">  ČUTIĆ POLION d.o.o. zastupanog po punomoćniku Darko Čutić</derivirana_varijabla>
  </DomainObject.Predmet.ProtustrankaFormated>
  <DomainObject.Predmet.ProtustrankaFormatedOIB>
    <izvorni_sadrzaj>  ČUTIĆ POLION d.o.o., OIB 18241734132 zastupanog po punomoćniku Darko Čutić</izvorni_sadrzaj>
    <derivirana_varijabla naziv="DomainObject.Predmet.ProtustrankaFormatedOIB_1">  ČUTIĆ POLION d.o.o., OIB 18241734132 zastupanog po punomoćniku Darko Čutić</derivirana_varijabla>
  </DomainObject.Predmet.ProtustrankaFormatedOIB>
  <DomainObject.Predmet.ProtustrankaFormatedWithAdress>
    <izvorni_sadrzaj> ČUTIĆ POLION d.o.o., Vladimira Ruždjaka 17, 10000 Zagreb zastupanog po punomoćniku Darko Čutić</izvorni_sadrzaj>
    <derivirana_varijabla naziv="DomainObject.Predmet.ProtustrankaFormatedWithAdress_1"> ČUTIĆ POLION d.o.o., Vladimira Ruždjaka 17, 10000 Zagreb zastupanog po punomoćniku Darko Čutić</derivirana_varijabla>
  </DomainObject.Predmet.ProtustrankaFormatedWithAdress>
  <DomainObject.Predmet.ProtustrankaFormatedWithAdressOIB>
    <izvorni_sadrzaj> ČUTIĆ POLION d.o.o., OIB 18241734132, Vladimira Ruždjaka 17, 10000 Zagreb zastupanog po punomoćniku Darko Čutić</izvorni_sadrzaj>
    <derivirana_varijabla naziv="DomainObject.Predmet.ProtustrankaFormatedWithAdressOIB_1"> ČUTIĆ POLION d.o.o., OIB 18241734132, Vladimira Ruždjaka 17, 10000 Zagreb zastupanog po punomoćniku Darko Čutić</derivirana_varijabla>
  </DomainObject.Predmet.ProtustrankaFormatedWithAdressOIB>
  <DomainObject.Predmet.ProtustrankaWithAdress>
    <izvorni_sadrzaj>ČUTIĆ POLION d.o.o. Vladimira Ruždjaka 17, 10000 Zagreb</izvorni_sadrzaj>
    <derivirana_varijabla naziv="DomainObject.Predmet.ProtustrankaWithAdress_1">ČUTIĆ POLION d.o.o. Vladimira Ruždjaka 17, 10000 Zagreb</derivirana_varijabla>
  </DomainObject.Predmet.ProtustrankaWithAdress>
  <DomainObject.Predmet.ProtustrankaWithAdressOIB>
    <izvorni_sadrzaj>ČUTIĆ POLION d.o.o., OIB 18241734132, Vladimira Ruždjaka 17, 10000 Zagreb</izvorni_sadrzaj>
    <derivirana_varijabla naziv="DomainObject.Predmet.ProtustrankaWithAdressOIB_1">ČUTIĆ POLION d.o.o., OIB 18241734132, Vladimira Ruždjaka 17, 10000 Zagreb</derivirana_varijabla>
  </DomainObject.Predmet.ProtustrankaWithAdressOIB>
  <DomainObject.Predmet.ProtustrankaNazivFormated>
    <izvorni_sadrzaj>ČUTIĆ POLION d.o.o.</izvorni_sadrzaj>
    <derivirana_varijabla naziv="DomainObject.Predmet.ProtustrankaNazivFormated_1">ČUTIĆ POLION d.o.o.</derivirana_varijabla>
  </DomainObject.Predmet.ProtustrankaNazivFormated>
  <DomainObject.Predmet.ProtustrankaNazivFormatedOIB>
    <izvorni_sadrzaj>ČUTIĆ POLION d.o.o., OIB 18241734132</izvorni_sadrzaj>
    <derivirana_varijabla naziv="DomainObject.Predmet.ProtustrankaNazivFormatedOIB_1">ČUTIĆ POLION d.o.o., OIB 18241734132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ČUTIĆ POLION d.o.o. zastupanog po punomoćniku Darko Čutić</item>
    </izvorni_sadrzaj>
    <derivirana_varijabla naziv="DomainObject.Predmet.ProtuStrankaListFormated_1">
      <item>ČUTIĆ POLION d.o.o. zastupanog po punomoćniku Darko Čutić</item>
    </derivirana_varijabla>
  </DomainObject.Predmet.ProtuStrankaListFormated>
  <DomainObject.Predmet.ProtuStrankaListFormatedOIB>
    <izvorni_sadrzaj>
      <item>ČUTIĆ POLION d.o.o., OIB 18241734132 zastupanog po punomoćniku Darko Čutić</item>
    </izvorni_sadrzaj>
    <derivirana_varijabla naziv="DomainObject.Predmet.ProtuStrankaListFormatedOIB_1">
      <item>ČUTIĆ POLION d.o.o., OIB 18241734132 zastupanog po punomoćniku Darko Čutić</item>
    </derivirana_varijabla>
  </DomainObject.Predmet.ProtuStrankaListFormatedOIB>
  <DomainObject.Predmet.ProtuStrankaListFormatedWithAdress>
    <izvorni_sadrzaj>
      <item>ČUTIĆ POLION d.o.o., Vladimira Ruždjaka 17, 10000 Zagreb zastupanog po punomoćniku Darko Čutić</item>
    </izvorni_sadrzaj>
    <derivirana_varijabla naziv="DomainObject.Predmet.ProtuStrankaListFormatedWithAdress_1">
      <item>ČUTIĆ POLION d.o.o., Vladimira Ruždjaka 17, 10000 Zagreb zastupanog po punomoćniku Darko Čutić</item>
    </derivirana_varijabla>
  </DomainObject.Predmet.ProtuStrankaListFormatedWithAdress>
  <DomainObject.Predmet.ProtuStrankaListFormatedWithAdressOIB>
    <izvorni_sadrzaj>
      <item>ČUTIĆ POLION d.o.o., OIB 18241734132, Vladimira Ruždjaka 17, 10000 Zagreb zastupanog po punomoćniku Darko Čutić</item>
    </izvorni_sadrzaj>
    <derivirana_varijabla naziv="DomainObject.Predmet.ProtuStrankaListFormatedWithAdressOIB_1">
      <item>ČUTIĆ POLION d.o.o., OIB 18241734132, Vladimira Ruždjaka 17, 10000 Zagreb zastupanog po punomoćniku Darko Čutić</item>
    </derivirana_varijabla>
  </DomainObject.Predmet.ProtuStrankaListFormatedWithAdressOIB>
  <DomainObject.Predmet.ProtuStrankaListNazivFormated>
    <izvorni_sadrzaj>
      <item>ČUTIĆ POLION d.o.o.</item>
    </izvorni_sadrzaj>
    <derivirana_varijabla naziv="DomainObject.Predmet.ProtuStrankaListNazivFormated_1">
      <item>ČUTIĆ POLION d.o.o.</item>
    </derivirana_varijabla>
  </DomainObject.Predmet.ProtuStrankaListNazivFormated>
  <DomainObject.Predmet.ProtuStrankaListNazivFormatedOIB>
    <izvorni_sadrzaj>
      <item>ČUTIĆ POLION d.o.o., OIB 18241734132</item>
    </izvorni_sadrzaj>
    <derivirana_varijabla naziv="DomainObject.Predmet.ProtuStrankaListNazivFormatedOIB_1">
      <item>ČUTIĆ POLION d.o.o., OIB 18241734132</item>
    </derivirana_varijabla>
  </DomainObject.Predmet.ProtuStrankaListNazivFormatedOIB>
  <DomainObject.Predmet.OstaliListFormated>
    <izvorni_sadrzaj>
      <item>Darko Čutić punomoćnik sudionika u postupku ČUTIĆ POLION d.o.o.</item>
    </izvorni_sadrzaj>
    <derivirana_varijabla naziv="DomainObject.Predmet.OstaliListFormated_1">
      <item>Darko Čutić punomoćnik sudionika u postupku ČUTIĆ POLION d.o.o.</item>
    </derivirana_varijabla>
  </DomainObject.Predmet.OstaliListFormated>
  <DomainObject.Predmet.OstaliListFormatedOIB>
    <izvorni_sadrzaj>
      <item>Darko Čutić, OIB 26423170633 punomoćnik sudionika u postupku ČUTIĆ POLION d.o.o.</item>
    </izvorni_sadrzaj>
    <derivirana_varijabla naziv="DomainObject.Predmet.OstaliListFormatedOIB_1">
      <item>Darko Čutić, OIB 26423170633 punomoćnik sudionika u postupku ČUTIĆ POLION d.o.o.</item>
    </derivirana_varijabla>
  </DomainObject.Predmet.OstaliListFormatedOIB>
  <DomainObject.Predmet.OstaliListFormatedWithAdress>
    <izvorni_sadrzaj>
      <item>Darko Čutić, Vladimira Ruždjaka 13, 10000 Zagreb punomoćnik sudionika u postupku ČUTIĆ POLION d.o.o.</item>
    </izvorni_sadrzaj>
    <derivirana_varijabla naziv="DomainObject.Predmet.OstaliListFormatedWithAdress_1">
      <item>Darko Čutić, Vladimira Ruždjaka 13, 10000 Zagreb punomoćnik sudionika u postupku ČUTIĆ POLION d.o.o.</item>
    </derivirana_varijabla>
  </DomainObject.Predmet.OstaliListFormatedWithAdress>
  <DomainObject.Predmet.OstaliListFormatedWithAdressOIB>
    <izvorni_sadrzaj>
      <item>Darko Čutić, OIB 26423170633, Vladimira Ruždjaka 13, 10000 Zagreb punomoćnik sudionika u postupku ČUTIĆ POLION d.o.o.</item>
    </izvorni_sadrzaj>
    <derivirana_varijabla naziv="DomainObject.Predmet.OstaliListFormatedWithAdressOIB_1">
      <item>Darko Čutić, OIB 26423170633, Vladimira Ruždjaka 13, 10000 Zagreb punomoćnik sudionika u postupku ČUTIĆ POLION d.o.o.</item>
    </derivirana_varijabla>
  </DomainObject.Predmet.OstaliListFormatedWithAdressOIB>
  <DomainObject.Predmet.OstaliListNazivFormated>
    <izvorni_sadrzaj>
      <item>Darko Čutić</item>
    </izvorni_sadrzaj>
    <derivirana_varijabla naziv="DomainObject.Predmet.OstaliListNazivFormated_1">
      <item>Darko Čutić</item>
    </derivirana_varijabla>
  </DomainObject.Predmet.OstaliListNazivFormated>
  <DomainObject.Predmet.OstaliListNazivFormatedOIB>
    <izvorni_sadrzaj>
      <item>Darko Čutić, OIB 26423170633</item>
    </izvorni_sadrzaj>
    <derivirana_varijabla naziv="DomainObject.Predmet.OstaliListNazivFormatedOIB_1">
      <item>Darko Čutić, OIB 26423170633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ČUTIĆ POLION d.o.o.</izvorni_sadrzaj>
    <derivirana_varijabla naziv="DomainObject.Predmet.ProtustrankaIDrugi_1">ČUTIĆ POLION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ČUTIĆ POLION d.o.o., OIB 18241734132, Vladimira Ruždjaka 17, 10000 Zagreb</izvorni_sadrzaj>
    <derivirana_varijabla naziv="DomainObject.Predmet.ProtustrankaIDrugiAdressOIB_1">ČUTIĆ POLION d.o.o., OIB 18241734132,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ČUTIĆ POLION d.o.o.</item>
      <item>FINA Regionalni centar Zagreb</item>
      <item>Darko Čutić</item>
    </izvorni_sadrzaj>
    <derivirana_varijabla naziv="DomainObject.Predmet.SudioniciListNaziv_1">
      <item>ČUTIĆ POLION d.o.o.</item>
      <item>FINA Regionalni centar Zagreb</item>
      <item>Darko Čutić</item>
    </derivirana_varijabla>
  </DomainObject.Predmet.SudioniciListNaziv>
  <DomainObject.Predmet.SudioniciListAdressOIB>
    <izvorni_sadrzaj>
      <item>ČUTIĆ POLION d.o.o., OIB 18241734132, Vladimira Ruždjaka 17,10000 Zagreb</item>
      <item>FINA Regionalni centar Zagreb, OIB 85821130368, Trg svibanjskih žrtava 1995. 1,10000 Zagreb</item>
      <item>Darko Čutić, OIB 26423170633, Vladimira Ruždjaka 13,10000 Zagreb</item>
    </izvorni_sadrzaj>
    <derivirana_varijabla naziv="DomainObject.Predmet.SudioniciListAdressOIB_1">
      <item>ČUTIĆ POLION d.o.o., OIB 18241734132, Vladimira Ruždjaka 17,10000 Zagreb</item>
      <item>FINA Regionalni centar Zagreb, OIB 85821130368, Trg svibanjskih žrtava 1995. 1,10000 Zagreb</item>
      <item>Darko Čutić, OIB 26423170633, Vladimira Ruždjaka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18241734132</item>
      <item>, OIB 85821130368</item>
      <item>, OIB 26423170633</item>
    </izvorni_sadrzaj>
    <derivirana_varijabla naziv="DomainObject.Predmet.SudioniciListNazivOIB_1">
      <item>, OIB 18241734132</item>
      <item>, OIB 85821130368</item>
      <item>, OIB 26423170633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1347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2015-12-18T10:47:00Z</dcterms:created>
  <dc:creator>Draženka Prpić</dc:creator>
  <cp:lastModifiedBy>Draženka Prpić</cp:lastModifiedBy>
  <cp:lastPrinted>2015-12-18T10:47:00Z</cp:lastPrinted>
  <dcterms:modified xmlns:xsi="http://www.w3.org/2001/XMLSchema-instance" xsi:type="dcterms:W3CDTF">2015-12-18T10:49:00Z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