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eba4" w14:paraId="e02eba4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E52A0E">
        <w:rPr>
          <w:szCs w:val="24"/>
        </w:rPr>
        <w:t>666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462D2E">
        <w:t>dužnika</w:t>
      </w:r>
      <w:r w:rsidR="00E52A0E">
        <w:t xml:space="preserve"> ŠUMARSTVO ŠKRBINA ZADRUGA, Matije Gupca3/A</w:t>
      </w:r>
      <w:r w:rsidR="00ED0604">
        <w:t>,</w:t>
      </w:r>
      <w:r w:rsidR="00E52A0E">
        <w:t xml:space="preserve"> Suha Katalena</w:t>
      </w:r>
      <w:r w:rsidR="00200042">
        <w:t>,</w:t>
      </w:r>
      <w:r w:rsidR="00ED0604">
        <w:t xml:space="preserve"> </w:t>
      </w:r>
      <w:r w:rsidR="00E52A0E">
        <w:t>OIB: 85456729459</w:t>
      </w:r>
      <w:r w:rsidR="0000415D">
        <w:t>, dana 30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132638" w:rsidRPr="00132638">
        <w:t xml:space="preserve"> </w:t>
      </w:r>
      <w:r w:rsidR="00E52A0E">
        <w:t xml:space="preserve">ŠUMARSTVO ŠKRBINA ZADRUGA, Matije Gupca3/A, Suha Katalena, OIB: 85456729459 </w:t>
      </w:r>
      <w:r w:rsidR="0000415D">
        <w:t>s danom 30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00415D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132638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 xml:space="preserve">postupak nad stečajnim </w:t>
      </w:r>
      <w:r w:rsidR="00E52A0E">
        <w:t>ŠUMARSTVO ŠKRBINA ZADRUGA, Matije Gupca3/A, Suha Katalena, OIB: 85456729459.</w:t>
      </w:r>
    </w:p>
    <w:p w:rsidRDefault="00E52A0E" w:rsidP="00CE3446" w:rsidR="00E52A0E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00415D">
        <w:t>Antun Mišanović, Braće Radić 24, Varaždin, OIB: 50827538620.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6A5411">
        <w:rPr>
          <w:szCs w:val="24"/>
        </w:rPr>
        <w:t xml:space="preserve"> </w:t>
      </w:r>
      <w:r w:rsidR="00E52A0E">
        <w:t xml:space="preserve">ŠUMARSTVO ŠKRBINA ZADRUGA, Matije Gupca3/A, Suha Katalena, OIB: 85456729459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132638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>Predlagatelj je dana 30</w:t>
      </w:r>
      <w:r w:rsidR="00DD0269">
        <w:rPr>
          <w:szCs w:val="24"/>
        </w:rPr>
        <w:t xml:space="preserve">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00415D">
        <w:rPr>
          <w:szCs w:val="24"/>
        </w:rPr>
        <w:t>30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E52A0E">
        <w:t>ŠUMARSTVO ŠKRBINA ZADRUGA, Matije Gupca3/A, Suha Katalena, 48362 Kloštar Podravski</w:t>
      </w:r>
    </w:p>
    <w:p w:rsidRDefault="002D6D64" w:rsidP="00132638" w:rsidR="00836343" w:rsidRPr="00ED0604">
      <w:pPr>
        <w:numPr>
          <w:ilvl w:val="0"/>
          <w:numId w:val="1"/>
        </w:numPr>
      </w:pPr>
      <w:r>
        <w:t>Upravitelj</w:t>
      </w:r>
      <w:r w:rsidR="00023797">
        <w:t xml:space="preserve"> dužnika</w:t>
      </w:r>
      <w:r w:rsidR="006D4334">
        <w:t xml:space="preserve"> </w:t>
      </w:r>
      <w:r w:rsidR="00E52A0E">
        <w:t>Ranko Škrbina, Matije Gupca3/A, Suha Katalena , 48362 Kloštar Podravski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132638">
        <w:rPr>
          <w:szCs w:val="24"/>
        </w:rPr>
        <w:t>, Ispostava Đurđevac, Stjepana Radića 1, 48350 Đurđevac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00415D">
        <w:t>Antun Mišanović, Braće Radić 24, 42000 Varaždin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FEE" w:rsidP="007A75CE" w:rsidR="00567FEE">
      <w:r>
        <w:separator/>
      </w:r>
    </w:p>
  </w:endnote>
  <w:endnote w:id="0" w:type="continuationSeparator">
    <w:p w:rsidRDefault="00567FEE" w:rsidP="007A75CE" w:rsidR="00567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FEE" w:rsidP="007A75CE" w:rsidR="00567FEE">
      <w:r>
        <w:separator/>
      </w:r>
    </w:p>
  </w:footnote>
  <w:footnote w:id="0" w:type="continuationSeparator">
    <w:p w:rsidRDefault="00567FEE" w:rsidP="007A75CE" w:rsidR="00567F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D6DA6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E52A0E">
      <w:t>666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415D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16773"/>
    <w:rsid w:val="00132638"/>
    <w:rsid w:val="00136D13"/>
    <w:rsid w:val="001423C9"/>
    <w:rsid w:val="001E7781"/>
    <w:rsid w:val="00200042"/>
    <w:rsid w:val="00255595"/>
    <w:rsid w:val="002A6059"/>
    <w:rsid w:val="002D6D64"/>
    <w:rsid w:val="0034192E"/>
    <w:rsid w:val="00363C39"/>
    <w:rsid w:val="003902AD"/>
    <w:rsid w:val="003B1F97"/>
    <w:rsid w:val="003B5155"/>
    <w:rsid w:val="003D6DA6"/>
    <w:rsid w:val="003E2AE0"/>
    <w:rsid w:val="00402B56"/>
    <w:rsid w:val="004070A8"/>
    <w:rsid w:val="00440410"/>
    <w:rsid w:val="00462D2E"/>
    <w:rsid w:val="00467EEF"/>
    <w:rsid w:val="00472765"/>
    <w:rsid w:val="00482973"/>
    <w:rsid w:val="00497129"/>
    <w:rsid w:val="004A0008"/>
    <w:rsid w:val="004A1245"/>
    <w:rsid w:val="004C1E71"/>
    <w:rsid w:val="004D4A91"/>
    <w:rsid w:val="004E20AA"/>
    <w:rsid w:val="00525276"/>
    <w:rsid w:val="00531356"/>
    <w:rsid w:val="00532090"/>
    <w:rsid w:val="00532FD1"/>
    <w:rsid w:val="00537577"/>
    <w:rsid w:val="00544C43"/>
    <w:rsid w:val="00550447"/>
    <w:rsid w:val="00567A2A"/>
    <w:rsid w:val="00567FEE"/>
    <w:rsid w:val="00581316"/>
    <w:rsid w:val="005B2BAA"/>
    <w:rsid w:val="005B616A"/>
    <w:rsid w:val="005C4FAD"/>
    <w:rsid w:val="005E243D"/>
    <w:rsid w:val="006278FE"/>
    <w:rsid w:val="0063224D"/>
    <w:rsid w:val="006523AF"/>
    <w:rsid w:val="0068190F"/>
    <w:rsid w:val="00693CD2"/>
    <w:rsid w:val="006A5411"/>
    <w:rsid w:val="006C0585"/>
    <w:rsid w:val="006C1AAA"/>
    <w:rsid w:val="006D4334"/>
    <w:rsid w:val="006F25A8"/>
    <w:rsid w:val="00735822"/>
    <w:rsid w:val="00741660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56802"/>
    <w:rsid w:val="00A56BA2"/>
    <w:rsid w:val="00A732DB"/>
    <w:rsid w:val="00A92369"/>
    <w:rsid w:val="00AB1E43"/>
    <w:rsid w:val="00AC5AD3"/>
    <w:rsid w:val="00AE3548"/>
    <w:rsid w:val="00B22B13"/>
    <w:rsid w:val="00B31D23"/>
    <w:rsid w:val="00B34567"/>
    <w:rsid w:val="00B375FC"/>
    <w:rsid w:val="00B7038C"/>
    <w:rsid w:val="00B8373D"/>
    <w:rsid w:val="00B9100B"/>
    <w:rsid w:val="00BF18F8"/>
    <w:rsid w:val="00BF5CAE"/>
    <w:rsid w:val="00C033F1"/>
    <w:rsid w:val="00C07229"/>
    <w:rsid w:val="00C576E5"/>
    <w:rsid w:val="00C7158A"/>
    <w:rsid w:val="00C80BBE"/>
    <w:rsid w:val="00C83918"/>
    <w:rsid w:val="00CA719C"/>
    <w:rsid w:val="00CB6ECB"/>
    <w:rsid w:val="00CD6AA2"/>
    <w:rsid w:val="00CE3446"/>
    <w:rsid w:val="00CF63B6"/>
    <w:rsid w:val="00D0242F"/>
    <w:rsid w:val="00D31675"/>
    <w:rsid w:val="00D508D6"/>
    <w:rsid w:val="00D65D0F"/>
    <w:rsid w:val="00D7256A"/>
    <w:rsid w:val="00DB4EB7"/>
    <w:rsid w:val="00DD0269"/>
    <w:rsid w:val="00DF4B3F"/>
    <w:rsid w:val="00E10BFD"/>
    <w:rsid w:val="00E52A0E"/>
    <w:rsid w:val="00E5583B"/>
    <w:rsid w:val="00EA5D61"/>
    <w:rsid w:val="00ED0604"/>
    <w:rsid w:val="00ED38B6"/>
    <w:rsid w:val="00F0497A"/>
    <w:rsid w:val="00F079DC"/>
    <w:rsid w:val="00F25845"/>
    <w:rsid w:val="00F31904"/>
    <w:rsid w:val="00F50578"/>
    <w:rsid w:val="00F6594B"/>
    <w:rsid w:val="00F80A92"/>
    <w:rsid w:val="00F9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6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D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DA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D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D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6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D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DA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D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D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St-666/2015</izvorni_sadrzaj>
    <derivirana_varijabla naziv="DomainObject.Predmet.OznakaBroj_1">St-666/2015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ŠUMARSTVO ŠKRBINA ZADRUGA za proizvodnju, trgovinu i usluge zastupanog po punomoćniku Ranko Škrbina</izvorni_sadrzaj>
    <derivirana_varijabla naziv="DomainObject.Predmet.ProtustrankaFormated_1">  ŠUMARSTVO ŠKRBINA ZADRUGA za proizvodnju, trgovinu i usluge zastupanog po punomoćniku Ranko Škrbina</derivirana_varijabla>
  </DomainObject.Predmet.ProtustrankaFormated>
  <DomainObject.Predmet.ProtustrankaFormatedOIB>
    <izvorni_sadrzaj>  ŠUMARSTVO ŠKRBINA ZADRUGA za proizvodnju, trgovinu i usluge, OIB 85456729459 zastupanog po punomoćniku Ranko Škrbina</izvorni_sadrzaj>
    <derivirana_varijabla naziv="DomainObject.Predmet.ProtustrankaFormatedOIB_1">  ŠUMARSTVO ŠKRBINA ZADRUGA za proizvodnju, trgovinu i usluge, OIB 85456729459 zastupanog po punomoćniku Ranko Škrbina</derivirana_varijabla>
  </DomainObject.Predmet.ProtustrankaFormatedOIB>
  <DomainObject.Predmet.ProtustrankaFormatedWithAdress>
    <izvorni_sadrzaj> ŠUMARSTVO ŠKRBINA ZADRUGA za proizvodnju, trgovinu i usluge, Matije Gupca 3/A, 48350 Suha Katalena zastupanog po punomoćniku Ranko Škrbina</izvorni_sadrzaj>
    <derivirana_varijabla naziv="DomainObject.Predmet.ProtustrankaFormatedWithAdress_1"> ŠUMARSTVO ŠKRBINA ZADRUGA za proizvodnju, trgovinu i usluge, Matije Gupca 3/A, 48350 Suha Katalena zastupanog po punomoćniku Ranko Škrbina</derivirana_varijabla>
  </DomainObject.Predmet.ProtustrankaFormatedWithAdress>
  <DomainObject.Predmet.ProtustrankaFormatedWithAdressOIB>
    <izvorni_sadrzaj> ŠUMARSTVO ŠKRBINA ZADRUGA za proizvodnju, trgovinu i usluge, OIB 85456729459, Matije Gupca 3/A, 48350 Suha Katalena zastupanog po punomoćniku Ranko Škrbina</izvorni_sadrzaj>
    <derivirana_varijabla naziv="DomainObject.Predmet.ProtustrankaFormatedWithAdressOIB_1"> ŠUMARSTVO ŠKRBINA ZADRUGA za proizvodnju, trgovinu i usluge, OIB 85456729459, Matije Gupca 3/A, 48350 Suha Katalena zastupanog po punomoćniku Ranko Škrbina</derivirana_varijabla>
  </DomainObject.Predmet.ProtustrankaFormatedWithAdressOIB>
  <DomainObject.Predmet.ProtustrankaWithAdress>
    <izvorni_sadrzaj>ŠUMARSTVO ŠKRBINA ZADRUGA za proizvodnju, trgovinu i usluge Matije Gupca 3/A, 48350 Suha Katalena</izvorni_sadrzaj>
    <derivirana_varijabla naziv="DomainObject.Predmet.ProtustrankaWithAdress_1">ŠUMARSTVO ŠKRBINA ZADRUGA za proizvodnju, trgovinu i usluge Matije Gupca 3/A, 48350 Suha Katalena</derivirana_varijabla>
  </DomainObject.Predmet.ProtustrankaWithAdress>
  <DomainObject.Predmet.ProtustrankaWithAdressOIB>
    <izvorni_sadrzaj>ŠUMARSTVO ŠKRBINA ZADRUGA za proizvodnju, trgovinu i usluge, OIB 85456729459, Matije Gupca 3/A, 48350 Suha Katalena</izvorni_sadrzaj>
    <derivirana_varijabla naziv="DomainObject.Predmet.ProtustrankaWithAdressOIB_1">ŠUMARSTVO ŠKRBINA ZADRUGA za proizvodnju, trgovinu i usluge, OIB 85456729459, Matije Gupca 3/A, 48350 Suha Katalena</derivirana_varijabla>
  </DomainObject.Predmet.ProtustrankaWithAdressOIB>
  <DomainObject.Predmet.ProtustrankaNazivFormated>
    <izvorni_sadrzaj>ŠUMARSTVO ŠKRBINA ZADRUGA za proizvodnju, trgovinu i usluge</izvorni_sadrzaj>
    <derivirana_varijabla naziv="DomainObject.Predmet.ProtustrankaNazivFormated_1">ŠUMARSTVO ŠKRBINA ZADRUGA za proizvodnju, trgovinu i usluge</derivirana_varijabla>
  </DomainObject.Predmet.ProtustrankaNazivFormated>
  <DomainObject.Predmet.ProtustrankaNazivFormatedOIB>
    <izvorni_sadrzaj>ŠUMARSTVO ŠKRBINA ZADRUGA za proizvodnju, trgovinu i usluge, OIB 85456729459</izvorni_sadrzaj>
    <derivirana_varijabla naziv="DomainObject.Predmet.ProtustrankaNazivFormatedOIB_1">ŠUMARSTVO ŠKRBINA ZADRUGA za proizvodnju, trgovinu i usluge, OIB 85456729459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1125.04</izvorni_sadrzaj>
    <derivirana_varijabla naziv="DomainObject.Predmet.TrenutnaVrijednost_1">1125.04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ŠUMARSTVO ŠKRBINA ZADRUGA za proizvodnju, trgovinu i usluge zastupanog po punomoćniku Ranko Škrbina</item>
    </izvorni_sadrzaj>
    <derivirana_varijabla naziv="DomainObject.Predmet.ProtuStrankaListFormated_1">
      <item>ŠUMARSTVO ŠKRBINA ZADRUGA za proizvodnju, trgovinu i usluge zastupanog po punomoćniku Ranko Škrbina</item>
    </derivirana_varijabla>
  </DomainObject.Predmet.ProtuStrankaListFormated>
  <DomainObject.Predmet.ProtuStrankaListFormatedOIB>
    <izvorni_sadrzaj>
      <item>ŠUMARSTVO ŠKRBINA ZADRUGA za proizvodnju, trgovinu i usluge, OIB 85456729459 zastupanog po punomoćniku Ranko Škrbina</item>
    </izvorni_sadrzaj>
    <derivirana_varijabla naziv="DomainObject.Predmet.ProtuStrankaListFormatedOIB_1">
      <item>ŠUMARSTVO ŠKRBINA ZADRUGA za proizvodnju, trgovinu i usluge, OIB 85456729459 zastupanog po punomoćniku Ranko Škrbina</item>
    </derivirana_varijabla>
  </DomainObject.Predmet.ProtuStrankaListFormatedOIB>
  <DomainObject.Predmet.ProtuStrankaListFormatedWithAdress>
    <izvorni_sadrzaj>
      <item>ŠUMARSTVO ŠKRBINA ZADRUGA za proizvodnju, trgovinu i usluge, Matije Gupca 3/A, 48350 Suha Katalena zastupanog po punomoćniku Ranko Škrbina</item>
    </izvorni_sadrzaj>
    <derivirana_varijabla naziv="DomainObject.Predmet.ProtuStrankaListFormatedWithAdress_1">
      <item>ŠUMARSTVO ŠKRBINA ZADRUGA za proizvodnju, trgovinu i usluge, Matije Gupca 3/A, 48350 Suha Katalena zastupanog po punomoćniku Ranko Škrbina</item>
    </derivirana_varijabla>
  </DomainObject.Predmet.ProtuStrankaListFormatedWithAdress>
  <DomainObject.Predmet.ProtuStrankaListFormatedWithAdressOIB>
    <izvorni_sadrzaj>
      <item>ŠUMARSTVO ŠKRBINA ZADRUGA za proizvodnju, trgovinu i usluge, OIB 85456729459, Matije Gupca 3/A, 48350 Suha Katalena zastupanog po punomoćniku Ranko Škrbina</item>
    </izvorni_sadrzaj>
    <derivirana_varijabla naziv="DomainObject.Predmet.ProtuStrankaListFormatedWithAdressOIB_1">
      <item>ŠUMARSTVO ŠKRBINA ZADRUGA za proizvodnju, trgovinu i usluge, OIB 85456729459, Matije Gupca 3/A, 48350 Suha Katalena zastupanog po punomoćniku Ranko Škrbina</item>
    </derivirana_varijabla>
  </DomainObject.Predmet.ProtuStrankaListFormatedWithAdressOIB>
  <DomainObject.Predmet.ProtuStrankaListNazivFormated>
    <izvorni_sadrzaj>
      <item>ŠUMARSTVO ŠKRBINA ZADRUGA za proizvodnju, trgovinu i usluge</item>
    </izvorni_sadrzaj>
    <derivirana_varijabla naziv="DomainObject.Predmet.ProtuStrankaListNazivFormated_1">
      <item>ŠUMARSTVO ŠKRBINA ZADRUGA za proizvodnju, trgovinu i usluge</item>
    </derivirana_varijabla>
  </DomainObject.Predmet.ProtuStrankaListNazivFormated>
  <DomainObject.Predmet.ProtuStrankaListNazivFormatedOIB>
    <izvorni_sadrzaj>
      <item>ŠUMARSTVO ŠKRBINA ZADRUGA za proizvodnju, trgovinu i usluge, OIB 85456729459</item>
    </izvorni_sadrzaj>
    <derivirana_varijabla naziv="DomainObject.Predmet.ProtuStrankaListNazivFormatedOIB_1">
      <item>ŠUMARSTVO ŠKRBINA ZADRUGA za proizvodnju, trgovinu i usluge, OIB 85456729459</item>
    </derivirana_varijabla>
  </DomainObject.Predmet.ProtuStrankaListNazivFormatedOIB>
  <DomainObject.Predmet.OstaliListFormated>
    <izvorni_sadrzaj>
      <item>E-oglasna ploča</item>
      <item>Sudski registar, Trgovački sud u Varaždinu</item>
      <item>Ranko Škrbina punomoćnik sudionika u postupku ŠUMARSTVO ŠKRBINA ZADRUGA za proizvodnju, trgovinu i usluge</item>
    </izvorni_sadrzaj>
    <derivirana_varijabla naziv="DomainObject.Predmet.OstaliListFormated_1">
      <item>E-oglasna ploča</item>
      <item>Sudski registar, Trgovački sud u Varaždinu</item>
      <item>Ranko Škrbina punomoćnik sudionika u postupku ŠUMARSTVO ŠKRBINA ZADRUGA za proizvodnju, trgovinu i usluge</item>
    </derivirana_varijabla>
  </DomainObject.Predmet.OstaliListFormated>
  <DomainObject.Predmet.OstaliListFormatedOIB>
    <izvorni_sadrzaj>
      <item>E-oglasna ploča</item>
      <item>Sudski registar, Trgovački sud u Varaždinu</item>
      <item>Ranko Škrbina punomoćnik sudionika u postupku ŠUMARSTVO ŠKRBINA ZADRUGA za proizvodnju, trgovinu i usluge</item>
    </izvorni_sadrzaj>
    <derivirana_varijabla naziv="DomainObject.Predmet.OstaliListFormatedOIB_1">
      <item>E-oglasna ploča</item>
      <item>Sudski registar, Trgovački sud u Varaždinu</item>
      <item>Ranko Škrbina punomoćnik sudionika u postupku ŠUMARSTVO ŠKRBINA ZADRUGA za proizvodnju, trgovinu i usluge</item>
    </derivirana_varijabla>
  </DomainObject.Predmet.OstaliListFormatedOIB>
  <DomainObject.Predmet.OstaliListFormatedWithAdress>
    <izvorni_sadrzaj>
      <item>E-oglasna ploča</item>
      <item>Sudski registar, Trgovački sud u Varaždinu</item>
      <item>Ranko Škrbina, Matije Gupca 3/a, 48350 Suha Katalena punomoćnik sudionika u postupku ŠUMARSTVO ŠKRBINA ZADRUGA za proizvodnju, trgovinu i usluge</item>
    </izvorni_sadrzaj>
    <derivirana_varijabla naziv="DomainObject.Predmet.OstaliListFormatedWithAdress_1">
      <item>E-oglasna ploča</item>
      <item>Sudski registar, Trgovački sud u Varaždinu</item>
      <item>Ranko Škrbina, Matije Gupca 3/a, 48350 Suha Katalena punomoćnik sudionika u postupku ŠUMARSTVO ŠKRBINA ZADRUGA za proizvodnju, trgovinu i usluge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Ranko Škrbina, Matije Gupca 3/a, 48350 Suha Katalena punomoćnik sudionika u postupku ŠUMARSTVO ŠKRBINA ZADRUGA za proizvodnju, trgovinu i usluge</item>
    </izvorni_sadrzaj>
    <derivirana_varijabla naziv="DomainObject.Predmet.OstaliListFormatedWithAdressOIB_1">
      <item>E-oglasna ploča</item>
      <item>Sudski registar, Trgovački sud u Varaždinu</item>
      <item>Ranko Škrbina, Matije Gupca 3/a, 48350 Suha Katalena punomoćnik sudionika u postupku ŠUMARSTVO ŠKRBINA ZADRUGA za proizvodnju, trgovinu i usluge</item>
    </derivirana_varijabla>
  </DomainObject.Predmet.OstaliListFormatedWithAdressOIB>
  <DomainObject.Predmet.OstaliListNazivFormated>
    <izvorni_sadrzaj>
      <item>E-oglasna ploča</item>
      <item>Sudski registar, Trgovački sud u Varaždinu</item>
      <item>Ranko Škrbina</item>
    </izvorni_sadrzaj>
    <derivirana_varijabla naziv="DomainObject.Predmet.OstaliListNazivFormated_1">
      <item>E-oglasna ploča</item>
      <item>Sudski registar, Trgovački sud u Varaždinu</item>
      <item>Ranko Škrbina</item>
    </derivirana_varijabla>
  </DomainObject.Predmet.OstaliListNazivFormated>
  <DomainObject.Predmet.OstaliListNazivFormatedOIB>
    <izvorni_sadrzaj>
      <item>E-oglasna ploča</item>
      <item>Sudski registar, Trgovački sud u Varaždinu</item>
      <item>Ranko Škrbina</item>
    </izvorni_sadrzaj>
    <derivirana_varijabla naziv="DomainObject.Predmet.OstaliListNazivFormatedOIB_1">
      <item>E-oglasna ploča</item>
      <item>Sudski registar, Trgovački sud u Varaždinu</item>
      <item>Ranko Škrbina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ŠUMARSTVO ŠKRBINA ZADRUGA za proizvodnju, trgovinu i usluge</izvorni_sadrzaj>
    <derivirana_varijabla naziv="DomainObject.Predmet.ProtustrankaIDrugi_1">ŠUMARSTVO ŠKRBINA ZADRUGA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ŠUMARSTVO ŠKRBINA ZADRUGA za proizvodnju, trgovinu i usluge, OIB 85456729459, Matije Gupca 3/A, 48350 Suha Katalena</izvorni_sadrzaj>
    <derivirana_varijabla naziv="DomainObject.Predmet.ProtustrankaIDrugiAdressOIB_1">ŠUMARSTVO ŠKRBINA ZADRUGA za proizvodnju, trgovinu i usluge, OIB 85456729459, Matije Gupca 3/A, 48350 Suha Katalena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ŠUMARSTVO ŠKRBINA ZADRUGA za proizvodnju, trgovinu i usluge</item>
      <item>E-oglasna ploča</item>
      <item>Sudski registar, Trgovački sud u Varaždinu</item>
      <item>Ranko Škrbina</item>
    </izvorni_sadrzaj>
    <derivirana_varijabla naziv="DomainObject.Predmet.SudioniciListNaziv_1">
      <item>Financijska agencija</item>
      <item>ŠUMARSTVO ŠKRBINA ZADRUGA za proizvodnju, trgovinu i usluge</item>
      <item>E-oglasna ploča</item>
      <item>Sudski registar, Trgovački sud u Varaždinu</item>
      <item>Ranko Škrbina</item>
    </derivirana_varijabla>
  </DomainObject.Predmet.SudioniciListNaziv>
  <DomainObject.Predmet.SudioniciListAdressOIB>
    <izvorni_sadrzaj>
      <item>Financijska agencija, OIB 85821130368, A. Cesarca 2,42000 Varaždin</item>
      <item>ŠUMARSTVO ŠKRBINA ZADRUGA za proizvodnju, trgovinu i usluge, OIB 85456729459, Matije Gupca 3/A,48350 Suha Katalena</item>
      <item>E-oglasna ploča</item>
      <item>Sudski registar, Trgovački sud u Varaždinu</item>
      <item>Ranko Škrbina, Matije Gupca 3/a,48350 Suha Katalena</item>
    </izvorni_sadrzaj>
    <derivirana_varijabla naziv="DomainObject.Predmet.SudioniciListAdressOIB_1">
      <item>Financijska agencija, OIB 85821130368, A. Cesarca 2,42000 Varaždin</item>
      <item>ŠUMARSTVO ŠKRBINA ZADRUGA za proizvodnju, trgovinu i usluge, OIB 85456729459, Matije Gupca 3/A,48350 Suha Katalena</item>
      <item>E-oglasna ploča</item>
      <item>Sudski registar, Trgovački sud u Varaždinu</item>
      <item>Ranko Škrbina, Matije Gupca 3/a,48350 Suha Katalena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85456729459</item>
      <item>, OIB null</item>
      <item>, OIB null</item>
      <item>, OIB null</item>
    </izvorni_sadrzaj>
    <derivirana_varijabla naziv="DomainObject.Predmet.SudioniciListNazivOIB_1">
      <item>, OIB 85821130368</item>
      <item>, OIB 85456729459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4230FF-F6D3-4210-956A-31F2995D8A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2841</properties:Characters>
  <properties:Lines>86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2015-12-28T07:02:00Z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2015-12-30T09:42:00Z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