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2269" w14:paraId="4ec2269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7D3869">
        <w:t>144/12-</w:t>
      </w:r>
      <w:r w:rsidR="003F1C92">
        <w:t>81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Bajlo</w:t>
      </w:r>
      <w:r w:rsidR="008E6DB3">
        <w:t>,</w:t>
      </w:r>
      <w:r w:rsidRPr="009219F7">
        <w:t xml:space="preserve"> u </w:t>
      </w:r>
      <w:r w:rsidR="004616BF" w:rsidRPr="009219F7">
        <w:t>stečajnom postupku nad</w:t>
      </w:r>
      <w:r w:rsidR="007D3869">
        <w:t xml:space="preserve"> stečajnom masom stečajnog dužnika</w:t>
      </w:r>
      <w:r w:rsidR="004616BF" w:rsidRPr="009219F7">
        <w:t xml:space="preserve"> </w:t>
      </w:r>
      <w:r w:rsidR="007D3869">
        <w:t>BRALA TRADE d.o.o. Islam Latinski</w:t>
      </w:r>
      <w:r w:rsidR="007D3869" w:rsidRPr="00C32E8C">
        <w:t xml:space="preserve"> </w:t>
      </w:r>
      <w:r w:rsidR="007D3869">
        <w:t>u stečaju</w:t>
      </w:r>
      <w:r w:rsidR="00A562E3" w:rsidRPr="001A7D60">
        <w:t>,</w:t>
      </w:r>
      <w:r w:rsidR="00DB2B7A">
        <w:t xml:space="preserve"> </w:t>
      </w:r>
      <w:r w:rsidR="004E41F3" w:rsidRPr="006A0A0E">
        <w:t>koga zastupa stečajn</w:t>
      </w:r>
      <w:r w:rsidR="000C2BB3">
        <w:t>i</w:t>
      </w:r>
      <w:r w:rsidR="00E36BDA">
        <w:t xml:space="preserve"> upravitelj</w:t>
      </w:r>
      <w:r w:rsidR="004E41F3" w:rsidRPr="006A0A0E">
        <w:t xml:space="preserve"> </w:t>
      </w:r>
      <w:r w:rsidR="004E41F3">
        <w:t xml:space="preserve">stečajne mase </w:t>
      </w:r>
      <w:r w:rsidR="007D3869">
        <w:t>Edvin Šimunov</w:t>
      </w:r>
      <w:r w:rsidRPr="009219F7">
        <w:t xml:space="preserve">, dana </w:t>
      </w:r>
      <w:r w:rsidR="007D3869">
        <w:t>04. svibnja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 xml:space="preserve">Rješenje ovog suda posl. br. 1 </w:t>
      </w:r>
      <w:r w:rsidR="00A8047A">
        <w:t>St-</w:t>
      </w:r>
      <w:r w:rsidR="007D3869">
        <w:t>144/12-11</w:t>
      </w:r>
      <w:r w:rsidR="00A8047A">
        <w:t xml:space="preserve"> od </w:t>
      </w:r>
      <w:r w:rsidR="007D3869">
        <w:t>16. svibnja</w:t>
      </w:r>
      <w:r w:rsidR="00B74200">
        <w:t xml:space="preserve"> 2013</w:t>
      </w:r>
      <w:r w:rsidR="00F8344A">
        <w:t>.</w:t>
      </w:r>
      <w:r>
        <w:t xml:space="preserve"> dopunjuje se na način </w:t>
      </w:r>
      <w:r w:rsidR="00071091">
        <w:t xml:space="preserve">da se dodaju točke </w:t>
      </w:r>
      <w:r w:rsidR="00261DA2" w:rsidRPr="000F0617">
        <w:t xml:space="preserve"> </w:t>
      </w:r>
      <w:r w:rsidR="00750E4E">
        <w:t>V</w:t>
      </w:r>
      <w:r w:rsidR="001C3F7F">
        <w:t xml:space="preserve"> i V</w:t>
      </w:r>
      <w:r w:rsidR="00B74200">
        <w:t>I</w:t>
      </w:r>
      <w:r w:rsidR="0014223C">
        <w:t xml:space="preserve"> </w:t>
      </w:r>
      <w:r w:rsidR="00261DA2">
        <w:t>koje glase</w:t>
      </w:r>
      <w:r w:rsidR="00FA0250">
        <w:t>:</w:t>
      </w:r>
    </w:p>
    <w:p w:rsidRDefault="00071091" w:rsidP="00071091" w:rsidR="00071091">
      <w:pPr>
        <w:pStyle w:val="Tijeloteksta"/>
        <w:ind w:firstLine="708"/>
      </w:pPr>
    </w:p>
    <w:p w:rsidRDefault="001C3F7F" w:rsidP="00071091" w:rsidR="00071091">
      <w:pPr>
        <w:ind w:firstLine="708"/>
        <w:jc w:val="both"/>
      </w:pPr>
      <w:r>
        <w:t>V</w:t>
      </w:r>
      <w:r w:rsidR="00071091">
        <w:t xml:space="preserve"> Stečajna masa stečajnog dužnika </w:t>
      </w:r>
      <w:r w:rsidR="007D3869">
        <w:t>BRALA TRADE d.o.o. Islam Latinski</w:t>
      </w:r>
      <w:r w:rsidR="007D3869" w:rsidRPr="00C32E8C">
        <w:t xml:space="preserve"> </w:t>
      </w:r>
      <w:r w:rsidR="007D3869">
        <w:t xml:space="preserve">u stečaju </w:t>
      </w:r>
      <w:r w:rsidR="00071091">
        <w:t>upisat će se u sudski registar.</w:t>
      </w:r>
    </w:p>
    <w:p w:rsidRDefault="00E36BDA" w:rsidP="00E36BDA" w:rsidR="00E36BDA">
      <w:pPr>
        <w:jc w:val="both"/>
      </w:pPr>
    </w:p>
    <w:p w:rsidRDefault="00261DA2" w:rsidP="00A87ABA" w:rsidR="00071091" w:rsidRPr="00FF5F2A">
      <w:pPr>
        <w:ind w:firstLine="708"/>
        <w:jc w:val="both"/>
      </w:pPr>
      <w:r w:rsidRPr="00261DA2">
        <w:t>V</w:t>
      </w:r>
      <w:r w:rsidR="00DB2B7A">
        <w:t>I</w:t>
      </w:r>
      <w:r w:rsidR="00071091">
        <w:t xml:space="preserve"> Stečajn</w:t>
      </w:r>
      <w:r w:rsidR="00951138">
        <w:t>i</w:t>
      </w:r>
      <w:r w:rsidR="00071091">
        <w:t xml:space="preserve"> upravitelj stečajne mase stečajnog dužnika </w:t>
      </w:r>
      <w:r w:rsidR="007D3869">
        <w:t>BRALA TRADE d.o.o. Islam Latinski</w:t>
      </w:r>
      <w:r w:rsidR="007D3869" w:rsidRPr="00C32E8C">
        <w:t xml:space="preserve"> </w:t>
      </w:r>
      <w:r w:rsidR="007D3869">
        <w:t xml:space="preserve">u stečaju </w:t>
      </w:r>
      <w:r w:rsidR="00071091">
        <w:t xml:space="preserve">je </w:t>
      </w:r>
      <w:r w:rsidR="00ED5C30">
        <w:t xml:space="preserve">Edvin Šimunov </w:t>
      </w:r>
      <w:r w:rsidR="006E5A16" w:rsidRPr="00BD0221">
        <w:t>iz Zadra, Poljanska 9, (OIB 681</w:t>
      </w:r>
      <w:r w:rsidR="006E5A16">
        <w:t xml:space="preserve">67380523, osobna iskaznica broj </w:t>
      </w:r>
      <w:r w:rsidR="006E5A16" w:rsidRPr="00BD0221">
        <w:t>101201010, izdana od PU Zadarske, datum rođenja 20.02.1960.)</w:t>
      </w:r>
      <w:r w:rsidR="00E36BDA" w:rsidRPr="00FF5F2A">
        <w:t xml:space="preserve">, </w:t>
      </w:r>
      <w:r w:rsidR="00071091" w:rsidRPr="00FF5F2A">
        <w:t xml:space="preserve">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F8344A">
        <w:t>-</w:t>
      </w:r>
      <w:r w:rsidR="00ED5C30">
        <w:t>144/12-11 od 16. svibnja 2013</w:t>
      </w:r>
      <w:r w:rsidR="00C26CF1">
        <w:t xml:space="preserve">. </w:t>
      </w:r>
      <w:r w:rsidR="00A22C46">
        <w:t xml:space="preserve">obustavljen je i </w:t>
      </w:r>
      <w:r>
        <w:t>zaključen</w:t>
      </w:r>
      <w:r w:rsidR="00FA0250">
        <w:t xml:space="preserve"> </w:t>
      </w:r>
      <w:r>
        <w:t xml:space="preserve">stečajni postupak nad stečajnim dužnikom </w:t>
      </w:r>
      <w:r w:rsidR="007D3869">
        <w:t>BRALA TRADE d.o.o. Islam Latinski</w:t>
      </w:r>
      <w:r w:rsidR="007D3869" w:rsidRPr="00C32E8C">
        <w:t xml:space="preserve"> </w:t>
      </w:r>
      <w:r w:rsidR="007D3869">
        <w:t>u stečaju</w:t>
      </w:r>
      <w:r>
        <w:t>.</w:t>
      </w:r>
    </w:p>
    <w:p w:rsidRDefault="003D16F6" w:rsidP="00CE56A0" w:rsidR="002C2F57">
      <w:pPr>
        <w:pStyle w:val="Tijeloteksta"/>
        <w:ind w:firstLine="709"/>
      </w:pPr>
      <w:r>
        <w:t xml:space="preserve">Podneskom od </w:t>
      </w:r>
      <w:r w:rsidR="00ED5C30">
        <w:t>30. ožujka 2016</w:t>
      </w:r>
      <w:r>
        <w:t>. stečajn</w:t>
      </w:r>
      <w:r w:rsidR="00061B79">
        <w:t>i</w:t>
      </w:r>
      <w:r>
        <w:t xml:space="preserve"> upravitelj stečajne mase stečajnog dužnika </w:t>
      </w:r>
      <w:r w:rsidR="00061B79">
        <w:t>predložio</w:t>
      </w:r>
      <w:r w:rsidR="00CE56A0">
        <w:t xml:space="preserve"> je dopunu rješenja posl. br. 1 </w:t>
      </w:r>
      <w:r w:rsidR="00A8047A">
        <w:t>St-</w:t>
      </w:r>
      <w:r w:rsidR="00ED5C30">
        <w:t>144/12-11 od 16. svibnja 2013</w:t>
      </w:r>
      <w:r w:rsidR="00750E4E">
        <w:t>.</w:t>
      </w:r>
      <w:r w:rsidR="00CE56A0">
        <w:t xml:space="preserve"> radi upisa stečajne mase u sudski registar temeljem čl. 438. Stečajnog zakona (Narodne n</w:t>
      </w:r>
      <w:r w:rsidR="00061B79">
        <w:t>ovine 71/15).</w:t>
      </w:r>
    </w:p>
    <w:p w:rsidRDefault="002C2F57" w:rsidP="002C2F57" w:rsidR="004D3A06" w:rsidRPr="001C3F7F">
      <w:pPr>
        <w:pStyle w:val="Tijeloteksta"/>
        <w:ind w:firstLine="709"/>
      </w:pPr>
      <w:r w:rsidRPr="001C3F7F">
        <w:t xml:space="preserve">Prijedlog temelji </w:t>
      </w:r>
      <w:r w:rsidR="00DB2B7A">
        <w:t>iz</w:t>
      </w:r>
      <w:r w:rsidR="001C3F7F" w:rsidRPr="001C3F7F">
        <w:t xml:space="preserve"> razloga </w:t>
      </w:r>
      <w:r w:rsidR="00DB2B7A">
        <w:t xml:space="preserve">nastavka vođenja parnica kod </w:t>
      </w:r>
      <w:r w:rsidR="00A22C46">
        <w:t>Općinskog</w:t>
      </w:r>
      <w:r w:rsidR="00DB2B7A">
        <w:t xml:space="preserve"> suda u </w:t>
      </w:r>
      <w:r w:rsidR="00ED5C30">
        <w:t>Zadru</w:t>
      </w:r>
      <w:r w:rsidR="00A22C46">
        <w:t xml:space="preserve"> pod poslovnim brojem</w:t>
      </w:r>
      <w:r w:rsidR="00DB2B7A">
        <w:t xml:space="preserve">: </w:t>
      </w:r>
      <w:r w:rsidR="00ED5C30">
        <w:t>P-2577/05, P-855/03 i P-2885/02.</w:t>
      </w:r>
    </w:p>
    <w:p w:rsidRDefault="002C2F57" w:rsidP="002C2F57" w:rsidR="002C2F57">
      <w:pPr>
        <w:pStyle w:val="Tijeloteksta"/>
        <w:ind w:firstLine="709"/>
      </w:pPr>
      <w:r>
        <w:t>Stoga odlučeno kao u izreci.</w:t>
      </w:r>
      <w:r w:rsidR="00DB2B7A">
        <w:t xml:space="preserve"> 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7D3869">
        <w:t xml:space="preserve">04. svibnja </w:t>
      </w:r>
      <w:r w:rsidR="004E41F3">
        <w:t>2016.</w:t>
      </w:r>
    </w:p>
    <w:p w:rsidRDefault="007A5740" w:rsidP="007A5740" w:rsidR="007A5740" w:rsidRPr="009219F7">
      <w:pPr>
        <w:pStyle w:val="Tijeloteksta"/>
      </w:pPr>
    </w:p>
    <w:p w:rsidRDefault="006E5A16" w:rsidP="007D3869" w:rsidR="0018685C">
      <w:pPr>
        <w:jc w:val="right"/>
      </w:pPr>
      <w:r>
        <w:t>S</w:t>
      </w:r>
      <w:r w:rsidR="0018685C" w:rsidRPr="002C500F">
        <w:t>u</w:t>
      </w:r>
      <w:r w:rsidR="0018685C">
        <w:t>tkinja:</w:t>
      </w:r>
    </w:p>
    <w:p w:rsidRDefault="0018685C" w:rsidP="007D3869" w:rsidR="0018685C" w:rsidRPr="00F60CD9">
      <w:pPr>
        <w:jc w:val="right"/>
      </w:pPr>
      <w:r>
        <w:t xml:space="preserve">    </w:t>
      </w:r>
      <w:r w:rsidR="007D3869">
        <w:t>Ardena Bajlo</w:t>
      </w:r>
    </w:p>
    <w:p w:rsidRDefault="0018685C" w:rsidP="0018685C" w:rsidR="0018685C"/>
    <w:p w:rsidRDefault="00567BEB" w:rsidP="00567BEB" w:rsidR="00567BEB"/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  <w:r w:rsidR="00A87ABA">
        <w:t xml:space="preserve"> –e-mailom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C2F57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5FE" w:rsidP="0020186C" w:rsidR="000325FE">
      <w:r>
        <w:separator/>
      </w:r>
    </w:p>
  </w:endnote>
  <w:endnote w:id="0" w:type="continuationSeparator">
    <w:p w:rsidRDefault="000325FE" w:rsidP="0020186C" w:rsidR="00032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5FE" w:rsidP="0020186C" w:rsidR="000325FE">
      <w:r>
        <w:separator/>
      </w:r>
    </w:p>
  </w:footnote>
  <w:footnote w:id="0" w:type="continuationSeparator">
    <w:p w:rsidRDefault="000325FE" w:rsidP="0020186C" w:rsidR="000325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0325FE" w:rsidP="00F8344A" w:rsidR="000325FE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75C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7D3869">
          <w:t>144/12-</w:t>
        </w:r>
        <w:r w:rsidR="003F1C92">
          <w:t>81</w:t>
        </w:r>
      </w:p>
      <w:p w:rsidRDefault="000325FE" w:rsidP="0020186C" w:rsidR="000325FE" w:rsidRPr="009219F7">
        <w:pPr>
          <w:pStyle w:val="Tijeloteksta"/>
          <w:jc w:val="right"/>
        </w:pPr>
      </w:p>
      <w:p w:rsidRDefault="009F375C" w:rsidR="000325FE">
        <w:pPr>
          <w:pStyle w:val="Zaglavlje"/>
          <w:jc w:val="center"/>
        </w:pPr>
      </w:p>
    </w:sdtContent>
  </w:sdt>
  <w:p w:rsidRDefault="000325FE" w:rsidR="000325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325FE"/>
    <w:rsid w:val="00061B79"/>
    <w:rsid w:val="00071091"/>
    <w:rsid w:val="000968FE"/>
    <w:rsid w:val="000B6D44"/>
    <w:rsid w:val="000C2BB3"/>
    <w:rsid w:val="000D77A7"/>
    <w:rsid w:val="000F0617"/>
    <w:rsid w:val="00135196"/>
    <w:rsid w:val="0014223C"/>
    <w:rsid w:val="00156A8B"/>
    <w:rsid w:val="0018092A"/>
    <w:rsid w:val="00181E87"/>
    <w:rsid w:val="0018685C"/>
    <w:rsid w:val="001A7E21"/>
    <w:rsid w:val="001C3F7F"/>
    <w:rsid w:val="0020186C"/>
    <w:rsid w:val="00223895"/>
    <w:rsid w:val="00234DC5"/>
    <w:rsid w:val="00261DA2"/>
    <w:rsid w:val="002C2F57"/>
    <w:rsid w:val="00365D1F"/>
    <w:rsid w:val="003D16F6"/>
    <w:rsid w:val="003F1475"/>
    <w:rsid w:val="003F1C92"/>
    <w:rsid w:val="004616BF"/>
    <w:rsid w:val="004B42D9"/>
    <w:rsid w:val="004D3A06"/>
    <w:rsid w:val="004D663C"/>
    <w:rsid w:val="004E41F3"/>
    <w:rsid w:val="00567BEB"/>
    <w:rsid w:val="006356E9"/>
    <w:rsid w:val="006466C1"/>
    <w:rsid w:val="00657942"/>
    <w:rsid w:val="006639AA"/>
    <w:rsid w:val="006852D0"/>
    <w:rsid w:val="006914EA"/>
    <w:rsid w:val="006B45E8"/>
    <w:rsid w:val="006D5987"/>
    <w:rsid w:val="006E5A16"/>
    <w:rsid w:val="00710FFA"/>
    <w:rsid w:val="00750E4E"/>
    <w:rsid w:val="007A5740"/>
    <w:rsid w:val="007D3869"/>
    <w:rsid w:val="008021B9"/>
    <w:rsid w:val="00846D27"/>
    <w:rsid w:val="008E1367"/>
    <w:rsid w:val="008E6DB3"/>
    <w:rsid w:val="009219F7"/>
    <w:rsid w:val="00951138"/>
    <w:rsid w:val="00961C56"/>
    <w:rsid w:val="009F375C"/>
    <w:rsid w:val="00A22C46"/>
    <w:rsid w:val="00A562E3"/>
    <w:rsid w:val="00A60889"/>
    <w:rsid w:val="00A8047A"/>
    <w:rsid w:val="00A87ABA"/>
    <w:rsid w:val="00A94666"/>
    <w:rsid w:val="00AA7BE2"/>
    <w:rsid w:val="00AB02AB"/>
    <w:rsid w:val="00AD608D"/>
    <w:rsid w:val="00AE03AE"/>
    <w:rsid w:val="00B2536D"/>
    <w:rsid w:val="00B74200"/>
    <w:rsid w:val="00BB02CD"/>
    <w:rsid w:val="00BE6C59"/>
    <w:rsid w:val="00C26CF1"/>
    <w:rsid w:val="00CE56A0"/>
    <w:rsid w:val="00D13B38"/>
    <w:rsid w:val="00D86209"/>
    <w:rsid w:val="00DB2B7A"/>
    <w:rsid w:val="00E00E4D"/>
    <w:rsid w:val="00E36BDA"/>
    <w:rsid w:val="00E52B77"/>
    <w:rsid w:val="00ED5C30"/>
    <w:rsid w:val="00F339F8"/>
    <w:rsid w:val="00F8344A"/>
    <w:rsid w:val="00FA0250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7B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3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7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7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7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7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7B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3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7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7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7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7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srpnja 2013.</izvorni_sadrzaj>
    <derivirana_varijabla naziv="DomainObject.Predmet.DatumArhiviranja_1">4. srpnja 2013.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2013.</izvorni_sadrzaj>
    <derivirana_varijabla naziv="DomainObject.Predmet.DatumRjesavanja_1">22. svibnja 2013.</derivirana_varijabla>
  </DomainObject.Predmet.DatumRjesavanja>
  <DomainObject.Predmet.DatumRokaCuvanja>
    <izvorni_sadrzaj>11. lipnja 2023.</izvorni_sadrzaj>
    <derivirana_varijabla naziv="DomainObject.Predmet.DatumRokaCuvanja_1">11. lipnja 2023.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srpnja 2013.</izvorni_sadrzaj>
    <derivirana_varijabla naziv="DomainObject.Predmet.DatumZatvaranja_1">4. srpnja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hr.ibm.icms.common.model.sluzbeneosobe.UstrojstvenaJedinica@578a578a[id=5815, dbStatus=null, naziv=Referada 1, oznaka=null, sudac=null]</izvorni_sadrzaj>
    <derivirana_varijabla naziv="DomainObject.Predmet.MjestoCuvanja_1">hr.ibm.icms.common.model.sluzbeneosobe.UstrojstvenaJedinica@578a578a[id=5815, dbStatus=null, naziv=Referada 1,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St-144/2012</izvorni_sadrzaj>
    <derivirana_varijabla naziv="DomainObject.Predmet.OznakaBroj_1">St-144/2012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25.07.13.</izvorni_sadrzaj>
    <derivirana_varijabla naziv="DomainObject.Predmet.PrimjedbaSuca_1">Brisan 25.07.13.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BRALA TRADE d.o.o. Islam Latinski</izvorni_sadrzaj>
    <derivirana_varijabla naziv="DomainObject.Predmet.ProtustrankaFormated_1">  BRALA TRADE d.o.o. Islam Latinski</derivirana_varijabla>
  </DomainObject.Predmet.ProtustrankaFormated>
  <DomainObject.Predmet.ProtustrankaFormatedOIB>
    <izvorni_sadrzaj>  BRALA TRADE d.o.o. Islam Latinski, OIB 00634371639</izvorni_sadrzaj>
    <derivirana_varijabla naziv="DomainObject.Predmet.ProtustrankaFormatedOIB_1">  BRALA TRADE d.o.o. Islam Latinski, OIB 00634371639</derivirana_varijabla>
  </DomainObject.Predmet.ProtustrankaFormatedOIB>
  <DomainObject.Predmet.ProtustrankaFormatedWithAdress>
    <izvorni_sadrzaj> BRALA TRADE d.o.o. Islam Latinski, Zadar</izvorni_sadrzaj>
    <derivirana_varijabla naziv="DomainObject.Predmet.ProtustrankaFormatedWithAdress_1"> BRALA TRADE d.o.o. Islam Latinski, Zadar</derivirana_varijabla>
  </DomainObject.Predmet.ProtustrankaFormatedWithAdress>
  <DomainObject.Predmet.ProtustrankaFormatedWithAdressOIB>
    <izvorni_sadrzaj> BRALA TRADE d.o.o. Islam Latinski, OIB 00634371639, Zadar</izvorni_sadrzaj>
    <derivirana_varijabla naziv="DomainObject.Predmet.ProtustrankaFormatedWithAdressOIB_1"> BRALA TRADE d.o.o. Islam Latinski, OIB 00634371639, Zadar</derivirana_varijabla>
  </DomainObject.Predmet.ProtustrankaFormatedWithAdressOIB>
  <DomainObject.Predmet.ProtustrankaWithAdress>
    <izvorni_sadrzaj>BRALA TRADE d.o.o. Islam Latinski Zadar</izvorni_sadrzaj>
    <derivirana_varijabla naziv="DomainObject.Predmet.ProtustrankaWithAdress_1">BRALA TRADE d.o.o. Islam Latinski Zadar</derivirana_varijabla>
  </DomainObject.Predmet.ProtustrankaWithAdress>
  <DomainObject.Predmet.ProtustrankaWithAdressOIB>
    <izvorni_sadrzaj>BRALA TRADE d.o.o. Islam Latinski, OIB 00634371639, Zadar</izvorni_sadrzaj>
    <derivirana_varijabla naziv="DomainObject.Predmet.ProtustrankaWithAdressOIB_1">BRALA TRADE d.o.o. Islam Latinski, OIB 00634371639, Zadar</derivirana_varijabla>
  </DomainObject.Predmet.ProtustrankaWithAdressOIB>
  <DomainObject.Predmet.ProtustrankaNazivFormated>
    <izvorni_sadrzaj>BRALA TRADE d.o.o. Islam Latinski</izvorni_sadrzaj>
    <derivirana_varijabla naziv="DomainObject.Predmet.ProtustrankaNazivFormated_1">BRALA TRADE d.o.o. Islam Latinski</derivirana_varijabla>
  </DomainObject.Predmet.ProtustrankaNazivFormated>
  <DomainObject.Predmet.ProtustrankaNazivFormatedOIB>
    <izvorni_sadrzaj>BRALA TRADE d.o.o. Islam Latinski, OIB 00634371639</izvorni_sadrzaj>
    <derivirana_varijabla naziv="DomainObject.Predmet.ProtustrankaNazivFormatedOIB_1">BRALA TRADE d.o.o. Islam Latinski, OIB 00634371639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KRŠI društvo s ograničenom odgovornošću za proizvodnju, trgovinu i usluge</izvorni_sadrzaj>
    <derivirana_varijabla naziv="DomainObject.Predmet.StrankaFormated_1">  KRŠI društvo s ograničenom odgovornošću za proizvodnju, trgovinu i usluge</derivirana_varijabla>
  </DomainObject.Predmet.StrankaFormated>
  <DomainObject.Predmet.StrankaFormatedOIB>
    <izvorni_sadrzaj>  KRŠI društvo s ograničenom odgovornošću za proizvodnju, trgovinu i usluge, OIB 41856029235</izvorni_sadrzaj>
    <derivirana_varijabla naziv="DomainObject.Predmet.StrankaFormatedOIB_1">  KRŠI društvo s ograničenom odgovornošću za proizvodnju, trgovinu i usluge, OIB 41856029235</derivirana_varijabla>
  </DomainObject.Predmet.StrankaFormatedOIB>
  <DomainObject.Predmet.StrankaFormatedWithAdress>
    <izvorni_sadrzaj> KRŠI društvo s ograničenom odgovornošću za proizvodnju, trgovinu i usluge, Ulica Braće Radić/bb, Posedarje</izvorni_sadrzaj>
    <derivirana_varijabla naziv="DomainObject.Predmet.StrankaFormatedWithAdress_1"> KRŠI društvo s ograničenom odgovornošću za proizvodnju, trgovinu i usluge, Ulica Braće Radić/bb, Posedarje</derivirana_varijabla>
  </DomainObject.Predmet.StrankaFormatedWithAdress>
  <DomainObject.Predmet.StrankaFormatedWithAdressOIB>
    <izvorni_sadrzaj> KRŠI društvo s ograničenom odgovornošću za proizvodnju, trgovinu i usluge, OIB 41856029235, Ulica Braće Radić/bb, Posedarje</izvorni_sadrzaj>
    <derivirana_varijabla naziv="DomainObject.Predmet.StrankaFormatedWithAdressOIB_1"> KRŠI društvo s ograničenom odgovornošću za proizvodnju, trgovinu i usluge, OIB 41856029235, Ulica Braće Radić/bb, Posedarje</derivirana_varijabla>
  </DomainObject.Predmet.StrankaFormatedWithAdressOIB>
  <DomainObject.Predmet.StrankaWithAdress>
    <izvorni_sadrzaj>KRŠI društvo s ograničenom odgovornošću za proizvodnju, trgovinu i usluge Ulica Braće Radić/bb,Posedarje</izvorni_sadrzaj>
    <derivirana_varijabla naziv="DomainObject.Predmet.StrankaWithAdress_1">KRŠI društvo s ograničenom odgovornošću za proizvodnju, trgovinu i usluge Ulica Braće Radić/bb,Posedarje</derivirana_varijabla>
  </DomainObject.Predmet.StrankaWithAdress>
  <DomainObject.Predmet.StrankaWithAdressOIB>
    <izvorni_sadrzaj>KRŠI društvo s ograničenom odgovornošću za proizvodnju, trgovinu i usluge, OIB 41856029235, Ulica Braće Radić/bb,Posedarje</izvorni_sadrzaj>
    <derivirana_varijabla naziv="DomainObject.Predmet.StrankaWithAdressOIB_1">KRŠI društvo s ograničenom odgovornošću za proizvodnju, trgovinu i usluge, OIB 41856029235, Ulica Braće Radić/bb,Posedarje</derivirana_varijabla>
  </DomainObject.Predmet.StrankaWithAdressOIB>
  <DomainObject.Predmet.StrankaNazivFormated>
    <izvorni_sadrzaj>KRŠI društvo s ograničenom odgovornošću za proizvodnju, trgovinu i usluge</izvorni_sadrzaj>
    <derivirana_varijabla naziv="DomainObject.Predmet.StrankaNazivFormated_1">KRŠI društvo s ograničenom odgovornošću za proizvodnju, trgovinu i usluge</derivirana_varijabla>
  </DomainObject.Predmet.StrankaNazivFormated>
  <DomainObject.Predmet.StrankaNazivFormatedOIB>
    <izvorni_sadrzaj>KRŠI društvo s ograničenom odgovornošću za proizvodnju, trgovinu i usluge, OIB 41856029235</izvorni_sadrzaj>
    <derivirana_varijabla naziv="DomainObject.Predmet.StrankaNazivFormatedOIB_1">KRŠI društvo s ograničenom odgovornošću za proizvodnju, trgovinu i usluge, OIB 41856029235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49474.96</izvorni_sadrzaj>
    <derivirana_varijabla naziv="DomainObject.Predmet.TrenutnaVrijednost_1">49474.96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KRŠI društvo s ograničenom odgovornošću za proizvodnju, trgovinu i usluge</item>
    </izvorni_sadrzaj>
    <derivirana_varijabla naziv="DomainObject.Predmet.StrankaListFormated_1">
      <item>KRŠI društvo s ograničenom odgovornošću za proizvodnju, trgovinu i usluge</item>
    </derivirana_varijabla>
  </DomainObject.Predmet.StrankaListFormated>
  <DomainObject.Predmet.StrankaListFormatedOIB>
    <izvorni_sadrzaj>
      <item>KRŠI društvo s ograničenom odgovornošću za proizvodnju, trgovinu i usluge, OIB 41856029235</item>
    </izvorni_sadrzaj>
    <derivirana_varijabla naziv="DomainObject.Predmet.StrankaListFormatedOIB_1">
      <item>KRŠI društvo s ograničenom odgovornošću za proizvodnju, trgovinu i usluge, OIB 41856029235</item>
    </derivirana_varijabla>
  </DomainObject.Predmet.StrankaListFormatedOIB>
  <DomainObject.Predmet.StrankaListFormatedWithAdress>
    <izvorni_sadrzaj>
      <item>KRŠI društvo s ograničenom odgovornošću za proizvodnju, trgovinu i usluge, Ulica Braće Radić/bb, Posedarje</item>
    </izvorni_sadrzaj>
    <derivirana_varijabla naziv="DomainObject.Predmet.StrankaListFormatedWithAdress_1">
      <item>KRŠI društvo s ograničenom odgovornošću za proizvodnju, trgovinu i usluge, Ulica Braće Radić/bb, Posedarje</item>
    </derivirana_varijabla>
  </DomainObject.Predmet.StrankaListFormatedWithAdress>
  <DomainObject.Predmet.StrankaListFormatedWithAdressOIB>
    <izvorni_sadrzaj>
      <item>KRŠI društvo s ograničenom odgovornošću za proizvodnju, trgovinu i usluge, OIB 41856029235, Ulica Braće Radić/bb, Posedarje</item>
    </izvorni_sadrzaj>
    <derivirana_varijabla naziv="DomainObject.Predmet.StrankaListFormatedWithAdressOIB_1">
      <item>KRŠI društvo s ograničenom odgovornošću za proizvodnju, trgovinu i usluge, OIB 41856029235, Ulica Braće Radić/bb, Posedarje</item>
    </derivirana_varijabla>
  </DomainObject.Predmet.StrankaListFormatedWithAdressOIB>
  <DomainObject.Predmet.StrankaListNazivFormated>
    <izvorni_sadrzaj>
      <item>KRŠI društvo s ograničenom odgovornošću za proizvodnju, trgovinu i usluge</item>
    </izvorni_sadrzaj>
    <derivirana_varijabla naziv="DomainObject.Predmet.StrankaListNazivFormated_1">
      <item>KRŠI društvo s ograničenom odgovornošću za proizvodnju, trgovinu i usluge</item>
    </derivirana_varijabla>
  </DomainObject.Predmet.StrankaListNazivFormated>
  <DomainObject.Predmet.StrankaListNazivFormatedOIB>
    <izvorni_sadrzaj>
      <item>KRŠI društvo s ograničenom odgovornošću za proizvodnju, trgovinu i usluge, OIB 41856029235</item>
    </izvorni_sadrzaj>
    <derivirana_varijabla naziv="DomainObject.Predmet.StrankaListNazivFormatedOIB_1">
      <item>KRŠI društvo s ograničenom odgovornošću za proizvodnju, trgovinu i usluge, OIB 41856029235</item>
    </derivirana_varijabla>
  </DomainObject.Predmet.StrankaListNazivFormatedOIB>
  <DomainObject.Predmet.ProtuStrankaListFormated>
    <izvorni_sadrzaj>
      <item>BRALA TRADE d.o.o. Islam Latinski</item>
    </izvorni_sadrzaj>
    <derivirana_varijabla naziv="DomainObject.Predmet.ProtuStrankaListFormated_1">
      <item>BRALA TRADE d.o.o. Islam Latinski</item>
    </derivirana_varijabla>
  </DomainObject.Predmet.ProtuStrankaListFormated>
  <DomainObject.Predmet.ProtuStrankaListFormatedOIB>
    <izvorni_sadrzaj>
      <item>BRALA TRADE d.o.o. Islam Latinski, OIB 00634371639</item>
    </izvorni_sadrzaj>
    <derivirana_varijabla naziv="DomainObject.Predmet.ProtuStrankaListFormatedOIB_1">
      <item>BRALA TRADE d.o.o. Islam Latinski, OIB 00634371639</item>
    </derivirana_varijabla>
  </DomainObject.Predmet.ProtuStrankaListFormatedOIB>
  <DomainObject.Predmet.ProtuStrankaListFormatedWithAdress>
    <izvorni_sadrzaj>
      <item>BRALA TRADE d.o.o. Islam Latinski, Zadar</item>
    </izvorni_sadrzaj>
    <derivirana_varijabla naziv="DomainObject.Predmet.ProtuStrankaListFormatedWithAdress_1">
      <item>BRALA TRADE d.o.o. Islam Latinski, Zadar</item>
    </derivirana_varijabla>
  </DomainObject.Predmet.ProtuStrankaListFormatedWithAdress>
  <DomainObject.Predmet.ProtuStrankaListFormatedWithAdressOIB>
    <izvorni_sadrzaj>
      <item>BRALA TRADE d.o.o. Islam Latinski, OIB 00634371639, Zadar</item>
    </izvorni_sadrzaj>
    <derivirana_varijabla naziv="DomainObject.Predmet.ProtuStrankaListFormatedWithAdressOIB_1">
      <item>BRALA TRADE d.o.o. Islam Latinski, OIB 00634371639, Zadar</item>
    </derivirana_varijabla>
  </DomainObject.Predmet.ProtuStrankaListFormatedWithAdressOIB>
  <DomainObject.Predmet.ProtuStrankaListNazivFormated>
    <izvorni_sadrzaj>
      <item>BRALA TRADE d.o.o. Islam Latinski</item>
    </izvorni_sadrzaj>
    <derivirana_varijabla naziv="DomainObject.Predmet.ProtuStrankaListNazivFormated_1">
      <item>BRALA TRADE d.o.o. Islam Latinski</item>
    </derivirana_varijabla>
  </DomainObject.Predmet.ProtuStrankaListNazivFormated>
  <DomainObject.Predmet.ProtuStrankaListNazivFormatedOIB>
    <izvorni_sadrzaj>
      <item>BRALA TRADE d.o.o. Islam Latinski, OIB 00634371639</item>
    </izvorni_sadrzaj>
    <derivirana_varijabla naziv="DomainObject.Predmet.ProtuStrankaListNazivFormatedOIB_1">
      <item>BRALA TRADE d.o.o. Islam Latinski, OIB 00634371639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</item>
    </izvorni_sadrzaj>
    <derivirana_varijabla naziv="DomainObject.Predmet.OstaliListFormatedOIB_1">
      <item>Edvin Šimunov</item>
    </derivirana_varijabla>
  </DomainObject.Predmet.OstaliListFormatedOIB>
  <DomainObject.Predmet.OstaliListFormatedWithAdress>
    <izvorni_sadrzaj>
      <item>Edvin Šimunov</item>
    </izvorni_sadrzaj>
    <derivirana_varijabla naziv="DomainObject.Predmet.OstaliListFormatedWithAdress_1">
      <item>Edvin Šimunov</item>
    </derivirana_varijabla>
  </DomainObject.Predmet.OstaliListFormatedWithAdress>
  <DomainObject.Predmet.OstaliListFormatedWithAdressOIB>
    <izvorni_sadrzaj>
      <item>Edvin Šimunov</item>
    </izvorni_sadrzaj>
    <derivirana_varijabla naziv="DomainObject.Predmet.OstaliListFormatedWithAdressOIB_1">
      <item>Edvin Šimunov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</item>
    </izvorni_sadrzaj>
    <derivirana_varijabla naziv="DomainObject.Predmet.OstaliListNazivFormatedOIB_1">
      <item>Edvin Šimunov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KRŠI društvo s ograničenom odgovornošću za proizvodnju, trgovinu i usluge</izvorni_sadrzaj>
    <derivirana_varijabla naziv="DomainObject.Predmet.StrankaIDrugi_1">KRŠI društvo s ograničenom odgovornošću za proizvodnju, trgovinu i usluge</derivirana_varijabla>
  </DomainObject.Predmet.StrankaIDrugi>
  <DomainObject.Predmet.ProtustrankaIDrugi>
    <izvorni_sadrzaj>BRALA TRADE d.o.o. Islam Latinski</izvorni_sadrzaj>
    <derivirana_varijabla naziv="DomainObject.Predmet.ProtustrankaIDrugi_1">BRALA TRADE d.o.o. Islam Latinski</derivirana_varijabla>
  </DomainObject.Predmet.ProtustrankaIDrugi>
  <DomainObject.Predmet.StrankaIDrugiAdressOIB>
    <izvorni_sadrzaj>KRŠI društvo s ograničenom odgovornošću za proizvodnju, trgovinu i usluge, OIB 41856029235, Ulica Braće Radić/bb, Posedarje</izvorni_sadrzaj>
    <derivirana_varijabla naziv="DomainObject.Predmet.StrankaIDrugiAdressOIB_1">KRŠI društvo s ograničenom odgovornošću za proizvodnju, trgovinu i usluge, OIB 41856029235, Ulica Braće Radić/bb, Posedarje</derivirana_varijabla>
  </DomainObject.Predmet.StrankaIDrugiAdressOIB>
  <DomainObject.Predmet.ProtustrankaIDrugiAdressOIB>
    <izvorni_sadrzaj>BRALA TRADE d.o.o. Islam Latinski, OIB 00634371639, Zadar</izvorni_sadrzaj>
    <derivirana_varijabla naziv="DomainObject.Predmet.ProtustrankaIDrugiAdressOIB_1">BRALA TRADE d.o.o. Islam Latinski, OIB 00634371639,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2013.</izvorni_sadrzaj>
    <derivirana_varijabla naziv="DomainObject.Predmet.OdlukaRjesenje.DatumDonosenjaOdluke_1">16. svibnja 2013.</derivirana_varijabla>
  </DomainObject.Predmet.OdlukaRjesenje.DatumDonosenjaOdluke>
  <DomainObject.Predmet.OdlukaRjesenje.DatumPravomocnosti>
    <izvorni_sadrzaj>11. lipnja 2013.</izvorni_sadrzaj>
    <derivirana_varijabla naziv="DomainObject.Predmet.OdlukaRjesenje.DatumPravomocnosti_1">11. lipnja 2013.</derivirana_varijabla>
  </DomainObject.Predmet.OdlukaRjesenje.DatumPravomocnosti>
  <DomainObject.Predmet.OdlukaRjesenje.Oznaka>
    <izvorni_sadrzaj>St-144/2012-53</izvorni_sadrzaj>
    <derivirana_varijabla naziv="DomainObject.Predmet.OdlukaRjesenje.Oznaka_1">St-144/2012-53</derivirana_varijabla>
  </DomainObject.Predmet.OdlukaRjesenje.Oznaka>
  <DomainObject.Predmet.SudioniciListNaziv>
    <izvorni_sadrzaj>
      <item>KRŠI društvo s ograničenom odgovornošću za proizvodnju, trgovinu i usluge</item>
      <item>BRALA TRADE d.o.o. Islam Latinski</item>
      <item>Edvin Šimunov</item>
    </izvorni_sadrzaj>
    <derivirana_varijabla naziv="DomainObject.Predmet.SudioniciListNaziv_1">
      <item>KRŠI društvo s ograničenom odgovornošću za proizvodnju, trgovinu i usluge</item>
      <item>BRALA TRADE d.o.o. Islam Latinski</item>
      <item>Edvin Šimunov</item>
    </derivirana_varijabla>
  </DomainObject.Predmet.SudioniciListNaziv>
  <DomainObject.Predmet.SudioniciListAdressOIB>
    <izvorni_sadrzaj>
      <item>KRŠI društvo s ograničenom odgovornošću za proizvodnju, trgovinu i usluge, OIB 41856029235, Ulica Braće Radić/bb,Posedarje</item>
      <item>BRALA TRADE d.o.o. Islam Latinski, OIB 00634371639, Zadar</item>
      <item>Edvin Šimunov</item>
    </izvorni_sadrzaj>
    <derivirana_varijabla naziv="DomainObject.Predmet.SudioniciListAdressOIB_1">
      <item>KRŠI društvo s ograničenom odgovornošću za proizvodnju, trgovinu i usluge, OIB 41856029235, Ulica Braće Radić/bb,Posedarje</item>
      <item>BRALA TRADE d.o.o. Islam Latinski, OIB 00634371639, Zadar</item>
      <item>Edvin Šimunov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41856029235</item>
      <item>, OIB 00634371639</item>
      <item>, OIB null</item>
    </izvorni_sadrzaj>
    <derivirana_varijabla naziv="DomainObject.Predmet.SudioniciListNazivOIB_1">
      <item>, OIB 41856029235</item>
      <item>, OIB 00634371639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327</properties:Words>
  <properties:Characters>1562</properties:Characters>
  <properties:Lines>61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2016-05-04T06:03:00Z</dcterms:created>
  <dc:creator>Ardena Bajlo</dc:creator>
  <cp:lastModifiedBy>Martina Kalmeta</cp:lastModifiedBy>
  <cp:lastPrinted>2016-05-06T05:52:00Z</cp:lastPrinted>
  <dcterms:modified xmlns:xsi="http://www.w3.org/2001/XMLSchema-instance" xsi:type="dcterms:W3CDTF">2016-05-06T05:59:00Z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