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D92582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D92582">
                    <w:rPr>
                      <w:sz w:val="22"/>
                      <w:szCs w:val="22"/>
                    </w:rPr>
                    <w:t>676</w:t>
                  </w:r>
                  <w:r w:rsidR="00D95CE2">
                    <w:rPr>
                      <w:sz w:val="22"/>
                      <w:szCs w:val="22"/>
                    </w:rPr>
                    <w:t>/201</w:t>
                  </w:r>
                  <w:r w:rsidR="00D92582">
                    <w:rPr>
                      <w:sz w:val="22"/>
                      <w:szCs w:val="22"/>
                    </w:rPr>
                    <w:t>8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C5660A">
                    <w:rPr>
                      <w:sz w:val="22"/>
                      <w:szCs w:val="22"/>
                    </w:rPr>
                    <w:t>2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dfc9eb3" w14:paraId="dfc9eb3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D95CE2" w:rsidP="00995FB2" w:rsidR="00995FB2" w:rsidRPr="00995FB2">
      <w:pPr>
        <w:ind w:firstLine="720"/>
        <w:jc w:val="both"/>
      </w:pPr>
      <w:r>
        <w:tab/>
      </w:r>
      <w:r w:rsidR="00995FB2" w:rsidRPr="00995FB2">
        <w:t xml:space="preserve">Trgovački sud u Osijeku po sucu pojedincu mr. sc. Mirjani Baran povodom prijedloga predlagatelja </w:t>
      </w:r>
      <w:r w:rsidR="00491933">
        <w:t>Financijske agencije, RC Zagreb, Podružnica Zagreb, Svibanjskih žrtava 1995. broj 1,</w:t>
      </w:r>
      <w:r w:rsidR="007B1554">
        <w:t xml:space="preserve"> za otvaranje stečajnog postupka</w:t>
      </w:r>
      <w:r w:rsidR="00491933">
        <w:t xml:space="preserve"> nad dužnikom </w:t>
      </w:r>
      <w:r w:rsidR="00D92582">
        <w:t>VIRTUA</w:t>
      </w:r>
      <w:r w:rsidR="00C5660A">
        <w:t xml:space="preserve"> </w:t>
      </w:r>
      <w:r w:rsidR="007F6773">
        <w:t xml:space="preserve">d.o.o., </w:t>
      </w:r>
      <w:r w:rsidR="00C5660A">
        <w:t xml:space="preserve">za </w:t>
      </w:r>
      <w:r w:rsidR="00D92582">
        <w:t>informatičku djelatnost</w:t>
      </w:r>
      <w:r w:rsidR="00C5660A">
        <w:t xml:space="preserve">, </w:t>
      </w:r>
      <w:r w:rsidR="007F6773">
        <w:t xml:space="preserve">OIB: </w:t>
      </w:r>
      <w:r w:rsidR="00D92582">
        <w:t>12001556062, MBS: 080613582,</w:t>
      </w:r>
      <w:r w:rsidR="007F6773">
        <w:t xml:space="preserve"> </w:t>
      </w:r>
      <w:r w:rsidR="00C5660A">
        <w:t xml:space="preserve">Zagreb, </w:t>
      </w:r>
      <w:r w:rsidR="00D92582">
        <w:t>Pražnica 8/A</w:t>
      </w:r>
      <w:r w:rsidR="00C945D5">
        <w:t xml:space="preserve">, </w:t>
      </w:r>
      <w:r w:rsidR="00C5660A">
        <w:t>6</w:t>
      </w:r>
      <w:r w:rsidR="007F6773">
        <w:t>. kolovoza</w:t>
      </w:r>
      <w:r w:rsidR="00995FB2" w:rsidRPr="00995FB2">
        <w:t xml:space="preserve"> 2018. </w:t>
      </w:r>
      <w:r w:rsidR="007F6773">
        <w:t xml:space="preserve"> </w:t>
      </w:r>
    </w:p>
    <w:p w:rsidRDefault="00995FB2" w:rsidP="00995FB2" w:rsidR="00995FB2" w:rsidRPr="00995FB2">
      <w:pPr>
        <w:ind w:firstLine="720"/>
        <w:jc w:val="both"/>
        <w:rPr>
          <w:sz w:val="22"/>
          <w:szCs w:val="22"/>
        </w:rPr>
      </w:pPr>
    </w:p>
    <w:p w:rsidRDefault="00995FB2" w:rsidP="00995FB2" w:rsidR="00995FB2" w:rsidRPr="00995FB2">
      <w:pPr>
        <w:jc w:val="center"/>
      </w:pPr>
      <w:r w:rsidRPr="00995FB2">
        <w:t>r i j e š i o      j e</w:t>
      </w:r>
    </w:p>
    <w:p w:rsidRDefault="00995FB2" w:rsidP="00995FB2" w:rsidR="00995FB2" w:rsidRPr="00995FB2">
      <w:pPr>
        <w:jc w:val="center"/>
        <w:rPr>
          <w:b/>
        </w:rPr>
      </w:pPr>
    </w:p>
    <w:p w:rsidRDefault="00995FB2" w:rsidP="00995FB2" w:rsidR="00995FB2" w:rsidRPr="00995FB2">
      <w:pPr>
        <w:numPr>
          <w:ilvl w:val="0"/>
          <w:numId w:val="9"/>
        </w:numPr>
        <w:ind w:firstLine="1418" w:left="0"/>
        <w:contextualSpacing/>
        <w:jc w:val="both"/>
      </w:pPr>
      <w:r w:rsidRPr="00995FB2">
        <w:t xml:space="preserve">Pokreće se prethodni postupak radi utvrđivanja pretpostavki za otvaranje stečajnog postupka nad dužnikom </w:t>
      </w:r>
      <w:r w:rsidR="00D92582">
        <w:t>VIRTUA d.o.o., za informatičku djelatnost, OIB: 12001556062, MBS: 080613582, Zagreb, Pražnica 8/A</w:t>
      </w:r>
      <w:r w:rsidRPr="00995FB2">
        <w:t>.</w:t>
      </w:r>
    </w:p>
    <w:p w:rsidRDefault="00995FB2" w:rsidP="00995FB2" w:rsidR="00995FB2" w:rsidRPr="00995FB2">
      <w:pPr>
        <w:ind w:left="851"/>
        <w:contextualSpacing/>
        <w:jc w:val="both"/>
      </w:pPr>
    </w:p>
    <w:p w:rsidRDefault="00995FB2" w:rsidP="00995FB2" w:rsidR="00995FB2" w:rsidRPr="00995FB2">
      <w:pPr>
        <w:numPr>
          <w:ilvl w:val="0"/>
          <w:numId w:val="9"/>
        </w:numPr>
        <w:ind w:firstLine="1418" w:left="0"/>
        <w:contextualSpacing/>
        <w:jc w:val="both"/>
      </w:pPr>
      <w:r w:rsidRPr="00995FB2">
        <w:t>Zakazuje se ročište radi očitovanja o prijedlogu za otvaranje stečajnog postupka nad gore navedenim dužnikom za dan</w:t>
      </w:r>
    </w:p>
    <w:p w:rsidRDefault="00995FB2" w:rsidP="008D4B30" w:rsidR="00995FB2" w:rsidRPr="00995FB2">
      <w:pPr>
        <w:contextualSpacing/>
        <w:jc w:val="both"/>
      </w:pPr>
    </w:p>
    <w:p w:rsidRDefault="00D92582" w:rsidP="00995FB2" w:rsidR="00995FB2" w:rsidRPr="00995FB2">
      <w:pPr>
        <w:jc w:val="center"/>
        <w:rPr>
          <w:b/>
          <w:u w:val="single"/>
        </w:rPr>
      </w:pPr>
      <w:r>
        <w:rPr>
          <w:b/>
          <w:u w:val="single"/>
        </w:rPr>
        <w:t>3. listopada</w:t>
      </w:r>
      <w:r w:rsidR="00995FB2" w:rsidRPr="00995FB2">
        <w:rPr>
          <w:b/>
          <w:u w:val="single"/>
        </w:rPr>
        <w:t xml:space="preserve"> 2018. godine u </w:t>
      </w:r>
      <w:r w:rsidR="007F6773">
        <w:rPr>
          <w:b/>
          <w:u w:val="single"/>
        </w:rPr>
        <w:t>10,</w:t>
      </w:r>
      <w:r>
        <w:rPr>
          <w:b/>
          <w:u w:val="single"/>
        </w:rPr>
        <w:t>30</w:t>
      </w:r>
      <w:r w:rsidR="00995FB2" w:rsidRPr="00995FB2">
        <w:rPr>
          <w:b/>
          <w:u w:val="single"/>
        </w:rPr>
        <w:t xml:space="preserve"> sati</w:t>
      </w:r>
    </w:p>
    <w:p w:rsidRDefault="00995FB2" w:rsidP="00995FB2" w:rsidR="00995FB2" w:rsidRPr="00995FB2"/>
    <w:p w:rsidRDefault="00995FB2" w:rsidP="00995FB2" w:rsidR="00995FB2" w:rsidRPr="00995FB2">
      <w:pPr>
        <w:ind w:left="709"/>
      </w:pPr>
      <w:r w:rsidRPr="00995FB2">
        <w:tab/>
        <w:t xml:space="preserve">   na koje se pozivaju:</w:t>
      </w:r>
    </w:p>
    <w:p w:rsidRDefault="00995FB2" w:rsidP="00995FB2" w:rsidR="00995FB2" w:rsidRPr="00995FB2">
      <w:pPr>
        <w:ind w:left="709"/>
      </w:pPr>
    </w:p>
    <w:p w:rsidRDefault="00995FB2" w:rsidP="00995FB2" w:rsidR="00995FB2" w:rsidRPr="00995FB2">
      <w:pPr>
        <w:numPr>
          <w:ilvl w:val="0"/>
          <w:numId w:val="8"/>
        </w:numPr>
        <w:tabs>
          <w:tab w:pos="1276" w:val="left"/>
        </w:tabs>
        <w:ind w:firstLine="131" w:left="709"/>
        <w:contextualSpacing/>
      </w:pPr>
      <w:r w:rsidRPr="00995FB2">
        <w:t xml:space="preserve">Predlagatelj: Financijska agencija, Zagreb, Trg Svibanjskih žrtava 1995. </w:t>
      </w:r>
    </w:p>
    <w:p w:rsidRDefault="00995FB2" w:rsidP="00D92582" w:rsidR="00D92582">
      <w:pPr>
        <w:numPr>
          <w:ilvl w:val="0"/>
          <w:numId w:val="8"/>
        </w:numPr>
        <w:tabs>
          <w:tab w:pos="1276" w:val="left"/>
        </w:tabs>
        <w:ind w:firstLine="131"/>
        <w:contextualSpacing/>
      </w:pPr>
      <w:r w:rsidRPr="00995FB2">
        <w:t>Dužnik</w:t>
      </w:r>
      <w:r w:rsidR="00EE4995">
        <w:t>:</w:t>
      </w:r>
      <w:r w:rsidRPr="00995FB2">
        <w:t xml:space="preserve"> </w:t>
      </w:r>
      <w:r w:rsidR="00D92582">
        <w:t xml:space="preserve">VIRTUA d.o.o., za informatičku djelatnost, OIB: 12001556062, MBS: </w:t>
      </w:r>
    </w:p>
    <w:p w:rsidRDefault="00D92582" w:rsidP="00D92582" w:rsidR="00D92582">
      <w:pPr>
        <w:tabs>
          <w:tab w:pos="1276" w:val="left"/>
        </w:tabs>
        <w:ind w:left="720"/>
        <w:contextualSpacing/>
      </w:pPr>
      <w:r>
        <w:tab/>
        <w:t>080613582, Zagreb, Pražnica 8/A</w:t>
      </w:r>
      <w:r w:rsidRPr="00995FB2">
        <w:t xml:space="preserve"> </w:t>
      </w:r>
    </w:p>
    <w:p w:rsidRDefault="00995FB2" w:rsidP="00D92582" w:rsidR="00995FB2">
      <w:pPr>
        <w:numPr>
          <w:ilvl w:val="0"/>
          <w:numId w:val="8"/>
        </w:numPr>
        <w:tabs>
          <w:tab w:pos="1276" w:val="left"/>
        </w:tabs>
        <w:ind w:firstLine="131"/>
        <w:contextualSpacing/>
      </w:pPr>
      <w:r w:rsidRPr="00995FB2">
        <w:t>Zakonsk</w:t>
      </w:r>
      <w:r w:rsidR="00717EE7">
        <w:t>i zastupnik</w:t>
      </w:r>
      <w:r w:rsidRPr="00995FB2">
        <w:t xml:space="preserve"> dužnika, </w:t>
      </w:r>
      <w:r w:rsidR="00D92582">
        <w:t xml:space="preserve">Dino Kulundžić,  OIB: 23421993924, </w:t>
      </w:r>
      <w:r w:rsidR="00CA18F7">
        <w:t xml:space="preserve">Zagreb, </w:t>
      </w:r>
    </w:p>
    <w:p w:rsidRDefault="00D92582" w:rsidP="00D92582" w:rsidR="00D92582">
      <w:pPr>
        <w:tabs>
          <w:tab w:pos="1276" w:val="left"/>
        </w:tabs>
        <w:ind w:left="720"/>
        <w:contextualSpacing/>
      </w:pPr>
      <w:r>
        <w:tab/>
        <w:t>Pražnica 8A</w:t>
      </w:r>
    </w:p>
    <w:p w:rsidRDefault="008C0AD5" w:rsidP="008C0AD5" w:rsidR="008C0AD5" w:rsidRPr="00995FB2">
      <w:pPr>
        <w:tabs>
          <w:tab w:pos="1276" w:val="left"/>
        </w:tabs>
        <w:ind w:left="720"/>
      </w:pPr>
    </w:p>
    <w:p w:rsidRDefault="00995FB2" w:rsidP="00995FB2" w:rsidR="00995FB2">
      <w:pPr>
        <w:tabs>
          <w:tab w:pos="1276" w:val="left"/>
        </w:tabs>
        <w:ind w:left="851"/>
        <w:contextualSpacing/>
      </w:pPr>
      <w:r>
        <w:tab/>
      </w:r>
      <w:r w:rsidRPr="00995FB2">
        <w:t>Pozvane osobe se mogu  o prijedlogu i pisano očitovati.</w:t>
      </w:r>
    </w:p>
    <w:p w:rsidRDefault="001921EC" w:rsidP="00995FB2" w:rsidR="001921EC" w:rsidRPr="00995FB2">
      <w:pPr>
        <w:tabs>
          <w:tab w:pos="1276" w:val="left"/>
        </w:tabs>
        <w:ind w:left="851"/>
        <w:contextualSpacing/>
      </w:pPr>
    </w:p>
    <w:p w:rsidRDefault="00995FB2" w:rsidP="00995FB2" w:rsidR="00995FB2" w:rsidRPr="00995FB2"/>
    <w:p w:rsidRDefault="00995FB2" w:rsidP="00995FB2" w:rsidR="00995FB2" w:rsidRPr="00995FB2">
      <w:pPr>
        <w:jc w:val="center"/>
      </w:pPr>
      <w:r w:rsidRPr="00995FB2">
        <w:t>Obrazloženje</w:t>
      </w:r>
    </w:p>
    <w:p w:rsidRDefault="00995FB2" w:rsidP="00995FB2" w:rsidR="00995FB2" w:rsidRPr="00995FB2">
      <w:pPr>
        <w:jc w:val="both"/>
      </w:pPr>
    </w:p>
    <w:p w:rsidRDefault="00995FB2" w:rsidP="009E5EA7" w:rsidR="009E5EA7">
      <w:pPr>
        <w:ind w:firstLine="1428"/>
        <w:jc w:val="both"/>
      </w:pPr>
      <w:r w:rsidRPr="00995FB2">
        <w:t xml:space="preserve">Prijedlog za otvaranjem stečajnog postupka nad gore navedenim dužnikom podnijela je Financijska agencija, </w:t>
      </w:r>
      <w:r w:rsidR="00630BCB">
        <w:t>odnosno Nagodbeno vijeće</w:t>
      </w:r>
      <w:r w:rsidRPr="00995FB2">
        <w:t>, Zagreb, (u daljnjem tekstu FINA),</w:t>
      </w:r>
      <w:r w:rsidR="00CA18F7">
        <w:t xml:space="preserve"> na </w:t>
      </w:r>
      <w:r w:rsidRPr="00995FB2">
        <w:t xml:space="preserve">temeljem odredbe čl. </w:t>
      </w:r>
      <w:r w:rsidR="00630BCB">
        <w:t>27</w:t>
      </w:r>
      <w:r w:rsidR="00CA18F7">
        <w:t xml:space="preserve">. stavak </w:t>
      </w:r>
      <w:r w:rsidR="00630BCB">
        <w:t>5</w:t>
      </w:r>
      <w:r w:rsidRPr="00995FB2">
        <w:t xml:space="preserve">. </w:t>
      </w:r>
      <w:r w:rsidR="00CA18F7">
        <w:t>Zakona o financijskom poslovanju i predstečajnoj nagodbi</w:t>
      </w:r>
      <w:r w:rsidRPr="00995FB2">
        <w:t xml:space="preserve"> ("Narodne novine" </w:t>
      </w:r>
      <w:r w:rsidR="00CA18F7">
        <w:t>108/12, 114/12, 81/13 i 112/13</w:t>
      </w:r>
      <w:r w:rsidRPr="00995FB2">
        <w:t xml:space="preserve">; dalje u tekstu </w:t>
      </w:r>
      <w:r w:rsidR="00CA18F7">
        <w:t>ZFPP</w:t>
      </w:r>
      <w:r w:rsidRPr="00995FB2">
        <w:t xml:space="preserve">) navodeći </w:t>
      </w:r>
      <w:r w:rsidR="00630BCB">
        <w:t>da je Nagodbeno vijeće ZG05 4. srpnja 2017. donijelo rješe</w:t>
      </w:r>
      <w:r w:rsidR="009E5EA7">
        <w:t>nje o obustavi postupka predste</w:t>
      </w:r>
      <w:r w:rsidR="00630BCB">
        <w:t>č</w:t>
      </w:r>
      <w:r w:rsidR="009E5EA7">
        <w:t>a</w:t>
      </w:r>
      <w:r w:rsidR="00630BCB">
        <w:t xml:space="preserve">jne nagodbe za predmetnog dužnika, postupajući po rješenju Trgovačkog suda u Zagrebu, Stalna služba u Karlovcu,  poslovni broj St-5299/16-14 od 3. ožujka 2017. </w:t>
      </w:r>
    </w:p>
    <w:p w:rsidRDefault="009E5EA7" w:rsidP="009E5EA7" w:rsidR="009E5EA7">
      <w:pPr>
        <w:jc w:val="both"/>
      </w:pPr>
    </w:p>
    <w:p w:rsidRDefault="009E5EA7" w:rsidP="009E5EA7" w:rsidR="009E5EA7">
      <w:pPr>
        <w:jc w:val="both"/>
      </w:pPr>
    </w:p>
    <w:p w:rsidRDefault="009E5EA7" w:rsidP="009E5EA7" w:rsidR="009E5EA7">
      <w:pPr>
        <w:jc w:val="both"/>
      </w:pPr>
    </w:p>
    <w:p w:rsidRDefault="00630BCB" w:rsidP="009E5EA7" w:rsidR="00630BCB">
      <w:pPr>
        <w:jc w:val="both"/>
      </w:pPr>
      <w:r>
        <w:t>kojim se odbacuje prijedlog dužnika za sklapanje predstečajne nagodbe. Kako postoje razlozi za otvaranje stečajnoga postupka, odnosno dužnik u razdoblju dužem od 60 dana ima evidentirane neizvršene osnove za plaćanje</w:t>
      </w:r>
      <w:r w:rsidR="009E5EA7">
        <w:t xml:space="preserve"> to FINA u zakonskom roku podnosi prijedlog za pokretanje stečajnog postupka.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1428"/>
        <w:jc w:val="both"/>
      </w:pPr>
      <w:r w:rsidRPr="00995FB2">
        <w:t>Rješenjem predsjednika Visokog  trgovačkog suda  RH broj 31 Su-</w:t>
      </w:r>
      <w:r w:rsidR="009E5EA7">
        <w:t>236/18-3</w:t>
      </w:r>
      <w:r w:rsidRPr="00995FB2">
        <w:t xml:space="preserve"> od </w:t>
      </w:r>
      <w:r w:rsidR="009E5EA7">
        <w:t>9. ožujka 2018</w:t>
      </w:r>
      <w:r w:rsidRPr="00995FB2">
        <w:t xml:space="preserve">. spis je utupljen Trgovačkom sudu u Osijeku. </w:t>
      </w:r>
    </w:p>
    <w:p w:rsidRDefault="008C0AD5" w:rsidP="00995FB2" w:rsidR="007F7ED1">
      <w:pPr>
        <w:ind w:firstLine="1428"/>
        <w:jc w:val="both"/>
      </w:pPr>
      <w:r>
        <w:t xml:space="preserve"> </w:t>
      </w:r>
    </w:p>
    <w:p w:rsidRDefault="00995FB2" w:rsidP="00995FB2" w:rsidR="00995FB2" w:rsidRPr="00995FB2">
      <w:pPr>
        <w:ind w:firstLine="1428"/>
        <w:jc w:val="both"/>
      </w:pPr>
      <w:r w:rsidRPr="00995FB2">
        <w:t>Na temelju gore navedenog proizlazi kako predlagatelj ima aktivnu legitimaciju za podnošenjem navedenog prijedloga, te je sud u smislu odredbe čl. 115. st. 1. SZ-a, odredio ročište radi ispitivanja uvjeta za otvaranje stečajnog postupka nad dužnikom.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jc w:val="center"/>
      </w:pPr>
      <w:r w:rsidRPr="00995FB2">
        <w:t>U  Osij</w:t>
      </w:r>
      <w:r>
        <w:t xml:space="preserve">eku </w:t>
      </w:r>
      <w:r w:rsidR="006D7A64">
        <w:t>6</w:t>
      </w:r>
      <w:r w:rsidR="008C0AD5">
        <w:t>. kolovoza</w:t>
      </w:r>
      <w:r w:rsidRPr="00995FB2">
        <w:t xml:space="preserve"> 2018.</w:t>
      </w:r>
    </w:p>
    <w:p w:rsidRDefault="00995FB2" w:rsidP="00995FB2" w:rsidR="00995FB2" w:rsidRPr="00995FB2">
      <w:pPr>
        <w:jc w:val="both"/>
      </w:pPr>
    </w:p>
    <w:p w:rsidRDefault="00995FB2" w:rsidP="00617416" w:rsidR="00995FB2" w:rsidRPr="00617416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</w:t>
      </w:r>
      <w:r w:rsidR="007F7ED1">
        <w:t>tečajna sutkinja</w:t>
      </w:r>
    </w:p>
    <w:p w:rsidRDefault="00995FB2" w:rsidP="00617416" w:rsidR="00995FB2" w:rsidRPr="00617416">
      <w:pPr>
        <w:rPr>
          <w:b/>
        </w:rPr>
      </w:pPr>
      <w:r w:rsidRPr="00617416">
        <w:t>Snježana Andrijanić</w:t>
      </w:r>
    </w:p>
    <w:p w:rsidRDefault="00995FB2" w:rsidP="00617416" w:rsidR="00995FB2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</w:t>
      </w:r>
      <w:r w:rsidR="007F7ED1">
        <w:t xml:space="preserve">    </w:t>
      </w:r>
      <w:r>
        <w:t xml:space="preserve"> </w:t>
      </w:r>
      <w:r w:rsidRPr="00617416">
        <w:t xml:space="preserve">  mr. sc. MIRJANA BARAN</w:t>
      </w:r>
    </w:p>
    <w:p w:rsidRDefault="00995FB2" w:rsidP="00995FB2" w:rsidR="00995FB2">
      <w:pPr>
        <w:jc w:val="both"/>
      </w:pPr>
    </w:p>
    <w:p w:rsidRDefault="00995FB2" w:rsidP="00995FB2" w:rsidR="00995FB2" w:rsidRPr="00995FB2">
      <w:pPr>
        <w:jc w:val="both"/>
      </w:pPr>
    </w:p>
    <w:p w:rsidRDefault="00995FB2" w:rsidP="00995FB2" w:rsidR="00995FB2" w:rsidRPr="00995FB2">
      <w:pPr>
        <w:jc w:val="both"/>
      </w:pPr>
      <w:r w:rsidRPr="00995FB2">
        <w:t>Uputa o pravnom lijeku:</w:t>
      </w:r>
    </w:p>
    <w:p w:rsidRDefault="00995FB2" w:rsidP="00995FB2" w:rsidR="00995FB2">
      <w:pPr>
        <w:jc w:val="both"/>
      </w:pPr>
      <w:r w:rsidRPr="00995FB2">
        <w:t xml:space="preserve">Protiv rješenja o pokretanju prethodnog postupka nije dopuštena posebna žalba (čl. 115. st. 1. SZ-a).  </w:t>
      </w:r>
    </w:p>
    <w:p w:rsidRDefault="00995FB2" w:rsidP="00995FB2" w:rsidR="00995FB2" w:rsidRPr="00995FB2">
      <w:pPr>
        <w:jc w:val="both"/>
      </w:pPr>
    </w:p>
    <w:p w:rsidRDefault="00995FB2" w:rsidP="00995FB2" w:rsidR="00995FB2" w:rsidRPr="00995FB2">
      <w:pPr>
        <w:rPr>
          <w:rFonts w:hAnsi="Arial" w:ascii="Arial"/>
          <w:szCs w:val="20"/>
        </w:rPr>
      </w:pPr>
    </w:p>
    <w:p w:rsidRDefault="00995FB2" w:rsidP="00995FB2" w:rsidR="00995FB2" w:rsidRPr="00995FB2">
      <w:pPr>
        <w:rPr>
          <w:szCs w:val="20"/>
        </w:rPr>
      </w:pPr>
      <w:r w:rsidRPr="00995FB2">
        <w:rPr>
          <w:szCs w:val="20"/>
        </w:rPr>
        <w:t>DNA:</w:t>
      </w:r>
      <w:r w:rsidRPr="00995FB2">
        <w:rPr>
          <w:szCs w:val="20"/>
        </w:rPr>
        <w:br/>
        <w:t>- predlagatelj - FINA,</w:t>
      </w:r>
    </w:p>
    <w:p w:rsidRDefault="00995FB2" w:rsidP="006D7A64" w:rsidR="00995FB2" w:rsidRPr="00995FB2">
      <w:pPr>
        <w:rPr>
          <w:szCs w:val="20"/>
        </w:rPr>
      </w:pPr>
      <w:r w:rsidRPr="00995FB2">
        <w:rPr>
          <w:szCs w:val="20"/>
        </w:rPr>
        <w:t xml:space="preserve">- dužnik </w:t>
      </w:r>
      <w:r w:rsidR="006D7A64">
        <w:t xml:space="preserve"> </w:t>
      </w:r>
    </w:p>
    <w:p w:rsidRDefault="00995FB2" w:rsidP="00995FB2" w:rsidR="00995FB2" w:rsidRPr="00995FB2">
      <w:pPr>
        <w:rPr>
          <w:szCs w:val="20"/>
        </w:rPr>
      </w:pPr>
      <w:r w:rsidRPr="00995FB2">
        <w:rPr>
          <w:szCs w:val="20"/>
        </w:rPr>
        <w:t xml:space="preserve">- zakon. zastup.  </w:t>
      </w:r>
      <w:r w:rsidR="008C0AD5">
        <w:rPr>
          <w:szCs w:val="20"/>
        </w:rPr>
        <w:t xml:space="preserve"> </w:t>
      </w:r>
    </w:p>
    <w:p w:rsidRDefault="00995FB2" w:rsidP="00995FB2" w:rsidR="00995FB2">
      <w:pPr>
        <w:rPr>
          <w:szCs w:val="20"/>
        </w:rPr>
      </w:pPr>
      <w:r w:rsidRPr="00995FB2">
        <w:rPr>
          <w:szCs w:val="20"/>
        </w:rPr>
        <w:t>- na e-oglasnu ploču suda</w:t>
      </w:r>
    </w:p>
    <w:p w:rsidRDefault="006D7A64" w:rsidP="00995FB2" w:rsidR="008D4B30" w:rsidRPr="00995FB2">
      <w:pPr>
        <w:rPr>
          <w:szCs w:val="20"/>
        </w:rPr>
      </w:pPr>
      <w:r>
        <w:rPr>
          <w:szCs w:val="20"/>
        </w:rPr>
        <w:t xml:space="preserve">- </w:t>
      </w:r>
      <w:r w:rsidR="008D4B30">
        <w:rPr>
          <w:szCs w:val="20"/>
        </w:rPr>
        <w:t xml:space="preserve">Roč. </w:t>
      </w:r>
      <w:r w:rsidR="008C0AD5">
        <w:rPr>
          <w:szCs w:val="20"/>
        </w:rPr>
        <w:t>26/9</w:t>
      </w:r>
    </w:p>
    <w:p w:rsidRDefault="00995FB2" w:rsidP="00995FB2" w:rsidR="00995FB2" w:rsidRPr="00995FB2">
      <w:pPr>
        <w:rPr>
          <w:rFonts w:hAnsi="Arial" w:ascii="Arial"/>
          <w:szCs w:val="20"/>
        </w:rPr>
      </w:pPr>
    </w:p>
    <w:p w:rsidRDefault="001716CD" w:rsidP="00995FB2" w:rsidR="001716CD">
      <w:pPr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0607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</w:t>
    </w:r>
    <w:r w:rsidR="009E5EA7">
      <w:t>676/2018</w:t>
    </w:r>
    <w:r w:rsidR="008D4B30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4"/>
  </w:num>
  <w:num w:numId="5">
    <w:abstractNumId w:val="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B7ED4"/>
    <w:rsid w:val="001D7DC0"/>
    <w:rsid w:val="001E315F"/>
    <w:rsid w:val="001F3355"/>
    <w:rsid w:val="002555BE"/>
    <w:rsid w:val="00274EC6"/>
    <w:rsid w:val="003110DD"/>
    <w:rsid w:val="00361BFF"/>
    <w:rsid w:val="00364EB7"/>
    <w:rsid w:val="003908EC"/>
    <w:rsid w:val="003E4468"/>
    <w:rsid w:val="00400D51"/>
    <w:rsid w:val="004049C3"/>
    <w:rsid w:val="00463C3F"/>
    <w:rsid w:val="00491933"/>
    <w:rsid w:val="004A5B00"/>
    <w:rsid w:val="004C021F"/>
    <w:rsid w:val="004C1BC6"/>
    <w:rsid w:val="005225A9"/>
    <w:rsid w:val="005260B0"/>
    <w:rsid w:val="005334A7"/>
    <w:rsid w:val="0059612B"/>
    <w:rsid w:val="005A3617"/>
    <w:rsid w:val="005B5061"/>
    <w:rsid w:val="005F020C"/>
    <w:rsid w:val="005F161D"/>
    <w:rsid w:val="00616E68"/>
    <w:rsid w:val="00630400"/>
    <w:rsid w:val="00630BCB"/>
    <w:rsid w:val="006320D2"/>
    <w:rsid w:val="006414F4"/>
    <w:rsid w:val="00667351"/>
    <w:rsid w:val="00681766"/>
    <w:rsid w:val="00692719"/>
    <w:rsid w:val="00696430"/>
    <w:rsid w:val="006B1CD3"/>
    <w:rsid w:val="006D7A64"/>
    <w:rsid w:val="006E7282"/>
    <w:rsid w:val="00707BD2"/>
    <w:rsid w:val="00717EE7"/>
    <w:rsid w:val="00720319"/>
    <w:rsid w:val="00740D9B"/>
    <w:rsid w:val="0075404A"/>
    <w:rsid w:val="007667D7"/>
    <w:rsid w:val="00775AD5"/>
    <w:rsid w:val="00783908"/>
    <w:rsid w:val="007B1554"/>
    <w:rsid w:val="007C75AC"/>
    <w:rsid w:val="007F6773"/>
    <w:rsid w:val="007F7ED1"/>
    <w:rsid w:val="00802450"/>
    <w:rsid w:val="008169C7"/>
    <w:rsid w:val="00830607"/>
    <w:rsid w:val="00850ECF"/>
    <w:rsid w:val="00883522"/>
    <w:rsid w:val="008912F6"/>
    <w:rsid w:val="008C0AD5"/>
    <w:rsid w:val="008D1548"/>
    <w:rsid w:val="008D4B30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9E5EA7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92F3A"/>
    <w:rsid w:val="00C05BEE"/>
    <w:rsid w:val="00C13E72"/>
    <w:rsid w:val="00C24C2D"/>
    <w:rsid w:val="00C3258D"/>
    <w:rsid w:val="00C5660A"/>
    <w:rsid w:val="00C657DA"/>
    <w:rsid w:val="00C82963"/>
    <w:rsid w:val="00C945D5"/>
    <w:rsid w:val="00CA18F7"/>
    <w:rsid w:val="00CA7F62"/>
    <w:rsid w:val="00CB16AA"/>
    <w:rsid w:val="00CC1E31"/>
    <w:rsid w:val="00CC6607"/>
    <w:rsid w:val="00D04D90"/>
    <w:rsid w:val="00D25127"/>
    <w:rsid w:val="00D465E7"/>
    <w:rsid w:val="00D6060B"/>
    <w:rsid w:val="00D61325"/>
    <w:rsid w:val="00D668C9"/>
    <w:rsid w:val="00D71279"/>
    <w:rsid w:val="00D87EF8"/>
    <w:rsid w:val="00D92582"/>
    <w:rsid w:val="00D95CE2"/>
    <w:rsid w:val="00DF2CDA"/>
    <w:rsid w:val="00E42342"/>
    <w:rsid w:val="00E63D95"/>
    <w:rsid w:val="00E65B69"/>
    <w:rsid w:val="00E958F4"/>
    <w:rsid w:val="00ED74DC"/>
    <w:rsid w:val="00EE4995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06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06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06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06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06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06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06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06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06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06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kolovoza 2018.</izvorni_sadrzaj>
    <derivirana_varijabla naziv="DomainObject.DatumDonosenjaOdluke_1">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St-676/2018</izvorni_sadrzaj>
    <derivirana_varijabla naziv="DomainObject.Predmet.OznakaBroj_1">St-676/2018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VIRTUA d.o.o.</izvorni_sadrzaj>
    <derivirana_varijabla naziv="DomainObject.Predmet.ProtustrankaFormated_1">  VIRTUA d.o.o.</derivirana_varijabla>
  </DomainObject.Predmet.ProtustrankaFormated>
  <DomainObject.Predmet.ProtustrankaFormatedOIB>
    <izvorni_sadrzaj>  VIRTUA d.o.o., OIB 12001556062</izvorni_sadrzaj>
    <derivirana_varijabla naziv="DomainObject.Predmet.ProtustrankaFormatedOIB_1">  VIRTUA d.o.o., OIB 12001556062</derivirana_varijabla>
  </DomainObject.Predmet.ProtustrankaFormatedOIB>
  <DomainObject.Predmet.ProtustrankaFormatedWithAdress>
    <izvorni_sadrzaj> VIRTUA d.o.o., Pražnica 8/A, 10000 Zagreb</izvorni_sadrzaj>
    <derivirana_varijabla naziv="DomainObject.Predmet.ProtustrankaFormatedWithAdress_1"> VIRTUA d.o.o., Pražnica 8/A, 10000 Zagreb</derivirana_varijabla>
  </DomainObject.Predmet.ProtustrankaFormatedWithAdress>
  <DomainObject.Predmet.ProtustrankaFormatedWithAdressOIB>
    <izvorni_sadrzaj> VIRTUA d.o.o., OIB 12001556062, Pražnica 8/A, 10000 Zagreb</izvorni_sadrzaj>
    <derivirana_varijabla naziv="DomainObject.Predmet.ProtustrankaFormatedWithAdressOIB_1"> VIRTUA d.o.o., OIB 12001556062, Pražnica 8/A, 10000 Zagreb</derivirana_varijabla>
  </DomainObject.Predmet.ProtustrankaFormatedWithAdressOIB>
  <DomainObject.Predmet.ProtustrankaWithAdress>
    <izvorni_sadrzaj>VIRTUA d.o.o. Pražnica 8/A, 10000 Zagreb</izvorni_sadrzaj>
    <derivirana_varijabla naziv="DomainObject.Predmet.ProtustrankaWithAdress_1">VIRTUA d.o.o. Pražnica 8/A, 10000 Zagreb</derivirana_varijabla>
  </DomainObject.Predmet.ProtustrankaWithAdress>
  <DomainObject.Predmet.ProtustrankaWithAdressOIB>
    <izvorni_sadrzaj>VIRTUA d.o.o., OIB 12001556062, Pražnica 8/A, 10000 Zagreb</izvorni_sadrzaj>
    <derivirana_varijabla naziv="DomainObject.Predmet.ProtustrankaWithAdressOIB_1">VIRTUA d.o.o., OIB 12001556062, Pražnica 8/A, 10000 Zagreb</derivirana_varijabla>
  </DomainObject.Predmet.ProtustrankaWithAdressOIB>
  <DomainObject.Predmet.ProtustrankaNazivFormated>
    <izvorni_sadrzaj>VIRTUA d.o.o.</izvorni_sadrzaj>
    <derivirana_varijabla naziv="DomainObject.Predmet.ProtustrankaNazivFormated_1">VIRTUA d.o.o.</derivirana_varijabla>
  </DomainObject.Predmet.ProtustrankaNazivFormated>
  <DomainObject.Predmet.ProtustrankaNazivFormatedOIB>
    <izvorni_sadrzaj>VIRTUA d.o.o., OIB 12001556062</izvorni_sadrzaj>
    <derivirana_varijabla naziv="DomainObject.Predmet.ProtustrankaNazivFormatedOIB_1">VIRTUA d.o.o., OIB 12001556062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VIRTUA d.o.o.</item>
    </izvorni_sadrzaj>
    <derivirana_varijabla naziv="DomainObject.Predmet.ProtuStrankaListFormated_1">
      <item>VIRTUA d.o.o.</item>
    </derivirana_varijabla>
  </DomainObject.Predmet.ProtuStrankaListFormated>
  <DomainObject.Predmet.ProtuStrankaListFormatedOIB>
    <izvorni_sadrzaj>
      <item>VIRTUA d.o.o., OIB 12001556062</item>
    </izvorni_sadrzaj>
    <derivirana_varijabla naziv="DomainObject.Predmet.ProtuStrankaListFormatedOIB_1">
      <item>VIRTUA d.o.o., OIB 12001556062</item>
    </derivirana_varijabla>
  </DomainObject.Predmet.ProtuStrankaListFormatedOIB>
  <DomainObject.Predmet.ProtuStrankaListFormatedWithAdress>
    <izvorni_sadrzaj>
      <item>VIRTUA d.o.o., Pražnica 8/A, 10000 Zagreb</item>
    </izvorni_sadrzaj>
    <derivirana_varijabla naziv="DomainObject.Predmet.ProtuStrankaListFormatedWithAdress_1">
      <item>VIRTUA d.o.o., Pražnica 8/A, 10000 Zagreb</item>
    </derivirana_varijabla>
  </DomainObject.Predmet.ProtuStrankaListFormatedWithAdress>
  <DomainObject.Predmet.ProtuStrankaListFormatedWithAdressOIB>
    <izvorni_sadrzaj>
      <item>VIRTUA d.o.o., OIB 12001556062, Pražnica 8/A, 10000 Zagreb</item>
    </izvorni_sadrzaj>
    <derivirana_varijabla naziv="DomainObject.Predmet.ProtuStrankaListFormatedWithAdressOIB_1">
      <item>VIRTUA d.o.o., OIB 12001556062, Pražnica 8/A, 10000 Zagreb</item>
    </derivirana_varijabla>
  </DomainObject.Predmet.ProtuStrankaListFormatedWithAdressOIB>
  <DomainObject.Predmet.ProtuStrankaListNazivFormated>
    <izvorni_sadrzaj>
      <item>VIRTUA d.o.o.</item>
    </izvorni_sadrzaj>
    <derivirana_varijabla naziv="DomainObject.Predmet.ProtuStrankaListNazivFormated_1">
      <item>VIRTUA d.o.o.</item>
    </derivirana_varijabla>
  </DomainObject.Predmet.ProtuStrankaListNazivFormated>
  <DomainObject.Predmet.ProtuStrankaListNazivFormatedOIB>
    <izvorni_sadrzaj>
      <item>VIRTUA d.o.o., OIB 12001556062</item>
    </izvorni_sadrzaj>
    <derivirana_varijabla naziv="DomainObject.Predmet.ProtuStrankaListNazivFormatedOIB_1">
      <item>VIRTUA d.o.o., OIB 12001556062</item>
    </derivirana_varijabla>
  </DomainObject.Predmet.ProtuStrankaListNazivFormatedOIB>
  <DomainObject.Predmet.OstaliListFormated>
    <izvorni_sadrzaj>
      <item>Dino Kulundžić</item>
    </izvorni_sadrzaj>
    <derivirana_varijabla naziv="DomainObject.Predmet.OstaliListFormated_1">
      <item>Dino Kulundžić</item>
    </derivirana_varijabla>
  </DomainObject.Predmet.OstaliListFormated>
  <DomainObject.Predmet.OstaliListFormatedOIB>
    <izvorni_sadrzaj>
      <item>Dino Kulundžić, OIB 23421993924</item>
    </izvorni_sadrzaj>
    <derivirana_varijabla naziv="DomainObject.Predmet.OstaliListFormatedOIB_1">
      <item>Dino Kulundžić, OIB 23421993924</item>
    </derivirana_varijabla>
  </DomainObject.Predmet.OstaliListFormatedOIB>
  <DomainObject.Predmet.OstaliListFormatedWithAdress>
    <izvorni_sadrzaj>
      <item>Dino Kulundžić, Pražnica 8 A, 10000 Zagreb</item>
    </izvorni_sadrzaj>
    <derivirana_varijabla naziv="DomainObject.Predmet.OstaliListFormatedWithAdress_1">
      <item>Dino Kulundžić, Pražnica 8 A, 10000 Zagreb</item>
    </derivirana_varijabla>
  </DomainObject.Predmet.OstaliListFormatedWithAdress>
  <DomainObject.Predmet.OstaliListFormatedWithAdressOIB>
    <izvorni_sadrzaj>
      <item>Dino Kulundžić, OIB 23421993924, Pražnica 8 A, 10000 Zagreb</item>
    </izvorni_sadrzaj>
    <derivirana_varijabla naziv="DomainObject.Predmet.OstaliListFormatedWithAdressOIB_1">
      <item>Dino Kulundžić, OIB 23421993924, Pražnica 8 A, 10000 Zagreb</item>
    </derivirana_varijabla>
  </DomainObject.Predmet.OstaliListFormatedWithAdressOIB>
  <DomainObject.Predmet.OstaliListNazivFormated>
    <izvorni_sadrzaj>
      <item>Dino Kulundžić</item>
    </izvorni_sadrzaj>
    <derivirana_varijabla naziv="DomainObject.Predmet.OstaliListNazivFormated_1">
      <item>Dino Kulundžić</item>
    </derivirana_varijabla>
  </DomainObject.Predmet.OstaliListNazivFormated>
  <DomainObject.Predmet.OstaliListNazivFormatedOIB>
    <izvorni_sadrzaj>
      <item>Dino Kulundžić, OIB 23421993924</item>
    </izvorni_sadrzaj>
    <derivirana_varijabla naziv="DomainObject.Predmet.OstaliListNazivFormatedOIB_1">
      <item>Dino Kulundžić, OIB 23421993924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2018.</izvorni_sadrzaj>
    <derivirana_varijabla naziv="DomainObject.Datum_1">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VIRTUA d.o.o.</izvorni_sadrzaj>
    <derivirana_varijabla naziv="DomainObject.Predmet.ProtustrankaIDrugi_1">VIRTUA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VIRTUA d.o.o., OIB 12001556062, Pražnica 8/A, 10000 Zagreb</izvorni_sadrzaj>
    <derivirana_varijabla naziv="DomainObject.Predmet.ProtustrankaIDrugiAdressOIB_1">VIRTUA d.o.o., OIB 12001556062, Pražnica 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VIRTUA d.o.o.</item>
      <item>FINA Regionalni centar Zagreb</item>
      <item>Dino Kulundžić</item>
    </izvorni_sadrzaj>
    <derivirana_varijabla naziv="DomainObject.Predmet.SudioniciListNaziv_1">
      <item>VIRTUA d.o.o.</item>
      <item>FINA Regionalni centar Zagreb</item>
      <item>Dino Kulundžić</item>
    </derivirana_varijabla>
  </DomainObject.Predmet.SudioniciListNaziv>
  <DomainObject.Predmet.SudioniciListAdressOIB>
    <izvorni_sadrzaj>
      <item>VIRTUA d.o.o., OIB 12001556062, Pražnica 8/A,10000 Zagreb</item>
      <item>FINA Regionalni centar Zagreb, OIB 85821130368, Ilica 307,10000 Zagreb</item>
      <item>Dino Kulundžić, OIB 23421993924, Pražnica 8 A,10000 Zagreb</item>
    </izvorni_sadrzaj>
    <derivirana_varijabla naziv="DomainObject.Predmet.SudioniciListAdressOIB_1">
      <item>VIRTUA d.o.o., OIB 12001556062, Pražnica 8/A,10000 Zagreb</item>
      <item>FINA Regionalni centar Zagreb, OIB 85821130368, Ilica 307,10000 Zagreb</item>
      <item>Dino Kulundžić, OIB 23421993924, Pražnica 8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12001556062</item>
      <item>, OIB 85821130368</item>
      <item>, OIB 23421993924</item>
    </izvorni_sadrzaj>
    <derivirana_varijabla naziv="DomainObject.Predmet.SudioniciListNazivOIB_1">
      <item>, OIB 12001556062</item>
      <item>, OIB 85821130368</item>
      <item>, OIB 23421993924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2443</properties:Characters>
  <properties:Lines>84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2018-08-06T10:14:00Z</dcterms:created>
  <dc:creator>Snježana Andrijanić</dc:creator>
  <cp:lastModifiedBy>Snježana Andrijanić</cp:lastModifiedBy>
  <cp:lastPrinted>2018-08-06T10:13:00Z</cp:lastPrinted>
  <dcterms:modified xmlns:xsi="http://www.w3.org/2001/XMLSchema-instance" xsi:type="dcterms:W3CDTF">2018-08-07T12:37:00Z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(10 St-676-17 rješenje o pokretanju , ročište iz predstečaja.docx)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