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7ee2" w14:paraId="7007ee2" w:rsidRDefault="00087CDC" w:rsidP="00087CDC" w:rsidR="00087CDC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87CDC" w:rsidP="00087CDC" w:rsidR="00087CDC">
      <w:pPr>
        <w:spacing w:after="0"/>
      </w:pPr>
    </w:p>
    <w:p w:rsidRDefault="00087CDC" w:rsidP="00087CDC" w:rsidR="00087CDC">
      <w:pPr>
        <w:spacing w:after="0"/>
      </w:pPr>
    </w:p>
    <w:p w:rsidRDefault="00087CDC" w:rsidP="00087CDC" w:rsidR="00087CDC">
      <w:pPr>
        <w:spacing w:after="0"/>
      </w:pPr>
      <w:r>
        <w:t xml:space="preserve">        REPUBLIKA HRVATSKA</w:t>
      </w:r>
    </w:p>
    <w:p w:rsidRDefault="00087CDC" w:rsidP="00087CDC" w:rsidR="00087CDC">
      <w:pPr>
        <w:spacing w:after="0"/>
      </w:pPr>
      <w:r>
        <w:t>TRGOVAČKI SUD U VARAŽDINU</w:t>
      </w:r>
    </w:p>
    <w:p w:rsidRDefault="00087CDC" w:rsidP="00087CDC" w:rsidR="00087CDC">
      <w:pPr>
        <w:spacing w:after="0"/>
      </w:pPr>
      <w:r>
        <w:t xml:space="preserve">                Braće Radić 2/II</w:t>
      </w:r>
    </w:p>
    <w:p w:rsidRDefault="00087CDC" w:rsidP="00087CDC" w:rsidR="00087CDC">
      <w:pPr>
        <w:spacing w:after="0"/>
      </w:pPr>
    </w:p>
    <w:p w:rsidRDefault="00087CDC" w:rsidP="00087CDC" w:rsidR="00087CDC">
      <w:pPr>
        <w:pStyle w:val="SudNaziv"/>
        <w:rPr>
          <w:b w:val="false"/>
        </w:rPr>
      </w:pPr>
    </w:p>
    <w:p w:rsidRDefault="00087CDC" w:rsidP="00087CDC" w:rsidR="00087CDC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087CDC" w:rsidP="00087CDC" w:rsidR="00087CDC">
      <w:pPr>
        <w:pStyle w:val="SudNaziv"/>
        <w:rPr>
          <w:b w:val="false"/>
        </w:rPr>
      </w:pPr>
    </w:p>
    <w:p w:rsidRDefault="00087CDC" w:rsidP="00087CDC" w:rsidR="00087CDC">
      <w:pPr>
        <w:spacing w:after="0"/>
        <w:jc w:val="center"/>
      </w:pPr>
      <w:r>
        <w:t>R  J  E  Š  E  NJ  E</w:t>
      </w:r>
    </w:p>
    <w:p w:rsidRDefault="00087CDC" w:rsidP="00087CDC" w:rsidR="00087CDC">
      <w:pPr>
        <w:spacing w:after="0"/>
        <w:jc w:val="center"/>
      </w:pP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FIT SPORT j.d.o.o., OIB: 41184595826 sa sjedištem u Ljudevita Gaja 12, 42000 Varaždin</w:t>
      </w:r>
      <w:r>
        <w:rPr>
          <w:rStyle w:val="Naglaeno"/>
          <w:b w:val="false"/>
        </w:rPr>
        <w:t>,</w:t>
      </w:r>
      <w:r>
        <w:t xml:space="preserve"> 30. svibnja 2017.,</w:t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center"/>
      </w:pPr>
      <w:r>
        <w:t>r i j e š i o     j e</w:t>
      </w:r>
    </w:p>
    <w:p w:rsidRDefault="00087CDC" w:rsidP="00087CDC" w:rsidR="00087CDC">
      <w:pPr>
        <w:spacing w:after="0"/>
        <w:jc w:val="center"/>
      </w:pPr>
    </w:p>
    <w:p w:rsidRDefault="00087CDC" w:rsidP="00087CDC" w:rsidR="00087CDC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FIT SPORT j.d.o.o., OIB: 41184595826 sa sjedištem u Ljudevita Gaja 12,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087CDC" w:rsidP="00087CDC" w:rsidR="00087CDC">
      <w:pPr>
        <w:spacing w:after="0"/>
        <w:ind w:firstLine="708"/>
        <w:jc w:val="both"/>
      </w:pPr>
    </w:p>
    <w:p w:rsidRDefault="00087CDC" w:rsidP="00087CDC" w:rsidR="00087CDC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St-799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087CDC" w:rsidP="00087CDC" w:rsidR="00087CDC">
      <w:pPr>
        <w:spacing w:after="0"/>
        <w:ind w:firstLine="708"/>
        <w:jc w:val="both"/>
      </w:pPr>
    </w:p>
    <w:p w:rsidRDefault="00087CDC" w:rsidP="00087CDC" w:rsidR="00087CDC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FIT SPORT j.d.o.o., OIB: 41184595826 sa sjedištem u Ljudevita Gaja 12, 42000 Varaždin</w:t>
      </w:r>
      <w:r>
        <w:t>.</w:t>
      </w:r>
    </w:p>
    <w:p w:rsidRDefault="00087CDC" w:rsidP="00087CDC" w:rsidR="00087CDC">
      <w:pPr>
        <w:spacing w:after="0"/>
        <w:ind w:firstLine="708"/>
        <w:jc w:val="both"/>
      </w:pPr>
    </w:p>
    <w:p w:rsidRDefault="00087CDC" w:rsidP="00087CDC" w:rsidR="00087CDC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FIT SPORT j.d.o.o., OIB: 41184595826 sa sjedištem u Ljudevita Gaja 12, 42000 Varaždin</w:t>
      </w:r>
      <w:r>
        <w:t>.</w:t>
      </w:r>
    </w:p>
    <w:p w:rsidRDefault="00087CDC" w:rsidP="00087CDC" w:rsidR="00087CDC">
      <w:pPr>
        <w:spacing w:after="0"/>
        <w:jc w:val="center"/>
      </w:pPr>
    </w:p>
    <w:p w:rsidRDefault="00087CDC" w:rsidP="00087CDC" w:rsidR="00087CDC">
      <w:pPr>
        <w:spacing w:after="0"/>
        <w:jc w:val="center"/>
      </w:pPr>
      <w:r>
        <w:t>Obrazloženje</w:t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tab/>
        <w:t>Predlagatelj Financijska</w:t>
      </w:r>
      <w:r>
        <w:t xml:space="preserve"> agencija podnio je ovome sudu 20</w:t>
      </w:r>
      <w:r>
        <w:t>. svibnja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St-799/16-3</w:t>
      </w:r>
      <w:r>
        <w:rPr>
          <w:rStyle w:val="Naglaeno"/>
          <w:b w:val="false"/>
        </w:rPr>
        <w:t xml:space="preserve"> od 5. listopada 2016. pokrenuo prethodni postupak radi utvrđivanja uvjeta za otvaranje stečajnog postupka, te je ujedno, između ostalog, odredio i ročište radi izjašnjenja o tom prijedlogu.</w:t>
      </w: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 xml:space="preserve">Na navedenom ročištu direktor društva dužnika naveo je da su točni podaci Financijske agencije iz prijedloga za otvaranje stečajnog postupka iz razloga što je žiro račun društva dužnika u neprekidnoj blokadi već </w:t>
      </w:r>
      <w:r>
        <w:rPr>
          <w:rStyle w:val="Naglaeno"/>
          <w:b w:val="false"/>
        </w:rPr>
        <w:t>od 2016.</w:t>
      </w:r>
      <w:r>
        <w:rPr>
          <w:rStyle w:val="Naglaeno"/>
          <w:b w:val="false"/>
        </w:rPr>
        <w:t>, s</w:t>
      </w:r>
      <w:r>
        <w:rPr>
          <w:rStyle w:val="Naglaeno"/>
          <w:b w:val="false"/>
        </w:rPr>
        <w:t xml:space="preserve"> iznosom blokade od oko 14.972,06</w:t>
      </w:r>
      <w:r>
        <w:rPr>
          <w:rStyle w:val="Naglaeno"/>
          <w:b w:val="false"/>
        </w:rPr>
        <w:t xml:space="preserve"> kuna. Naveo je da društvo nema u vlasništvu imovine, te se nije usprotivio da se nad društvom otvori i istodobno zaključi stečaj.</w:t>
      </w: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087CDC" w:rsidP="00087CDC" w:rsidR="00087CDC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087CDC" w:rsidP="00087CDC" w:rsidR="00087CDC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087CDC" w:rsidP="00087CDC" w:rsidR="00087CDC">
      <w:pPr>
        <w:spacing w:after="0"/>
        <w:jc w:val="both"/>
      </w:pPr>
      <w:r>
        <w:tab/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center"/>
      </w:pPr>
      <w:r>
        <w:t>U Varaždinu, 30. svibnja 2017.</w:t>
      </w:r>
    </w:p>
    <w:p w:rsidRDefault="00087CDC" w:rsidP="00087CDC" w:rsidR="00087CDC">
      <w:pPr>
        <w:spacing w:after="0"/>
        <w:jc w:val="center"/>
      </w:pPr>
    </w:p>
    <w:p w:rsidRDefault="00087CDC" w:rsidP="00087CDC" w:rsidR="00087CDC">
      <w:pPr>
        <w:spacing w:after="0"/>
        <w:jc w:val="center"/>
      </w:pPr>
    </w:p>
    <w:p w:rsidRDefault="00087CDC" w:rsidP="00087CDC" w:rsidR="00087C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35E50">
        <w:t xml:space="preserve">    </w:t>
      </w:r>
      <w:bookmarkStart w:name="_GoBack" w:id="0"/>
      <w:bookmarkEnd w:id="0"/>
      <w:r>
        <w:t xml:space="preserve"> SUDAC</w:t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D35E50">
        <w:t>, v.r.</w:t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  <w:r>
        <w:t>UPUTA O PRAVOM LIJEKU:</w:t>
      </w:r>
    </w:p>
    <w:p w:rsidRDefault="00087CDC" w:rsidP="00087CDC" w:rsidR="00087CDC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</w:p>
    <w:p w:rsidRDefault="00087CDC" w:rsidP="00087CDC" w:rsidR="00087CDC">
      <w:pPr>
        <w:spacing w:after="0"/>
        <w:jc w:val="both"/>
      </w:pPr>
      <w:r>
        <w:t>DNA:</w:t>
      </w:r>
    </w:p>
    <w:p w:rsidRDefault="00087CDC" w:rsidP="00087CDC" w:rsidR="00087CDC">
      <w:pPr>
        <w:spacing w:after="0"/>
        <w:jc w:val="both"/>
      </w:pPr>
      <w:r>
        <w:t>1. e-Oglasna ploča ovoga suda</w:t>
      </w:r>
      <w:r>
        <w:tab/>
      </w:r>
    </w:p>
    <w:p w:rsidRDefault="00087CDC" w:rsidP="00087CDC" w:rsidR="00087CD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87CDC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65" w:rsidP="00537B78" w:rsidR="00AA5A65">
      <w:r>
        <w:separator/>
      </w:r>
    </w:p>
  </w:endnote>
  <w:endnote w:id="0" w:type="continuationSeparator">
    <w:p w:rsidRDefault="00AA5A65" w:rsidP="00537B78" w:rsidR="00AA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65" w:rsidP="00537B78" w:rsidR="00AA5A65">
      <w:r>
        <w:separator/>
      </w:r>
    </w:p>
  </w:footnote>
  <w:footnote w:id="0" w:type="continuationSeparator">
    <w:p w:rsidRDefault="00AA5A65" w:rsidP="00537B78" w:rsidR="00AA5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CDC" w:rsidR="008333A9">
    <w:pPr>
      <w:pStyle w:val="Zaglavlje"/>
    </w:pPr>
    <w:r>
      <w:rPr>
        <w:rStyle w:val="PozadinaSvijetloCrvena"/>
        <w:shd w:fill="auto" w:color="auto" w:val="clear"/>
      </w:rPr>
      <w:t>Poslovni broj: 6 St-799/16-9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CDC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A65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E50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07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St-799/2016-9</izvorni_sadrzaj>
    <derivirana_varijabla naziv="DomainObject.Oznaka_1">St-799/2016-9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 SPORT jednostavno društvo s ograničenom odgovornošću za proizvodnju, trgovinu i usluge</izvorni_sadrzaj>
    <derivirana_varijabla naziv="DomainObject.Predmet.ProtustrankaFormated_1">  FIT SPORT jednostavno društvo s ograničenom odgovornošću za proizvodnju, trgovinu i usluge</derivirana_varijabla>
  </DomainObject.Predmet.ProtustrankaFormated>
  <DomainObject.Predmet.ProtustrankaFormatedOIB>
    <izvorni_sadrzaj>  FIT SPORT jednostavno društvo s ograničenom odgovornošću za proizvodnju, trgovinu i usluge, OIB 41184595826</izvorni_sadrzaj>
    <derivirana_varijabla naziv="DomainObject.Predmet.ProtustrankaFormatedOIB_1">  FIT SPORT jednostavno društvo s ograničenom odgovornošću za proizvodnju, trgovinu i usluge, OIB 41184595826</derivirana_varijabla>
  </DomainObject.Predmet.ProtustrankaFormatedOIB>
  <DomainObject.Predmet.ProtustrankaFormatedWithAdress>
    <izvorni_sadrzaj> FIT SPORT jednostavno društvo s ograničenom odgovornošću za proizvodnju, trgovinu i usluge, Ljudevita Gaja 12, 42000 Varaždin</izvorni_sadrzaj>
    <derivirana_varijabla naziv="DomainObject.Predmet.ProtustrankaFormatedWithAdress_1"> FIT SPORT jednostavno društvo s ograničenom odgovornošću za proizvodnju, trgovinu i usluge, Ljudevita Gaja 12, 42000 Varaždin</derivirana_varijabla>
  </DomainObject.Predmet.ProtustrankaFormatedWithAdress>
  <DomainObject.Predmet.ProtustrankaFormatedWithAdressOIB>
    <izvorni_sadrzaj> FIT SPORT jednostavno društvo s ograničenom odgovornošću za proizvodnju, trgovinu i usluge, OIB 41184595826, Ljudevita Gaja 12, 42000 Varaždin</izvorni_sadrzaj>
    <derivirana_varijabla naziv="DomainObject.Predmet.ProtustrankaFormatedWithAdressOIB_1"> FIT SPORT jednostavno društvo s ograničenom odgovornošću za proizvodnju, trgovinu i usluge, OIB 41184595826, Ljudevita Gaja 12, 42000 Varaždin</derivirana_varijabla>
  </DomainObject.Predmet.ProtustrankaFormatedWithAdressOIB>
  <DomainObject.Predmet.ProtustrankaWithAdress>
    <izvorni_sadrzaj>FIT SPORT jednostavno društvo s ograničenom odgovornošću za proizvodnju, trgovinu i usluge Ljudevita Gaja 12, 42000 Varaždin</izvorni_sadrzaj>
    <derivirana_varijabla naziv="DomainObject.Predmet.ProtustrankaWithAdress_1">FIT SPORT jednostavno društvo s ograničenom odgovornošću za proizvodnju, trgovinu i usluge Ljudevita Gaja 12, 42000 Varaždin</derivirana_varijabla>
  </DomainObject.Predmet.ProtustrankaWithAdress>
  <DomainObject.Predmet.ProtustrankaWithAdressOIB>
    <izvorni_sadrzaj>FIT SPORT jednostavno društvo s ograničenom odgovornošću za proizvodnju, trgovinu i usluge, OIB 41184595826, Ljudevita Gaja 12, 42000 Varaždin</izvorni_sadrzaj>
    <derivirana_varijabla naziv="DomainObject.Predmet.ProtustrankaWithAdressOIB_1">FIT SPORT jednostavno društvo s ograničenom odgovornošću za proizvodnju, trgovinu i usluge, OIB 41184595826, Ljudevita Gaja 12, 42000 Varaždin</derivirana_varijabla>
  </DomainObject.Predmet.ProtustrankaWithAdressOIB>
  <DomainObject.Predmet.ProtustrankaNazivFormated>
    <izvorni_sadrzaj>FIT SPORT jednostavno društvo s ograničenom odgovornošću za proizvodnju, trgovinu i usluge</izvorni_sadrzaj>
    <derivirana_varijabla naziv="DomainObject.Predmet.ProtustrankaNazivFormated_1">FIT SPORT jednostavno društvo s ograničenom odgovornošću za proizvodnju, trgovinu i usluge</derivirana_varijabla>
  </DomainObject.Predmet.ProtustrankaNazivFormated>
  <DomainObject.Predmet.ProtustrankaNazivFormatedOIB>
    <izvorni_sadrzaj>FIT SPORT jednostavno društvo s ograničenom odgovornošću za proizvodnju, trgovinu i usluge, OIB 41184595826</izvorni_sadrzaj>
    <derivirana_varijabla naziv="DomainObject.Predmet.ProtustrankaNazivFormatedOIB_1">FIT SPORT jednostavno društvo s ograničenom odgovornošću za proizvodnju, trgovinu i usluge, OIB 41184595826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14972.06</izvorni_sadrzaj>
    <derivirana_varijabla naziv="DomainObject.Predmet.TrenutnaVrijednost_1">14972.06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 SPORT jednostavno društvo s ograničenom odgovornošću za proizvodnju, trgovinu i usluge</item>
    </izvorni_sadrzaj>
    <derivirana_varijabla naziv="DomainObject.Predmet.ProtuStrankaListFormated_1">
      <item>FIT SPORT jednostavno društvo s ograničenom odgovornošću za proizvodnju, trgovinu i usluge</item>
    </derivirana_varijabla>
  </DomainObject.Predmet.ProtuStrankaListFormated>
  <DomainObject.Predmet.ProtuStrankaListFormatedOIB>
    <izvorni_sadrzaj>
      <item>FIT SPORT jednostavno društvo s ograničenom odgovornošću za proizvodnju, trgovinu i usluge, OIB 41184595826</item>
    </izvorni_sadrzaj>
    <derivirana_varijabla naziv="DomainObject.Predmet.ProtuStrankaListFormatedOIB_1">
      <item>FIT SPORT jednostavno društvo s ograničenom odgovornošću za proizvodnju, trgovinu i usluge, OIB 41184595826</item>
    </derivirana_varijabla>
  </DomainObject.Predmet.ProtuStrankaListFormatedOIB>
  <DomainObject.Predmet.ProtuStrankaListFormatedWithAdress>
    <izvorni_sadrzaj>
      <item>FIT SPORT jednostavno društvo s ograničenom odgovornošću za proizvodnju, trgovinu i usluge, Ljudevita Gaja 12, 42000 Varaždin</item>
    </izvorni_sadrzaj>
    <derivirana_varijabla naziv="DomainObject.Predmet.ProtuStrankaListFormatedWithAdress_1">
      <item>FIT SPORT jednostavno društvo s ograničenom odgovornošću za proizvodnju, trgovinu i usluge, Ljudevita Gaja 12, 42000 Varaždin</item>
    </derivirana_varijabla>
  </DomainObject.Predmet.ProtuStrankaListFormatedWithAdress>
  <DomainObject.Predmet.ProtuStrankaListFormatedWithAdressOIB>
    <izvorni_sadrzaj>
      <item>FIT SPORT jednostavno društvo s ograničenom odgovornošću za proizvodnju, trgovinu i usluge, OIB 41184595826, Ljudevita Gaja 12, 42000 Varaždin</item>
    </izvorni_sadrzaj>
    <derivirana_varijabla naziv="DomainObject.Predmet.ProtuStrankaListFormatedWithAdressOIB_1">
      <item>FIT SPORT jednostavno društvo s ograničenom odgovornošću za proizvodnju, trgovinu i usluge, OIB 41184595826, Ljudevita Gaja 12, 42000 Varaždin</item>
    </derivirana_varijabla>
  </DomainObject.Predmet.ProtuStrankaListFormatedWithAdressOIB>
  <DomainObject.Predmet.ProtuStrankaListNazivFormated>
    <izvorni_sadrzaj>
      <item>FIT SPORT jednostavno društvo s ograničenom odgovornošću za proizvodnju, trgovinu i usluge</item>
    </izvorni_sadrzaj>
    <derivirana_varijabla naziv="DomainObject.Predmet.ProtuStrankaListNazivFormated_1">
      <item>FIT SPORT jednostavno društvo s ograničenom odgovornošću za proizvodnju, trgovinu i usluge</item>
    </derivirana_varijabla>
  </DomainObject.Predmet.ProtuStrankaListNazivFormated>
  <DomainObject.Predmet.ProtuStrankaListNazivFormatedOIB>
    <izvorni_sadrzaj>
      <item>FIT SPORT jednostavno društvo s ograničenom odgovornošću za proizvodnju, trgovinu i usluge, OIB 41184595826</item>
    </izvorni_sadrzaj>
    <derivirana_varijabla naziv="DomainObject.Predmet.ProtuStrankaListNazivFormatedOIB_1">
      <item>FIT SPORT jednostavno društvo s ograničenom odgovornošću za proizvodnju, trgovinu i usluge, OIB 41184595826</item>
    </derivirana_varijabla>
  </DomainObject.Predmet.ProtuStrankaListNazivFormatedOIB>
  <DomainObject.Predmet.OstaliListFormated>
    <izvorni_sadrzaj>
      <item>sudski registar</item>
      <item>Ivana Marčec</item>
      <item>Tomislv Kos, odvjetnik</item>
    </izvorni_sadrzaj>
    <derivirana_varijabla naziv="DomainObject.Predmet.OstaliListFormated_1">
      <item>sudski registar</item>
      <item>Ivana Marčec</item>
      <item>Tomislv Kos, odvjetnik</item>
    </derivirana_varijabla>
  </DomainObject.Predmet.OstaliListFormated>
  <DomainObject.Predmet.OstaliListFormatedOIB>
    <izvorni_sadrzaj>
      <item>sudski registar</item>
      <item>Ivana Marčec, OIB 44101397574</item>
      <item>Tomislv Kos, odvjetnik</item>
    </izvorni_sadrzaj>
    <derivirana_varijabla naziv="DomainObject.Predmet.OstaliListFormatedOIB_1">
      <item>sudski registar</item>
      <item>Ivana Marčec, OIB 44101397574</item>
      <item>Tomislv Kos, odvjetnik</item>
    </derivirana_varijabla>
  </DomainObject.Predmet.OstaliListFormatedOIB>
  <DomainObject.Predmet.OstaliListFormatedWithAdress>
    <izvorni_sadrzaj>
      <item>sudski registar</item>
      <item>Ivana Marčec, Zelendvorska 126, 42209 Sračinec</item>
      <item>Tomislv Kos, odvjetnik</item>
    </izvorni_sadrzaj>
    <derivirana_varijabla naziv="DomainObject.Predmet.OstaliListFormatedWithAdress_1">
      <item>sudski registar</item>
      <item>Ivana Marčec, Zelendvorska 126, 42209 Sračinec</item>
      <item>Tomislv Kos, odvjetnik</item>
    </derivirana_varijabla>
  </DomainObject.Predmet.OstaliListFormatedWithAdress>
  <DomainObject.Predmet.OstaliListFormatedWithAdressOIB>
    <izvorni_sadrzaj>
      <item>sudski registar</item>
      <item>Ivana Marčec, OIB 44101397574, Zelendvorska 126, 42209 Sračinec</item>
      <item>Tomislv Kos, odvjetnik</item>
    </izvorni_sadrzaj>
    <derivirana_varijabla naziv="DomainObject.Predmet.OstaliListFormatedWithAdressOIB_1">
      <item>sudski registar</item>
      <item>Ivana Marčec, OIB 44101397574, Zelendvorska 126, 42209 Sračinec</item>
      <item>Tomislv Kos, odvjetnik</item>
    </derivirana_varijabla>
  </DomainObject.Predmet.OstaliListFormatedWithAdressOIB>
  <DomainObject.Predmet.OstaliListNazivFormated>
    <izvorni_sadrzaj>
      <item>sudski registar</item>
      <item>Ivana Marčec</item>
      <item>Tomislv Kos, odvjetnik</item>
    </izvorni_sadrzaj>
    <derivirana_varijabla naziv="DomainObject.Predmet.OstaliListNazivFormated_1">
      <item>sudski registar</item>
      <item>Ivana Marčec</item>
      <item>Tomislv Kos, odvjetnik</item>
    </derivirana_varijabla>
  </DomainObject.Predmet.OstaliListNazivFormated>
  <DomainObject.Predmet.OstaliListNazivFormatedOIB>
    <izvorni_sadrzaj>
      <item>sudski registar</item>
      <item>Ivana Marčec, OIB 44101397574</item>
      <item>Tomislv Kos, odvjetnik</item>
    </izvorni_sadrzaj>
    <derivirana_varijabla naziv="DomainObject.Predmet.OstaliListNazivFormatedOIB_1">
      <item>sudski registar</item>
      <item>Ivana Marčec, OIB 44101397574</item>
      <item>Tomislv Kos,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St-799/2016-9</izvorni_sadrzaj>
    <derivirana_varijabla naziv="DomainObject.PoslovniBrojDokumenta_1">St-799/2016-9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 SPORT jednostavno društvo s ograničenom odgovornošću za proizvodnju, trgovinu i usluge</izvorni_sadrzaj>
    <derivirana_varijabla naziv="DomainObject.Predmet.ProtustrankaIDrugi_1">FIT SPORT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FIT SPORT jednostavno društvo s ograničenom odgovornošću za proizvodnju, trgovinu i usluge, OIB 41184595826, Ljudevita Gaja 12, 42000 Varaždin</izvorni_sadrzaj>
    <derivirana_varijabla naziv="DomainObject.Predmet.ProtustrankaIDrugiAdressOIB_1">FIT SPORT jednostavno društvo s ograničenom odgovornošću za proizvodnju, trgovinu i usluge, OIB 41184595826, Ljudevita Gaja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FIT SPORT jednostavno društvo s ograničenom odgovornošću za proizvodnju, trgovinu i usluge</item>
      <item>sudski registar</item>
      <item>Ivana Marčec</item>
      <item>Tomislv Kos, odvjetnik</item>
    </izvorni_sadrzaj>
    <derivirana_varijabla naziv="DomainObject.Predmet.SudioniciListNaziv_1">
      <item>Financijska agencija</item>
      <item>FIT SPORT jednostavno društvo s ograničenom odgovornošću za proizvodnju, trgovinu i usluge</item>
      <item>sudski registar</item>
      <item>Ivana Marčec</item>
      <item>Tomislv Kos, odvjetnik</item>
    </derivirana_varijabla>
  </DomainObject.Predmet.SudioniciListNaziv>
  <DomainObject.Predmet.SudioniciListAdressOIB>
    <izvorni_sadrzaj>
      <item>Financijska agencija, OIB 85821130368</item>
      <item>FIT SPORT jednostavno društvo s ograničenom odgovornošću za proizvodnju, trgovinu i usluge, OIB 41184595826, Ljudevita Gaja 12,42000 Varaždin</item>
      <item>sudski registar</item>
      <item>Ivana Marčec, OIB 44101397574, Zelendvorska 126,42209 Sračinec</item>
      <item>Tomislv Kos, odvjetnik</item>
    </izvorni_sadrzaj>
    <derivirana_varijabla naziv="DomainObject.Predmet.SudioniciListAdressOIB_1">
      <item>Financijska agencija, OIB 85821130368</item>
      <item>FIT SPORT jednostavno društvo s ograničenom odgovornošću za proizvodnju, trgovinu i usluge, OIB 41184595826, Ljudevita Gaja 12,42000 Varaždin</item>
      <item>sudski registar</item>
      <item>Ivana Marčec, OIB 44101397574, Zelendvorska 126,42209 Sračinec</item>
      <item>Tomislv Kos,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47C65-8793-4CFA-9AB6-60E10DB1F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3536</properties:Characters>
  <properties:Lines>93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2017-05-29T07:04:00Z</cp:lastPrinted>
  <dcterms:modified xmlns:xsi="http://www.w3.org/2001/XMLSchema-instance" xsi:type="dcterms:W3CDTF">2017-05-29T07:04:00Z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St-799/2016-9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