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d322" w14:paraId="a29d322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 w:rsidRPr="00047B69">
      <w:pPr>
        <w:jc w:val="both"/>
      </w:pPr>
    </w:p>
    <w:p w:rsidRDefault="00383E72" w:rsidP="00383E72" w:rsidR="00383E72" w:rsidRPr="00047B69">
      <w:pPr>
        <w:ind w:firstLine="708"/>
        <w:jc w:val="both"/>
      </w:pPr>
      <w:r w:rsidRPr="00047B69">
        <w:t>Trgovački sud u Osijeku, po stečajnom sucu mr. sc. Borisu Vukoviću</w:t>
      </w:r>
      <w:r w:rsidRPr="00047B69">
        <w:rPr>
          <w:color w:val="000000"/>
        </w:rPr>
        <w:t>, povodom prijedloga</w:t>
      </w:r>
      <w:r w:rsidRPr="00047B69">
        <w:t xml:space="preserve"> predlagatelja Republika Hrvatska, Ministarstvo financija, Porezna uprava Područni ured Slavonija i Baranja, Vukovar, OIB 18683136487, zastupana po Županijskom državnom odvjetništvu u Vukovaru za otvaranje stečajnog postupka nad dužnikom  I-NOVA ENERGY d.o.o., Vukovar, </w:t>
      </w:r>
      <w:proofErr w:type="spellStart"/>
      <w:r w:rsidRPr="00047B69">
        <w:t>Priljevo</w:t>
      </w:r>
      <w:proofErr w:type="spellEnd"/>
      <w:r w:rsidRPr="00047B69">
        <w:t xml:space="preserve"> 203, MBS: 030130618, OIB: 49458319606, dana 20. veljače 2017. godine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383E72" w:rsidRPr="00047B69">
        <w:t xml:space="preserve">Dražen </w:t>
      </w:r>
      <w:proofErr w:type="spellStart"/>
      <w:r w:rsidR="00383E72" w:rsidRPr="00047B69">
        <w:t>Majstrović</w:t>
      </w:r>
      <w:proofErr w:type="spellEnd"/>
      <w:r w:rsidR="00383E72" w:rsidRPr="00047B69">
        <w:t>, OIB: 24182942918</w:t>
      </w:r>
      <w:r w:rsidR="00420285" w:rsidRPr="00047B69">
        <w:t>,</w:t>
      </w:r>
      <w:r w:rsidRPr="00047B69">
        <w:t xml:space="preserve"> </w:t>
      </w:r>
      <w:r w:rsidR="00383E72" w:rsidRPr="00047B69">
        <w:t>Osijek, Podravska 20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hanging="426" w:left="284"/>
        <w:jc w:val="both"/>
      </w:pPr>
      <w:r w:rsidRPr="00047B69">
        <w:tab/>
        <w:t>-predujam od 1.000,00 kn u Fond za namirenje troškova stečajnog postupka na žiro-račun Trgovačkog suda u Osijeku broj HR312390 0011300000200 s pozivom na broj HR02 8500 i</w:t>
      </w:r>
    </w:p>
    <w:p w:rsidRDefault="00BB0522" w:rsidP="00BB0522" w:rsidR="00BB0522" w:rsidRPr="00047B69">
      <w:pPr>
        <w:ind w:hanging="426" w:left="284"/>
        <w:jc w:val="both"/>
      </w:pPr>
      <w:r w:rsidRPr="00047B69">
        <w:tab/>
        <w:t>-dodatni iznos predujma u iznosu od 3.500,00 kn na žiro-račun Trgovačkog suda u Osijeku broj HR312390 0011300000200 s pozivom na broj HR05 272-</w:t>
      </w:r>
      <w:r w:rsidR="00383E72" w:rsidRPr="00047B69">
        <w:t>2751</w:t>
      </w:r>
      <w:r w:rsidR="00420285" w:rsidRPr="00047B69">
        <w:t>-16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 po izvršenim uplatama dostaviti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383E72" w:rsidRPr="00047B69">
        <w:t>Dražen</w:t>
      </w:r>
      <w:r w:rsidR="002A76F1" w:rsidRPr="00047B69">
        <w:t>u</w:t>
      </w:r>
      <w:r w:rsidR="00383E72" w:rsidRPr="00047B69">
        <w:t xml:space="preserve"> </w:t>
      </w:r>
      <w:proofErr w:type="spellStart"/>
      <w:r w:rsidR="00383E72" w:rsidRPr="00047B69">
        <w:t>Majstrović</w:t>
      </w:r>
      <w:proofErr w:type="spellEnd"/>
      <w:r w:rsidR="00383E72" w:rsidRPr="00047B69">
        <w:t>, OIB: 24182942918, Osijek, Podravska 20</w:t>
      </w:r>
      <w:r w:rsidR="002A76F1" w:rsidRPr="00047B69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>7. Stečajnog zakona (NN</w:t>
      </w:r>
      <w:r w:rsidR="00A911A5" w:rsidRPr="00047B69">
        <w:t xml:space="preserve"> 71/15)</w:t>
      </w:r>
      <w:r w:rsidRPr="00047B69">
        <w:t xml:space="preserve"> 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BB0522" w:rsidR="00BB0522" w:rsidRPr="00047B69">
      <w:pPr>
        <w:ind w:right="-2"/>
        <w:jc w:val="both"/>
      </w:pPr>
      <w:r w:rsidRPr="00047B69">
        <w:t xml:space="preserve">Popis imovine i obveze dužnika </w:t>
      </w:r>
      <w:r w:rsidR="008C3F9D" w:rsidRPr="00047B69">
        <w:t xml:space="preserve">I-NOVA ENERGY d.o.o., Vukovar, </w:t>
      </w:r>
      <w:proofErr w:type="spellStart"/>
      <w:r w:rsidR="008C3F9D" w:rsidRPr="00047B69">
        <w:t>Priljevo</w:t>
      </w:r>
      <w:proofErr w:type="spellEnd"/>
      <w:r w:rsidR="008C3F9D" w:rsidRPr="00047B69">
        <w:t xml:space="preserve"> 203, MBS: 030130618, OIB: 49458319606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Stečajnog zakona mora sadržavati sve elemente popisa iz st. 1</w:t>
      </w:r>
      <w:r w:rsidR="00E357B8" w:rsidRPr="00047B69">
        <w:t>.</w:t>
      </w:r>
      <w:r w:rsidR="00BB0522" w:rsidRPr="00047B69">
        <w:t xml:space="preserve"> čl. 17</w:t>
      </w:r>
      <w:r w:rsidR="00E357B8" w:rsidRPr="00047B69">
        <w:t>.</w:t>
      </w:r>
      <w:r w:rsidR="00BB0522" w:rsidRPr="00047B69">
        <w:t xml:space="preserve"> Stečajnog zakona te također i podatke o pravnoj i činjeničnoj osnovi u odnosu na svaki dio imovine i obveza, te dokaze, osobito isprave kojima se potvrđuju podaci kao točni i potpuni i da ništa od imovine nije zatajeno.</w:t>
      </w:r>
    </w:p>
    <w:p w:rsidRDefault="00BB0522" w:rsidP="00BB0522" w:rsidR="00BB0522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A8600C" w:rsidP="00A8600C" w:rsidR="00A8600C" w:rsidRPr="00047B69">
      <w:pPr>
        <w:ind w:firstLine="708"/>
        <w:jc w:val="both"/>
      </w:pPr>
      <w:r w:rsidRPr="00047B69">
        <w:t xml:space="preserve">Podneskom zaprimljenim, kod ovog suda dana </w:t>
      </w:r>
      <w:r w:rsidR="005D39A9" w:rsidRPr="00047B69">
        <w:t>09.09</w:t>
      </w:r>
      <w:r w:rsidRPr="00047B69">
        <w:t xml:space="preserve">.2016. godine, vjerovnik </w:t>
      </w:r>
      <w:r w:rsidR="005D39A9" w:rsidRPr="00047B69">
        <w:t>Republika Hrvatska, Ministarstvo financija, Porezna uprava Područni ured Slavonija i Baranja, Vukovar, OIB 18683136487, zastupana po Županijskom državnom odvjetništvu u Vukovaru</w:t>
      </w:r>
      <w:r w:rsidRPr="00047B69">
        <w:t xml:space="preserve">, podnijela je prijedlog za otvaranjem stečajnog postupka nad dužnikom </w:t>
      </w:r>
      <w:r w:rsidR="005D39A9" w:rsidRPr="00047B69">
        <w:t xml:space="preserve">I-NOVA ENERGY d.o.o., Vukovar, </w:t>
      </w:r>
      <w:proofErr w:type="spellStart"/>
      <w:r w:rsidR="005D39A9" w:rsidRPr="00047B69">
        <w:t>Priljevo</w:t>
      </w:r>
      <w:proofErr w:type="spellEnd"/>
      <w:r w:rsidR="005D39A9" w:rsidRPr="00047B69">
        <w:t xml:space="preserve"> 203, MBS: 030130618, OIB: 49458319606</w:t>
      </w:r>
      <w:r w:rsidRPr="00047B69">
        <w:t xml:space="preserve">, uz koji prijedlog je dostavila dokaz o postojanju svoje tražbine i postojanju stečajnog razloga iz članka 6. stav 2. Stečajnog zakona: nesposobnosti za plaćanje. </w:t>
      </w:r>
    </w:p>
    <w:p w:rsidRDefault="006A2C01" w:rsidP="00D131E5" w:rsidR="006A2C01" w:rsidRPr="00047B69">
      <w:pPr>
        <w:ind w:firstLine="708"/>
        <w:jc w:val="both"/>
      </w:pPr>
    </w:p>
    <w:p w:rsidRDefault="00BB0522" w:rsidP="00A8600C" w:rsidR="00FB76BC" w:rsidRPr="00047B69">
      <w:pPr>
        <w:ind w:firstLine="708"/>
        <w:jc w:val="both"/>
      </w:pPr>
      <w:r w:rsidRPr="00047B69">
        <w:t xml:space="preserve">Sud je utvrdio da je predlagatelj ovlašten za podnošenje predmetnoga prijedloga temeljem odredbe čl. </w:t>
      </w:r>
      <w:r w:rsidR="00D64B6E" w:rsidRPr="00047B69">
        <w:t>110</w:t>
      </w:r>
      <w:r w:rsidR="008C6422" w:rsidRPr="00047B69">
        <w:t>.</w:t>
      </w:r>
      <w:r w:rsidRPr="00047B69">
        <w:t xml:space="preserve"> st. </w:t>
      </w:r>
      <w:r w:rsidR="00D64B6E" w:rsidRPr="00047B69">
        <w:t>1.</w:t>
      </w:r>
      <w:r w:rsidRPr="00047B69">
        <w:t xml:space="preserve"> </w:t>
      </w:r>
      <w:r w:rsidR="00095D0F" w:rsidRPr="00047B69">
        <w:rPr>
          <w:color w:val="000000"/>
        </w:rPr>
        <w:t>Stečajnog zakona (NN 71/15: dalje: SZ-a)</w:t>
      </w:r>
      <w:r w:rsidRPr="00047B69">
        <w:t>, a kako osoba iz čl. 110. st. 2. SZ-a nije podnijela prijedlog za otvaranje stečajnog postupka u propisanom roku, sud joj je po službenoj dužnosti naložio plaćanje predujma za namire</w:t>
      </w:r>
      <w:r w:rsidR="00A8600C" w:rsidRPr="00047B69">
        <w:t xml:space="preserve">nje troškova stečajnog postupka, dostavu popisa imovine i obveza dužnika kao i pisanog izvješća o financijsko-gospodarskom stanju dužnika </w:t>
      </w:r>
      <w:r w:rsidRPr="00047B69">
        <w:t>sukladno odredbi čl. 113., čl. 114. SZ-a, te odlučio kao u izreci temeljem odredbi čl. 16., čl.</w:t>
      </w:r>
      <w:r w:rsidR="0014722A" w:rsidRPr="00047B69">
        <w:t xml:space="preserve"> 17., čl. </w:t>
      </w:r>
      <w:r w:rsidR="00734E0A" w:rsidRPr="00047B69">
        <w:t>117</w:t>
      </w:r>
      <w:r w:rsidR="00813573" w:rsidRPr="00047B69">
        <w:t>.</w:t>
      </w:r>
      <w:r w:rsidR="00734E0A" w:rsidRPr="00047B69">
        <w:t xml:space="preserve">, čl. </w:t>
      </w:r>
      <w:r w:rsidR="0014722A" w:rsidRPr="00047B69">
        <w:t xml:space="preserve">177., čl. 178. i čl. </w:t>
      </w:r>
      <w:r w:rsidR="006503A9" w:rsidRPr="00047B69">
        <w:t>180. SZ-a</w:t>
      </w:r>
      <w:r w:rsidRPr="00047B69">
        <w:t>.</w:t>
      </w:r>
    </w:p>
    <w:p w:rsidRDefault="006503A9" w:rsidP="00A8600C" w:rsidR="006503A9" w:rsidRPr="00047B69">
      <w:pPr>
        <w:ind w:firstLine="708"/>
        <w:jc w:val="both"/>
      </w:pPr>
    </w:p>
    <w:p w:rsidRDefault="00BB0522" w:rsidP="00095D0F" w:rsidR="005E26ED" w:rsidRPr="00047B69">
      <w:pPr>
        <w:jc w:val="center"/>
      </w:pPr>
      <w:r w:rsidRPr="00047B69">
        <w:t xml:space="preserve">U Osijeku </w:t>
      </w:r>
      <w:r w:rsidR="007C7D53" w:rsidRPr="00047B69">
        <w:t>20</w:t>
      </w:r>
      <w:r w:rsidR="00B0792E" w:rsidRPr="00047B69">
        <w:t>. veljače 2017.</w:t>
      </w: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 w:rsidRPr="00047B69">
      <w:pPr>
        <w:ind w:left="4956"/>
        <w:jc w:val="center"/>
      </w:pPr>
      <w:r w:rsidRPr="00047B69">
        <w:t xml:space="preserve">       mr. sc. Boris Vuković</w:t>
      </w: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</w:t>
      </w:r>
      <w:proofErr w:type="spellStart"/>
      <w:r w:rsidRPr="00047B69">
        <w:t>Špeletić</w:t>
      </w:r>
      <w:proofErr w:type="spellEnd"/>
      <w:r w:rsidRPr="00047B69">
        <w:t xml:space="preserve">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POUKA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BB0522" w:rsidR="00B11CC6" w:rsidRPr="00047B69">
      <w:pPr>
        <w:jc w:val="both"/>
      </w:pPr>
      <w:r w:rsidRPr="00047B69">
        <w:t>1.</w:t>
      </w:r>
      <w:r w:rsidR="00640529" w:rsidRPr="00047B69">
        <w:t xml:space="preserve"> </w:t>
      </w:r>
      <w:r w:rsidRPr="00047B69">
        <w:t xml:space="preserve">Zakonski zastupnik dužnika </w:t>
      </w:r>
      <w:r w:rsidR="00813573" w:rsidRPr="00047B69">
        <w:t xml:space="preserve">Dražen </w:t>
      </w:r>
      <w:proofErr w:type="spellStart"/>
      <w:r w:rsidR="00813573" w:rsidRPr="00047B69">
        <w:t>Majstrović</w:t>
      </w:r>
      <w:proofErr w:type="spellEnd"/>
      <w:r w:rsidR="00813573" w:rsidRPr="00047B69">
        <w:t>, Osijek, Podravska 20</w:t>
      </w:r>
    </w:p>
    <w:p w:rsidRDefault="00BB0522" w:rsidP="00BB0522" w:rsidR="00813573" w:rsidRPr="00047B69">
      <w:pPr>
        <w:jc w:val="both"/>
      </w:pPr>
      <w:r w:rsidRPr="00047B69">
        <w:t>2.</w:t>
      </w:r>
      <w:r w:rsidR="00640529" w:rsidRPr="00047B69">
        <w:t xml:space="preserve"> </w:t>
      </w:r>
      <w:r w:rsidRPr="00047B69">
        <w:t>Dužnik</w:t>
      </w:r>
      <w:r w:rsidR="00640529" w:rsidRPr="00047B69">
        <w:t xml:space="preserve"> </w:t>
      </w:r>
      <w:r w:rsidR="00813573" w:rsidRPr="00047B69">
        <w:t xml:space="preserve">I-NOVA ENERGY d.o.o., Vukovar, </w:t>
      </w:r>
      <w:proofErr w:type="spellStart"/>
      <w:r w:rsidR="00813573" w:rsidRPr="00047B69">
        <w:t>Priljevo</w:t>
      </w:r>
      <w:proofErr w:type="spellEnd"/>
      <w:r w:rsidR="00813573" w:rsidRPr="00047B69">
        <w:t xml:space="preserve"> 203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>ča uz prijedlog</w:t>
      </w:r>
    </w:p>
    <w:p w:rsidRDefault="00BB0522" w:rsidP="00BB0522" w:rsidR="00BB0522" w:rsidRPr="00047B69">
      <w:pPr>
        <w:jc w:val="both"/>
      </w:pPr>
      <w:r w:rsidRPr="00047B69">
        <w:t>3.</w:t>
      </w:r>
      <w:r w:rsidR="00640529" w:rsidRPr="00047B69">
        <w:t xml:space="preserve"> </w:t>
      </w:r>
      <w:r w:rsidR="003F0A75" w:rsidRPr="00047B69">
        <w:t>k</w:t>
      </w:r>
      <w:r w:rsidRPr="00047B69">
        <w:t xml:space="preserve">al. </w:t>
      </w:r>
      <w:r w:rsidR="005E26ED" w:rsidRPr="00047B69">
        <w:t>1</w:t>
      </w:r>
      <w:r w:rsidR="00B11CC6" w:rsidRPr="00047B69">
        <w:t>5</w:t>
      </w:r>
      <w:r w:rsidR="005E26ED" w:rsidRPr="00047B69">
        <w:t>.03.2017.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7C2" w:rsidR="00DB27C2">
      <w:r>
        <w:separator/>
      </w:r>
    </w:p>
  </w:endnote>
  <w:endnote w:id="0" w:type="continuationSeparator">
    <w:p w:rsidRDefault="00DB27C2" w:rsidR="00DB2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7C2" w:rsidR="00DB27C2">
      <w:r>
        <w:separator/>
      </w:r>
    </w:p>
  </w:footnote>
  <w:footnote w:id="0" w:type="continuationSeparator">
    <w:p w:rsidRDefault="00DB27C2" w:rsidR="00DB27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700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40055" w:rsidP="00140055" w:rsidR="00140055">
    <w:pPr>
      <w:jc w:val="right"/>
    </w:pPr>
    <w:r>
      <w:t>7 St-2751/16-10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St-2751/16-10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0700B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27C2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05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070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0700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0700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00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00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05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070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0700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0700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00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00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2751</izvorni_sadrzaj>
    <derivirana_varijabla naziv="DomainObject.Predmet.Broj_1">2751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St-2751/2016</izvorni_sadrzaj>
    <derivirana_varijabla naziv="DomainObject.Predmet.OznakaBroj_1">St-2751/2016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I-NOVA ENERGY d.o.o. za razvoj inovativnih tehnologija</izvorni_sadrzaj>
    <derivirana_varijabla naziv="DomainObject.Predmet.ProtustrankaFormated_1">  I-NOVA ENERGY d.o.o. za razvoj inovativnih tehnologija</derivirana_varijabla>
  </DomainObject.Predmet.ProtustrankaFormated>
  <DomainObject.Predmet.ProtustrankaFormatedOIB>
    <izvorni_sadrzaj>  I-NOVA ENERGY d.o.o. za razvoj inovativnih tehnologija, OIB 49458319606</izvorni_sadrzaj>
    <derivirana_varijabla naziv="DomainObject.Predmet.ProtustrankaFormatedOIB_1">  I-NOVA ENERGY d.o.o. za razvoj inovativnih tehnologija, OIB 49458319606</derivirana_varijabla>
  </DomainObject.Predmet.ProtustrankaFormatedOIB>
  <DomainObject.Predmet.ProtustrankaFormatedWithAdress>
    <izvorni_sadrzaj> I-NOVA ENERGY d.o.o. za razvoj inovativnih tehnologija, Priljevo 203, 32000 Vukovar</izvorni_sadrzaj>
    <derivirana_varijabla naziv="DomainObject.Predmet.ProtustrankaFormatedWithAdress_1"> I-NOVA ENERGY d.o.o. za razvoj inovativnih tehnologija, Priljevo 203, 32000 Vukovar</derivirana_varijabla>
  </DomainObject.Predmet.ProtustrankaFormatedWithAdress>
  <DomainObject.Predmet.ProtustrankaFormatedWithAdressOIB>
    <izvorni_sadrzaj> I-NOVA ENERGY d.o.o. za razvoj inovativnih tehnologija, OIB 49458319606, Priljevo 203, 32000 Vukovar</izvorni_sadrzaj>
    <derivirana_varijabla naziv="DomainObject.Predmet.ProtustrankaFormatedWithAdressOIB_1"> I-NOVA ENERGY d.o.o. za razvoj inovativnih tehnologija, OIB 49458319606, Priljevo 203, 32000 Vukovar</derivirana_varijabla>
  </DomainObject.Predmet.ProtustrankaFormatedWithAdressOIB>
  <DomainObject.Predmet.ProtustrankaWithAdress>
    <izvorni_sadrzaj>I-NOVA ENERGY d.o.o. za razvoj inovativnih tehnologija Priljevo 203, 32000 Vukovar</izvorni_sadrzaj>
    <derivirana_varijabla naziv="DomainObject.Predmet.ProtustrankaWithAdress_1">I-NOVA ENERGY d.o.o. za razvoj inovativnih tehnologija Priljevo 203, 32000 Vukovar</derivirana_varijabla>
  </DomainObject.Predmet.ProtustrankaWithAdress>
  <DomainObject.Predmet.ProtustrankaWithAdressOIB>
    <izvorni_sadrzaj>I-NOVA ENERGY d.o.o. za razvoj inovativnih tehnologija, OIB 49458319606, Priljevo 203, 32000 Vukovar</izvorni_sadrzaj>
    <derivirana_varijabla naziv="DomainObject.Predmet.ProtustrankaWithAdressOIB_1">I-NOVA ENERGY d.o.o. za razvoj inovativnih tehnologija, OIB 49458319606, Priljevo 203, 32000 Vukovar</derivirana_varijabla>
  </DomainObject.Predmet.ProtustrankaWithAdressOIB>
  <DomainObject.Predmet.ProtustrankaNazivFormated>
    <izvorni_sadrzaj>I-NOVA ENERGY d.o.o. za razvoj inovativnih tehnologija</izvorni_sadrzaj>
    <derivirana_varijabla naziv="DomainObject.Predmet.ProtustrankaNazivFormated_1">I-NOVA ENERGY d.o.o. za razvoj inovativnih tehnologija</derivirana_varijabla>
  </DomainObject.Predmet.ProtustrankaNazivFormated>
  <DomainObject.Predmet.ProtustrankaNazivFormatedOIB>
    <izvorni_sadrzaj>I-NOVA ENERGY d.o.o. za razvoj inovativnih tehnologija, OIB 49458319606</izvorni_sadrzaj>
    <derivirana_varijabla naziv="DomainObject.Predmet.ProtustrankaNazivFormatedOIB_1">I-NOVA ENERGY d.o.o. za razvoj inovativnih tehnologija, OIB 49458319606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I-NOVA ENERGY d.o.o. za razvoj inovativnih tehnologija</item>
    </izvorni_sadrzaj>
    <derivirana_varijabla naziv="DomainObject.Predmet.ProtuStrankaListFormated_1">
      <item>I-NOVA ENERGY d.o.o. za razvoj inovativnih tehnologija</item>
    </derivirana_varijabla>
  </DomainObject.Predmet.ProtuStrankaListFormated>
  <DomainObject.Predmet.ProtuStrankaListFormatedOIB>
    <izvorni_sadrzaj>
      <item>I-NOVA ENERGY d.o.o. za razvoj inovativnih tehnologija, OIB 49458319606</item>
    </izvorni_sadrzaj>
    <derivirana_varijabla naziv="DomainObject.Predmet.ProtuStrankaListFormatedOIB_1">
      <item>I-NOVA ENERGY d.o.o. za razvoj inovativnih tehnologija, OIB 49458319606</item>
    </derivirana_varijabla>
  </DomainObject.Predmet.ProtuStrankaListFormatedOIB>
  <DomainObject.Predmet.ProtuStrankaListFormatedWithAdress>
    <izvorni_sadrzaj>
      <item>I-NOVA ENERGY d.o.o. za razvoj inovativnih tehnologija, Priljevo 203, 32000 Vukovar</item>
    </izvorni_sadrzaj>
    <derivirana_varijabla naziv="DomainObject.Predmet.ProtuStrankaListFormatedWithAdress_1">
      <item>I-NOVA ENERGY d.o.o. za razvoj inovativnih tehnologija, Priljevo 203, 32000 Vukovar</item>
    </derivirana_varijabla>
  </DomainObject.Predmet.ProtuStrankaListFormatedWithAdress>
  <DomainObject.Predmet.ProtuStrankaListFormatedWithAdressOIB>
    <izvorni_sadrzaj>
      <item>I-NOVA ENERGY d.o.o. za razvoj inovativnih tehnologija, OIB 49458319606, Priljevo 203, 32000 Vukovar</item>
    </izvorni_sadrzaj>
    <derivirana_varijabla naziv="DomainObject.Predmet.ProtuStrankaListFormatedWithAdressOIB_1">
      <item>I-NOVA ENERGY d.o.o. za razvoj inovativnih tehnologija, OIB 49458319606, Priljevo 203, 32000 Vukovar</item>
    </derivirana_varijabla>
  </DomainObject.Predmet.ProtuStrankaListFormatedWithAdressOIB>
  <DomainObject.Predmet.ProtuStrankaListNazivFormated>
    <izvorni_sadrzaj>
      <item>I-NOVA ENERGY d.o.o. za razvoj inovativnih tehnologija</item>
    </izvorni_sadrzaj>
    <derivirana_varijabla naziv="DomainObject.Predmet.ProtuStrankaListNazivFormated_1">
      <item>I-NOVA ENERGY d.o.o. za razvoj inovativnih tehnologija</item>
    </derivirana_varijabla>
  </DomainObject.Predmet.ProtuStrankaListNazivFormated>
  <DomainObject.Predmet.ProtuStrankaListNazivFormatedOIB>
    <izvorni_sadrzaj>
      <item>I-NOVA ENERGY d.o.o. za razvoj inovativnih tehnologija, OIB 49458319606</item>
    </izvorni_sadrzaj>
    <derivirana_varijabla naziv="DomainObject.Predmet.ProtuStrankaListNazivFormatedOIB_1">
      <item>I-NOVA ENERGY d.o.o. za razvoj inovativnih tehnologija, OIB 49458319606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I-NOVA ENERGY d.o.o. za razvoj inovativnih tehnologija</izvorni_sadrzaj>
    <derivirana_varijabla naziv="DomainObject.Predmet.ProtustrankaIDrugi_1">I-NOVA ENERGY d.o.o. za razvoj inovativnih tehnologija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I-NOVA ENERGY d.o.o. za razvoj inovativnih tehnologija, OIB 49458319606, Priljevo 203, 32000 Vukovar</izvorni_sadrzaj>
    <derivirana_varijabla naziv="DomainObject.Predmet.ProtustrankaIDrugiAdressOIB_1">I-NOVA ENERGY d.o.o. za razvoj inovativnih tehnologija, OIB 49458319606, Priljevo 203,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I-NOVA ENERGY d.o.o. za razvoj inovativnih tehnologija</item>
      <item>RH MF POREZNA UPRAVA VUKOVAR</item>
    </izvorni_sadrzaj>
    <derivirana_varijabla naziv="DomainObject.Predmet.SudioniciListNaziv_1">
      <item>I-NOVA ENERGY d.o.o. za razvoj inovativnih tehnologija</item>
      <item>RH MF POREZNA UPRAVA VUKOVAR</item>
    </derivirana_varijabla>
  </DomainObject.Predmet.SudioniciListNaziv>
  <DomainObject.Predmet.SudioniciListAdressOIB>
    <izvorni_sadrzaj>
      <item>I-NOVA ENERGY d.o.o. za razvoj inovativnih tehnologija, OIB 49458319606, Priljevo 203,32000 Vukovar</item>
      <item>RH MF POREZNA UPRAVA VUKOVAR, OIB 18683136487</item>
    </izvorni_sadrzaj>
    <derivirana_varijabla naziv="DomainObject.Predmet.SudioniciListAdressOIB_1">
      <item>I-NOVA ENERGY d.o.o. za razvoj inovativnih tehnologija, OIB 49458319606, Priljevo 203,32000 Vukovar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49458319606</item>
      <item>, OIB 18683136487</item>
    </izvorni_sadrzaj>
    <derivirana_varijabla naziv="DomainObject.Predmet.SudioniciListNazivOIB_1">
      <item>, OIB 49458319606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3AC9F-7E1C-43BE-8941-081A61C26E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739</properties:Words>
  <properties:Characters>4128</properties:Characters>
  <properties:Lines>165</properties:Lines>
  <properties:Paragraphs>31</properties:Paragraphs>
  <properties:TotalTime>382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2017-02-20T11:53:00Z</cp:lastPrinted>
  <dcterms:modified xmlns:xsi="http://www.w3.org/2001/XMLSchema-instance" xsi:type="dcterms:W3CDTF">2017-02-21T08:40:00Z</dcterms:modified>
  <cp:revision>483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