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62bb" w14:paraId="d3662bb" w:rsidRDefault="006B0592" w:rsidP="006B0592" w:rsidR="006B0592">
      <w:pPr>
        <w:jc w:val="right"/>
        <w15:collapsed w:val="false"/>
      </w:pPr>
      <w:r>
        <w:t xml:space="preserve">        7- St-251/2015-2.</w:t>
      </w:r>
    </w:p>
    <w:p w:rsidRDefault="006B0592" w:rsidP="006B0592" w:rsidR="006B0592">
      <w:pPr>
        <w:jc w:val="center"/>
      </w:pPr>
      <w:r>
        <w:rPr>
          <w:b/>
        </w:rPr>
        <w:t>O G L A S</w:t>
      </w:r>
    </w:p>
    <w:p w:rsidRDefault="006B0592" w:rsidP="006B0592" w:rsidR="006B0592">
      <w:pPr>
        <w:jc w:val="both"/>
      </w:pPr>
      <w:r>
        <w:t xml:space="preserve">TRGOVAČKI SUD U BJELOVARU, u skraćenom stečajnom postupku nad stečajnim dužnikom ŠAH-PRODUKT d.o.o. za proizvodnju, trgovinu i graditeljstvo iz Daruvara, Petra Preradovića 61/10, OIB:52010105418, koji se vodi kod ovog suda pod poslovnim brojem St-251/2015, temeljem odredbe čl.430., 431. i 434. Stečajnog zakona (Narodne novine broj 71/15), objavljuje: </w:t>
      </w:r>
    </w:p>
    <w:p w:rsidRDefault="006B0592" w:rsidP="006B0592" w:rsidR="006B0592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31.775,73 kuna, u koji iznos je uračunata kamata i naknada Financijske agencije za provedbu ovrhe na novčanim sredstvima.</w:t>
      </w:r>
    </w:p>
    <w:p w:rsidRDefault="006B0592" w:rsidP="006B0592" w:rsidR="006B0592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</w:t>
      </w:r>
      <w:proofErr w:type="spellStart"/>
      <w:r>
        <w:t>Vahidin</w:t>
      </w:r>
      <w:proofErr w:type="spellEnd"/>
      <w:r>
        <w:t xml:space="preserve"> </w:t>
      </w:r>
      <w:proofErr w:type="spellStart"/>
      <w:r>
        <w:t>Šahdomerović</w:t>
      </w:r>
      <w:proofErr w:type="spellEnd"/>
      <w:r>
        <w:t xml:space="preserve"> iz Bosanske Gradiške, Branka Babića </w:t>
      </w:r>
      <w:proofErr w:type="spellStart"/>
      <w:r>
        <w:t>bb</w:t>
      </w:r>
      <w:proofErr w:type="spellEnd"/>
      <w:r>
        <w:t>, OIB:10428640139, da u roku od 15 dana od objave oglasa na mrežnoj stranici e-Oglasna ploča Trgovačkog suda u Bjelovaru podnese sudu javnobilježnički ovjerovljeni popis imovine i obveza na propisanom obrascu.</w:t>
      </w:r>
    </w:p>
    <w:p w:rsidRDefault="006B0592" w:rsidP="006B0592" w:rsidR="006B0592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6B0592" w:rsidP="006B0592" w:rsidR="006B0592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6B0592" w:rsidP="006B0592" w:rsidR="006B0592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6B0592" w:rsidP="006B0592" w:rsidR="006B059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6B0592" w:rsidP="006B0592" w:rsidR="006B059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6B0592" w:rsidP="006B0592" w:rsidR="006B0592">
      <w:pPr>
        <w:jc w:val="both"/>
      </w:pPr>
      <w:proofErr w:type="spellStart"/>
      <w:r>
        <w:t>Rj</w:t>
      </w:r>
      <w:proofErr w:type="spellEnd"/>
      <w:r>
        <w:t>.</w:t>
      </w:r>
    </w:p>
    <w:p w:rsidRDefault="006B0592" w:rsidP="006B0592" w:rsidR="006B0592">
      <w:pPr>
        <w:jc w:val="both"/>
      </w:pPr>
      <w:r>
        <w:t>Dna:putem e-oglasne ploče suda</w:t>
      </w:r>
    </w:p>
    <w:p w:rsidRDefault="006B0592" w:rsidP="006B0592" w:rsidR="006B0592">
      <w:pPr>
        <w:jc w:val="both"/>
      </w:pPr>
      <w:r>
        <w:t>Kal.45 dana</w:t>
      </w:r>
    </w:p>
    <w:p w:rsidRDefault="006B0592" w:rsidP="006B0592" w:rsidR="006B0592">
      <w:pPr>
        <w:jc w:val="both"/>
      </w:pPr>
      <w:r>
        <w:t>U Bj.30.11.2015.g.</w:t>
      </w:r>
    </w:p>
    <w:p w:rsidRDefault="006B0592" w:rsidP="006B0592" w:rsidR="006B0592">
      <w:pPr>
        <w:jc w:val="both"/>
      </w:pPr>
    </w:p>
    <w:p w:rsidRDefault="006B0592" w:rsidP="006B0592" w:rsidR="006B0592"/>
    <w:p w:rsidRDefault="006B0592" w:rsidP="00E67D40" w:rsidR="00AE649C" w:rsidRPr="00B76F3C">
      <w:pPr>
        <w:pStyle w:val="SudNaziv"/>
      </w:pPr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592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620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St-251/2015-2</izvorni_sadrzaj>
    <derivirana_varijabla naziv="DomainObject.Oznaka_1">St-251/2015-2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St-251/2015</izvorni_sadrzaj>
    <derivirana_varijabla naziv="DomainObject.Predmet.OznakaBroj_1">St-251/2015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ŠAH-PRODUKT d.o.o. za proizvodnju, trgovinu i graditeljstvo, Daruvar</izvorni_sadrzaj>
    <derivirana_varijabla naziv="DomainObject.Predmet.ProtustrankaFormated_1">  ŠAH-PRODUKT d.o.o. za proizvodnju, trgovinu i graditeljstvo, Daruvar</derivirana_varijabla>
  </DomainObject.Predmet.ProtustrankaFormated>
  <DomainObject.Predmet.ProtustrankaFormatedOIB>
    <izvorni_sadrzaj>  ŠAH-PRODUKT d.o.o. za proizvodnju, trgovinu i graditeljstvo, Daruvar, OIB 52010105418</izvorni_sadrzaj>
    <derivirana_varijabla naziv="DomainObject.Predmet.ProtustrankaFormatedOIB_1">  ŠAH-PRODUKT d.o.o. za proizvodnju, trgovinu i graditeljstvo, Daruvar, OIB 52010105418</derivirana_varijabla>
  </DomainObject.Predmet.ProtustrankaFormatedOIB>
  <DomainObject.Predmet.ProtustrankaFormatedWithAdress>
    <izvorni_sadrzaj> ŠAH-PRODUKT d.o.o. za proizvodnju, trgovinu i graditeljstvo, Daruvar, Petra Preradovića 61/10, 43500 Daruvar</izvorni_sadrzaj>
    <derivirana_varijabla naziv="DomainObject.Predmet.ProtustrankaFormatedWithAdress_1"> ŠAH-PRODUKT d.o.o. za proizvodnju, trgovinu i graditeljstvo, Daruvar, Petra Preradovića 61/10, 43500 Daruvar</derivirana_varijabla>
  </DomainObject.Predmet.ProtustrankaFormatedWithAdress>
  <DomainObject.Predmet.ProtustrankaFormatedWithAdressOIB>
    <izvorni_sadrzaj> ŠAH-PRODUKT d.o.o. za proizvodnju, trgovinu i graditeljstvo, Daruvar, OIB 52010105418, Petra Preradovića 61/10, 43500 Daruvar</izvorni_sadrzaj>
    <derivirana_varijabla naziv="DomainObject.Predmet.ProtustrankaFormatedWithAdressOIB_1"> ŠAH-PRODUKT d.o.o. za proizvodnju, trgovinu i graditeljstvo, Daruvar, OIB 52010105418, Petra Preradovića 61/10, 43500 Daruvar</derivirana_varijabla>
  </DomainObject.Predmet.ProtustrankaFormatedWithAdressOIB>
  <DomainObject.Predmet.ProtustrankaWithAdress>
    <izvorni_sadrzaj>ŠAH-PRODUKT d.o.o. za proizvodnju, trgovinu i graditeljstvo, Daruvar Petra Preradovića 61/10, 43500 Daruvar</izvorni_sadrzaj>
    <derivirana_varijabla naziv="DomainObject.Predmet.ProtustrankaWithAdress_1">ŠAH-PRODUKT d.o.o. za proizvodnju, trgovinu i graditeljstvo, Daruvar Petra Preradovića 61/10, 43500 Daruvar</derivirana_varijabla>
  </DomainObject.Predmet.ProtustrankaWithAdress>
  <DomainObject.Predmet.ProtustrankaWithAdressOIB>
    <izvorni_sadrzaj>ŠAH-PRODUKT d.o.o. za proizvodnju, trgovinu i graditeljstvo, Daruvar, OIB 52010105418, Petra Preradovića 61/10, 43500 Daruvar</izvorni_sadrzaj>
    <derivirana_varijabla naziv="DomainObject.Predmet.ProtustrankaWithAdressOIB_1">ŠAH-PRODUKT d.o.o. za proizvodnju, trgovinu i graditeljstvo, Daruvar, OIB 52010105418, Petra Preradovića 61/10, 43500 Daruvar</derivirana_varijabla>
  </DomainObject.Predmet.ProtustrankaWithAdressOIB>
  <DomainObject.Predmet.ProtustrankaNazivFormated>
    <izvorni_sadrzaj>ŠAH-PRODUKT d.o.o. za proizvodnju, trgovinu i graditeljstvo, Daruvar</izvorni_sadrzaj>
    <derivirana_varijabla naziv="DomainObject.Predmet.ProtustrankaNazivFormated_1">ŠAH-PRODUKT d.o.o. za proizvodnju, trgovinu i graditeljstvo, Daruvar</derivirana_varijabla>
  </DomainObject.Predmet.ProtustrankaNazivFormated>
  <DomainObject.Predmet.ProtustrankaNazivFormatedOIB>
    <izvorni_sadrzaj>ŠAH-PRODUKT d.o.o. za proizvodnju, trgovinu i graditeljstvo, Daruvar, OIB 52010105418</izvorni_sadrzaj>
    <derivirana_varijabla naziv="DomainObject.Predmet.ProtustrankaNazivFormatedOIB_1">ŠAH-PRODUKT d.o.o. za proizvodnju, trgovinu i graditeljstvo, Daruvar, OIB 52010105418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ŠAH-PRODUKT d.o.o. za proizvodnju, trgovinu i graditeljstvo, Daruvar</item>
    </izvorni_sadrzaj>
    <derivirana_varijabla naziv="DomainObject.Predmet.ProtuStrankaListFormated_1">
      <item>ŠAH-PRODUKT d.o.o. za proizvodnju, trgovinu i graditeljstvo, Daruvar</item>
    </derivirana_varijabla>
  </DomainObject.Predmet.ProtuStrankaListFormated>
  <DomainObject.Predmet.ProtuStrankaListFormatedOIB>
    <izvorni_sadrzaj>
      <item>ŠAH-PRODUKT d.o.o. za proizvodnju, trgovinu i graditeljstvo, Daruvar, OIB 52010105418</item>
    </izvorni_sadrzaj>
    <derivirana_varijabla naziv="DomainObject.Predmet.ProtuStrankaListFormatedOIB_1">
      <item>ŠAH-PRODUKT d.o.o. za proizvodnju, trgovinu i graditeljstvo, Daruvar, OIB 52010105418</item>
    </derivirana_varijabla>
  </DomainObject.Predmet.ProtuStrankaListFormatedOIB>
  <DomainObject.Predmet.ProtuStrankaListFormatedWithAdress>
    <izvorni_sadrzaj>
      <item>ŠAH-PRODUKT d.o.o. za proizvodnju, trgovinu i graditeljstvo, Daruvar, Petra Preradovića 61/10, 43500 Daruvar</item>
    </izvorni_sadrzaj>
    <derivirana_varijabla naziv="DomainObject.Predmet.ProtuStrankaListFormatedWithAdress_1">
      <item>ŠAH-PRODUKT d.o.o. za proizvodnju, trgovinu i graditeljstvo, Daruvar, Petra Preradovića 61/10, 43500 Daruvar</item>
    </derivirana_varijabla>
  </DomainObject.Predmet.ProtuStrankaListFormatedWithAdress>
  <DomainObject.Predmet.ProtuStrankaListFormatedWithAdressOIB>
    <izvorni_sadrzaj>
      <item>ŠAH-PRODUKT d.o.o. za proizvodnju, trgovinu i graditeljstvo, Daruvar, OIB 52010105418, Petra Preradovića 61/10, 43500 Daruvar</item>
    </izvorni_sadrzaj>
    <derivirana_varijabla naziv="DomainObject.Predmet.ProtuStrankaListFormatedWithAdressOIB_1">
      <item>ŠAH-PRODUKT d.o.o. za proizvodnju, trgovinu i graditeljstvo, Daruvar, OIB 52010105418, Petra Preradovića 61/10, 43500 Daruvar</item>
    </derivirana_varijabla>
  </DomainObject.Predmet.ProtuStrankaListFormatedWithAdressOIB>
  <DomainObject.Predmet.ProtuStrankaListNazivFormated>
    <izvorni_sadrzaj>
      <item>ŠAH-PRODUKT d.o.o. za proizvodnju, trgovinu i graditeljstvo, Daruvar</item>
    </izvorni_sadrzaj>
    <derivirana_varijabla naziv="DomainObject.Predmet.ProtuStrankaListNazivFormated_1">
      <item>ŠAH-PRODUKT d.o.o. za proizvodnju, trgovinu i graditeljstvo, Daruvar</item>
    </derivirana_varijabla>
  </DomainObject.Predmet.ProtuStrankaListNazivFormated>
  <DomainObject.Predmet.ProtuStrankaListNazivFormatedOIB>
    <izvorni_sadrzaj>
      <item>ŠAH-PRODUKT d.o.o. za proizvodnju, trgovinu i graditeljstvo, Daruvar, OIB 52010105418</item>
    </izvorni_sadrzaj>
    <derivirana_varijabla naziv="DomainObject.Predmet.ProtuStrankaListNazivFormatedOIB_1">
      <item>ŠAH-PRODUKT d.o.o. za proizvodnju, trgovinu i graditeljstvo, Daruvar, OIB 52010105418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St-251/2015-2</izvorni_sadrzaj>
    <derivirana_varijabla naziv="DomainObject.PoslovniBrojDokumenta_1">St-251/2015-2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ŠAH-PRODUKT d.o.o. za proizvodnju, trgovinu i graditeljstvo, Daruvar</izvorni_sadrzaj>
    <derivirana_varijabla naziv="DomainObject.Predmet.ProtustrankaIDrugi_1">ŠAH-PRODUKT d.o.o. za proizvodnju, trgovinu i graditeljstvo,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ŠAH-PRODUKT d.o.o. za proizvodnju, trgovinu i graditeljstvo, Daruvar, OIB 52010105418, Petra Preradovića 61/10, 43500 Daruvar</izvorni_sadrzaj>
    <derivirana_varijabla naziv="DomainObject.Predmet.ProtustrankaIDrugiAdressOIB_1">ŠAH-PRODUKT d.o.o. za proizvodnju, trgovinu i graditeljstvo, Daruvar, OIB 52010105418, Petra Preradovića 61/10,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ŠAH-PRODUKT d.o.o. za proizvodnju, trgovinu i graditeljstvo, Daruvar</item>
    </izvorni_sadrzaj>
    <derivirana_varijabla naziv="DomainObject.Predmet.SudioniciListNaziv_1">
      <item>FINA, RC ZAGREB, Podružnica Bjelovar</item>
      <item>ŠAH-PRODUKT d.o.o. za proizvodnju, trgovinu i graditeljstvo, Daruvar</item>
    </derivirana_varijabla>
  </DomainObject.Predmet.SudioniciListNaziv>
  <DomainObject.Predmet.SudioniciListAdressOIB>
    <izvorni_sadrzaj>
      <item>FINA, RC ZAGREB, Podružnica Bjelovar, OIB 85821130368, F. Supila 4,43000 Bjelovar</item>
      <item>ŠAH-PRODUKT d.o.o. za proizvodnju, trgovinu i graditeljstvo, Daruvar, OIB 52010105418, Petra Preradovića 61/10,43500 Daruvar</item>
    </izvorni_sadrzaj>
    <derivirana_varijabla naziv="DomainObject.Predmet.SudioniciListAdressOIB_1">
      <item>FINA, RC ZAGREB, Podružnica Bjelovar, OIB 85821130368, F. Supila 4,43000 Bjelovar</item>
      <item>ŠAH-PRODUKT d.o.o. za proizvodnju, trgovinu i graditeljstvo, Daruvar, OIB 52010105418, Petra Preradovića 61/10,43500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C421B-33D7-437B-B277-C66BB51CA4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1702</properties:Characters>
  <properties:Lines>40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2015-11-30T09:07:00Z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St-251/2015-2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