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e829" w14:paraId="b73e829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03039D">
        <w:t>4017</w:t>
      </w:r>
      <w:r w:rsidR="00F70253">
        <w:t>/</w:t>
      </w:r>
      <w:r w:rsidR="00CD240C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03039D">
        <w:t>4017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03039D">
        <w:t>ZAVRŠNI RADOVI – MARINOVIĆ d.o.o. za građenje i usluge, OIB 22491077065, Dugo Selo, Starjak 17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03039D">
        <w:t>1.386.395,38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030F6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4017</izvorni_sadrzaj>
    <derivirana_varijabla naziv="DomainObject.Predmet.Broj_1">4017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St-4017/2015</izvorni_sadrzaj>
    <derivirana_varijabla naziv="DomainObject.Predmet.OznakaBroj_1">St-4017/2015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ZAVRŠNI RADOVI - MARINOVIĆ društvo s ograničenom odgovornošću za građenje i usluge zastupanog po punomoćniku ZLATKO MARINOVIĆ</izvorni_sadrzaj>
    <derivirana_varijabla naziv="DomainObject.Predmet.ProtustrankaFormated_1">  ZAVRŠNI RADOVI - MARINOVIĆ društvo s ograničenom odgovornošću za građenje i usluge zastupanog po punomoćniku ZLATKO MARINOVIĆ</derivirana_varijabla>
  </DomainObject.Predmet.ProtustrankaFormated>
  <DomainObject.Predmet.ProtustrankaFormatedOIB>
    <izvorni_sadrzaj>  ZAVRŠNI RADOVI - MARINOVIĆ društvo s ograničenom odgovornošću za građenje i usluge, OIB 22491077065 zastupanog po punomoćniku ZLATKO MARINOVIĆ</izvorni_sadrzaj>
    <derivirana_varijabla naziv="DomainObject.Predmet.ProtustrankaFormatedOIB_1">  ZAVRŠNI RADOVI - MARINOVIĆ društvo s ograničenom odgovornošću za građenje i usluge, OIB 22491077065 zastupanog po punomoćniku ZLATKO MARINOVIĆ</derivirana_varijabla>
  </DomainObject.Predmet.ProtustrankaFormatedOIB>
  <DomainObject.Predmet.ProtustrankaFormatedWithAdress>
    <izvorni_sadrzaj> ZAVRŠNI RADOVI - MARINOVIĆ društvo s ograničenom odgovornošću za građenje i usluge, Starjak 17, 10370 Dugo Selo zastupanog po punomoćniku ZLATKO MARINOVIĆ</izvorni_sadrzaj>
    <derivirana_varijabla naziv="DomainObject.Predmet.ProtustrankaFormatedWithAdress_1"> ZAVRŠNI RADOVI - MARINOVIĆ društvo s ograničenom odgovornošću za građenje i usluge, Starjak 17, 10370 Dugo Selo zastupanog po punomoćniku ZLATKO MARINOVIĆ</derivirana_varijabla>
  </DomainObject.Predmet.ProtustrankaFormatedWithAdress>
  <DomainObject.Predmet.ProtustrankaFormatedWithAdressOIB>
    <izvorni_sadrzaj> ZAVRŠNI RADOVI - MARINOVIĆ društvo s ograničenom odgovornošću za građenje i usluge, OIB 22491077065, Starjak 17, 10370 Dugo Selo zastupanog po punomoćniku ZLATKO MARINOVIĆ</izvorni_sadrzaj>
    <derivirana_varijabla naziv="DomainObject.Predmet.ProtustrankaFormatedWithAdressOIB_1"> ZAVRŠNI RADOVI - MARINOVIĆ društvo s ograničenom odgovornošću za građenje i usluge, OIB 22491077065, Starjak 17, 10370 Dugo Selo zastupanog po punomoćniku ZLATKO MARINOVIĆ</derivirana_varijabla>
  </DomainObject.Predmet.ProtustrankaFormatedWithAdressOIB>
  <DomainObject.Predmet.ProtustrankaWithAdress>
    <izvorni_sadrzaj>ZAVRŠNI RADOVI - MARINOVIĆ društvo s ograničenom odgovornošću za građenje i usluge Starjak 17, 10370 Dugo Selo</izvorni_sadrzaj>
    <derivirana_varijabla naziv="DomainObject.Predmet.ProtustrankaWithAdress_1">ZAVRŠNI RADOVI - MARINOVIĆ društvo s ograničenom odgovornošću za građenje i usluge Starjak 17, 10370 Dugo Selo</derivirana_varijabla>
  </DomainObject.Predmet.ProtustrankaWithAdress>
  <DomainObject.Predmet.ProtustrankaWithAdressOIB>
    <izvorni_sadrzaj>ZAVRŠNI RADOVI - MARINOVIĆ društvo s ograničenom odgovornošću za građenje i usluge, OIB 22491077065, Starjak 17, 10370 Dugo Selo</izvorni_sadrzaj>
    <derivirana_varijabla naziv="DomainObject.Predmet.ProtustrankaWithAdressOIB_1">ZAVRŠNI RADOVI - MARINOVIĆ društvo s ograničenom odgovornošću za građenje i usluge, OIB 22491077065, Starjak 17, 10370 Dugo Selo</derivirana_varijabla>
  </DomainObject.Predmet.ProtustrankaWithAdressOIB>
  <DomainObject.Predmet.ProtustrankaNazivFormated>
    <izvorni_sadrzaj>ZAVRŠNI RADOVI - MARINOVIĆ društvo s ograničenom odgovornošću za građenje i usluge</izvorni_sadrzaj>
    <derivirana_varijabla naziv="DomainObject.Predmet.ProtustrankaNazivFormated_1">ZAVRŠNI RADOVI - MARINOVIĆ društvo s ograničenom odgovornošću za građenje i usluge</derivirana_varijabla>
  </DomainObject.Predmet.ProtustrankaNazivFormated>
  <DomainObject.Predmet.ProtustrankaNazivFormatedOIB>
    <izvorni_sadrzaj>ZAVRŠNI RADOVI - MARINOVIĆ društvo s ograničenom odgovornošću za građenje i usluge, OIB 22491077065</izvorni_sadrzaj>
    <derivirana_varijabla naziv="DomainObject.Predmet.ProtustrankaNazivFormatedOIB_1">ZAVRŠNI RADOVI - MARINOVIĆ društvo s ograničenom odgovornošću za građenje i usluge, OIB 22491077065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ZAVRŠNI RADOVI - MARINOVIĆ društvo s ograničenom odgovornošću za građenje i usluge zastupanog po punomoćniku ZLATKO MARINOVIĆ</item>
    </izvorni_sadrzaj>
    <derivirana_varijabla naziv="DomainObject.Predmet.ProtuStrankaListFormated_1">
      <item>ZAVRŠNI RADOVI - MARINOVIĆ društvo s ograničenom odgovornošću za građenje i usluge zastupanog po punomoćniku ZLATKO MARINOVIĆ</item>
    </derivirana_varijabla>
  </DomainObject.Predmet.ProtuStrankaListFormated>
  <DomainObject.Predmet.ProtuStrankaListFormatedOIB>
    <izvorni_sadrzaj>
      <item>ZAVRŠNI RADOVI - MARINOVIĆ društvo s ograničenom odgovornošću za građenje i usluge, OIB 22491077065 zastupanog po punomoćniku ZLATKO MARINOVIĆ</item>
    </izvorni_sadrzaj>
    <derivirana_varijabla naziv="DomainObject.Predmet.ProtuStrankaListFormatedOIB_1">
      <item>ZAVRŠNI RADOVI - MARINOVIĆ društvo s ograničenom odgovornošću za građenje i usluge, OIB 22491077065 zastupanog po punomoćniku ZLATKO MARINOVIĆ</item>
    </derivirana_varijabla>
  </DomainObject.Predmet.ProtuStrankaListFormatedOIB>
  <DomainObject.Predmet.ProtuStrankaListFormatedWithAdress>
    <izvorni_sadrzaj>
      <item>ZAVRŠNI RADOVI - MARINOVIĆ društvo s ograničenom odgovornošću za građenje i usluge, Starjak 17, 10370 Dugo Selo zastupanog po punomoćniku ZLATKO MARINOVIĆ</item>
    </izvorni_sadrzaj>
    <derivirana_varijabla naziv="DomainObject.Predmet.ProtuStrankaListFormatedWithAdress_1">
      <item>ZAVRŠNI RADOVI - MARINOVIĆ društvo s ograničenom odgovornošću za građenje i usluge, Starjak 17, 10370 Dugo Selo zastupanog po punomoćniku ZLATKO MARINOVIĆ</item>
    </derivirana_varijabla>
  </DomainObject.Predmet.ProtuStrankaListFormatedWithAdress>
  <DomainObject.Predmet.ProtuStrankaListFormatedWithAdressOIB>
    <izvorni_sadrzaj>
      <item>ZAVRŠNI RADOVI - MARINOVIĆ društvo s ograničenom odgovornošću za građenje i usluge, OIB 22491077065, Starjak 17, 10370 Dugo Selo zastupanog po punomoćniku ZLATKO MARINOVIĆ</item>
    </izvorni_sadrzaj>
    <derivirana_varijabla naziv="DomainObject.Predmet.ProtuStrankaListFormatedWithAdressOIB_1">
      <item>ZAVRŠNI RADOVI - MARINOVIĆ društvo s ograničenom odgovornošću za građenje i usluge, OIB 22491077065, Starjak 17, 10370 Dugo Selo zastupanog po punomoćniku ZLATKO MARINOVIĆ</item>
    </derivirana_varijabla>
  </DomainObject.Predmet.ProtuStrankaListFormatedWithAdressOIB>
  <DomainObject.Predmet.ProtuStrankaListNazivFormated>
    <izvorni_sadrzaj>
      <item>ZAVRŠNI RADOVI - MARINOVIĆ društvo s ograničenom odgovornošću za građenje i usluge</item>
    </izvorni_sadrzaj>
    <derivirana_varijabla naziv="DomainObject.Predmet.ProtuStrankaListNazivFormated_1">
      <item>ZAVRŠNI RADOVI - MARINOVIĆ društvo s ograničenom odgovornošću za građenje i usluge</item>
    </derivirana_varijabla>
  </DomainObject.Predmet.ProtuStrankaListNazivFormated>
  <DomainObject.Predmet.ProtuStrankaListNazivFormatedOIB>
    <izvorni_sadrzaj>
      <item>ZAVRŠNI RADOVI - MARINOVIĆ društvo s ograničenom odgovornošću za građenje i usluge, OIB 22491077065</item>
    </izvorni_sadrzaj>
    <derivirana_varijabla naziv="DomainObject.Predmet.ProtuStrankaListNazivFormatedOIB_1">
      <item>ZAVRŠNI RADOVI - MARINOVIĆ društvo s ograničenom odgovornošću za građenje i usluge, OIB 22491077065</item>
    </derivirana_varijabla>
  </DomainObject.Predmet.ProtuStrankaListNazivFormatedOIB>
  <DomainObject.Predmet.OstaliListFormated>
    <izvorni_sadrzaj>
      <item>ZLATKO MARINOVIĆ punomoćnik sudionika u postupku ZAVRŠNI RADOVI - MARINOVIĆ društvo s ograničenom odgovornošću za građenje i usluge</item>
    </izvorni_sadrzaj>
    <derivirana_varijabla naziv="DomainObject.Predmet.OstaliListFormated_1">
      <item>ZLATKO MARINOVIĆ punomoćnik sudionika u postupku ZAVRŠNI RADOVI - MARINOVIĆ društvo s ograničenom odgovornošću za građenje i usluge</item>
    </derivirana_varijabla>
  </DomainObject.Predmet.OstaliListFormated>
  <DomainObject.Predmet.OstaliListFormatedOIB>
    <izvorni_sadrzaj>
      <item>ZLATKO MARINOVIĆ, OIB 53869587603 punomoćnik sudionika u postupku ZAVRŠNI RADOVI - MARINOVIĆ društvo s ograničenom odgovornošću za građenje i usluge</item>
    </izvorni_sadrzaj>
    <derivirana_varijabla naziv="DomainObject.Predmet.OstaliListFormatedOIB_1">
      <item>ZLATKO MARINOVIĆ, OIB 53869587603 punomoćnik sudionika u postupku ZAVRŠNI RADOVI - MARINOVIĆ društvo s ograničenom odgovornošću za građenje i usluge</item>
    </derivirana_varijabla>
  </DomainObject.Predmet.OstaliListFormatedOIB>
  <DomainObject.Predmet.OstaliListFormatedWithAdress>
    <izvorni_sadrzaj>
      <item>ZLATKO MARINOVIĆ, Starjak 13, 10370 Dugo Selo punomoćnik sudionika u postupku ZAVRŠNI RADOVI - MARINOVIĆ društvo s ograničenom odgovornošću za građenje i usluge</item>
    </izvorni_sadrzaj>
    <derivirana_varijabla naziv="DomainObject.Predmet.OstaliListFormatedWithAdress_1">
      <item>ZLATKO MARINOVIĆ, Starjak 13, 10370 Dugo Selo punomoćnik sudionika u postupku ZAVRŠNI RADOVI - MARINOVIĆ društvo s ograničenom odgovornošću za građenje i usluge</item>
    </derivirana_varijabla>
  </DomainObject.Predmet.OstaliListFormatedWithAdress>
  <DomainObject.Predmet.OstaliListFormatedWithAdressOIB>
    <izvorni_sadrzaj>
      <item>ZLATKO MARINOVIĆ, OIB 53869587603, Starjak 13, 10370 Dugo Selo punomoćnik sudionika u postupku ZAVRŠNI RADOVI - MARINOVIĆ društvo s ograničenom odgovornošću za građenje i usluge</item>
    </izvorni_sadrzaj>
    <derivirana_varijabla naziv="DomainObject.Predmet.OstaliListFormatedWithAdressOIB_1">
      <item>ZLATKO MARINOVIĆ, OIB 53869587603, Starjak 13, 10370 Dugo Selo punomoćnik sudionika u postupku ZAVRŠNI RADOVI - MARINOVIĆ društvo s ograničenom odgovornošću za građenje i usluge</item>
    </derivirana_varijabla>
  </DomainObject.Predmet.OstaliListFormatedWithAdressOIB>
  <DomainObject.Predmet.OstaliListNazivFormated>
    <izvorni_sadrzaj>
      <item>ZLATKO MARINOVIĆ</item>
    </izvorni_sadrzaj>
    <derivirana_varijabla naziv="DomainObject.Predmet.OstaliListNazivFormated_1">
      <item>ZLATKO MARINOVIĆ</item>
    </derivirana_varijabla>
  </DomainObject.Predmet.OstaliListNazivFormated>
  <DomainObject.Predmet.OstaliListNazivFormatedOIB>
    <izvorni_sadrzaj>
      <item>ZLATKO MARINOVIĆ, OIB 53869587603</item>
    </izvorni_sadrzaj>
    <derivirana_varijabla naziv="DomainObject.Predmet.OstaliListNazivFormatedOIB_1">
      <item>ZLATKO MARINOVIĆ, OIB 53869587603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ZAVRŠNI RADOVI - MARINOVIĆ društvo s ograničenom odgovornošću za građenje i usluge</izvorni_sadrzaj>
    <derivirana_varijabla naziv="DomainObject.Predmet.ProtustrankaIDrugi_1">ZAVRŠNI RADOVI - MARINOVIĆ društvo s ograničenom odgovornošću za građenje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ZAVRŠNI RADOVI - MARINOVIĆ društvo s ograničenom odgovornošću za građenje i usluge, OIB 22491077065, Starjak 17, 10370 Dugo Selo</izvorni_sadrzaj>
    <derivirana_varijabla naziv="DomainObject.Predmet.ProtustrankaIDrugiAdressOIB_1">ZAVRŠNI RADOVI - MARINOVIĆ društvo s ograničenom odgovornošću za građenje i usluge, OIB 22491077065, Starjak 17,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ZAVRŠNI RADOVI - MARINOVIĆ društvo s ograničenom odgovornošću za građenje i usluge</item>
      <item>FINA Regionalni centar Zagreb</item>
      <item>ZLATKO MARINOVIĆ</item>
    </izvorni_sadrzaj>
    <derivirana_varijabla naziv="DomainObject.Predmet.SudioniciListNaziv_1">
      <item>ZAVRŠNI RADOVI - MARINOVIĆ društvo s ograničenom odgovornošću za građenje i usluge</item>
      <item>FINA Regionalni centar Zagreb</item>
      <item>ZLATKO MARINOVIĆ</item>
    </derivirana_varijabla>
  </DomainObject.Predmet.SudioniciListNaziv>
  <DomainObject.Predmet.SudioniciListAdressOIB>
    <izvorni_sadrzaj>
      <item>ZAVRŠNI RADOVI - MARINOVIĆ društvo s ograničenom odgovornošću za građenje i usluge, OIB 22491077065, Starjak 17,10370 Dugo Selo</item>
      <item>FINA Regionalni centar Zagreb, OIB 85821130368, Trg svibanjskih žrtava 1995. br 1,10000 Zagreb</item>
      <item>ZLATKO MARINOVIĆ, OIB 53869587603, Starjak 13,10370 Dugo Selo</item>
    </izvorni_sadrzaj>
    <derivirana_varijabla naziv="DomainObject.Predmet.SudioniciListAdressOIB_1">
      <item>ZAVRŠNI RADOVI - MARINOVIĆ društvo s ograničenom odgovornošću za građenje i usluge, OIB 22491077065, Starjak 17,10370 Dugo Selo</item>
      <item>FINA Regionalni centar Zagreb, OIB 85821130368, Trg svibanjskih žrtava 1995. br 1,10000 Zagreb</item>
      <item>ZLATKO MARINOVIĆ, OIB 53869587603, Starjak 13,10370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22491077065</item>
      <item>, OIB 85821130368</item>
      <item>, OIB 53869587603</item>
    </izvorni_sadrzaj>
    <derivirana_varijabla naziv="DomainObject.Predmet.SudioniciListNazivOIB_1">
      <item>, OIB 22491077065</item>
      <item>, OIB 85821130368</item>
      <item>, OIB 53869587603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44</properties:Lines>
  <properties:Paragraphs>15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2015-12-14T07:54:00Z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