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f81d" w14:paraId="8bdf81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FE6B91">
        <w:t>80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FE6B91">
        <w:t>DECERO TRGOVINA d.o.o., OIB:11612968991, Dugo Selo, Zagrebačka ulica 179.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FE6B91">
        <w:t>8.291,32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</w:t>
      </w:r>
      <w:r w:rsidR="00896B95">
        <w:t xml:space="preserve"> </w:t>
      </w:r>
      <w:r>
        <w:t>Bernardica Novak Šarac</w:t>
      </w:r>
      <w:r w:rsidR="000A23AE">
        <w:t xml:space="preserve"> v.r. </w:t>
      </w:r>
    </w:p>
    <w:p w:rsidRDefault="000A23AE" w:rsidP="000A23AE" w:rsidR="000A23AE">
      <w:pPr>
        <w:overflowPunct w:val="false"/>
        <w:autoSpaceDE w:val="false"/>
        <w:autoSpaceDN w:val="false"/>
        <w:adjustRightInd w:val="false"/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 službenik: </w:t>
      </w:r>
    </w:p>
    <w:p w:rsidRDefault="000A23AE" w:rsidP="000A23AE" w:rsidR="000A23AE">
      <w:pPr>
        <w:overflowPunct w:val="false"/>
        <w:autoSpaceDE w:val="false"/>
        <w:autoSpaceDN w:val="false"/>
        <w:adjustRightInd w:val="false"/>
        <w:ind w:firstLine="708" w:left="4248"/>
        <w:rPr>
          <w:sz w:val="22"/>
        </w:rPr>
      </w:pPr>
      <w:r>
        <w:tab/>
        <w:t xml:space="preserve">           Tatjana Slaviček 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23A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23A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23AE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44B11"/>
    <w:rsid w:val="00682583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70F0"/>
    <w:rsid w:val="00A20FCD"/>
    <w:rsid w:val="00A2712E"/>
    <w:rsid w:val="00A309C0"/>
    <w:rsid w:val="00AB3320"/>
    <w:rsid w:val="00AC6238"/>
    <w:rsid w:val="00B32AAF"/>
    <w:rsid w:val="00B51AEF"/>
    <w:rsid w:val="00BC6EB9"/>
    <w:rsid w:val="00BE06B8"/>
    <w:rsid w:val="00BE362C"/>
    <w:rsid w:val="00BE62DD"/>
    <w:rsid w:val="00C25B35"/>
    <w:rsid w:val="00C65619"/>
    <w:rsid w:val="00D82E52"/>
    <w:rsid w:val="00DB535F"/>
    <w:rsid w:val="00DC5368"/>
    <w:rsid w:val="00E73661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St-1780/2018-3</izvorni_sadrzaj>
    <derivirana_varijabla naziv="DomainObject.Oznaka_1">St-1780/2018-3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St-1780/2018</izvorni_sadrzaj>
    <derivirana_varijabla naziv="DomainObject.Predmet.OznakaBroj_1">St-1780/2018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DECERO TRGOVINA  d.o.o.</izvorni_sadrzaj>
    <derivirana_varijabla naziv="DomainObject.Predmet.ProtustrankaFormated_1">  DECERO TRGOVINA  d.o.o.</derivirana_varijabla>
  </DomainObject.Predmet.ProtustrankaFormated>
  <DomainObject.Predmet.ProtustrankaFormatedOIB>
    <izvorni_sadrzaj>  DECERO TRGOVINA  d.o.o., OIB 11612968991</izvorni_sadrzaj>
    <derivirana_varijabla naziv="DomainObject.Predmet.ProtustrankaFormatedOIB_1">  DECERO TRGOVINA  d.o.o., OIB 11612968991</derivirana_varijabla>
  </DomainObject.Predmet.ProtustrankaFormatedOIB>
  <DomainObject.Predmet.ProtustrankaFormatedWithAdress>
    <izvorni_sadrzaj> DECERO TRGOVINA  d.o.o., Zagrebačka ulica 179, 10370 Dugo Selo</izvorni_sadrzaj>
    <derivirana_varijabla naziv="DomainObject.Predmet.ProtustrankaFormatedWithAdress_1"> DECERO TRGOVINA  d.o.o., Zagrebačka ulica 179, 10370 Dugo Selo</derivirana_varijabla>
  </DomainObject.Predmet.ProtustrankaFormatedWithAdress>
  <DomainObject.Predmet.ProtustrankaFormatedWithAdressOIB>
    <izvorni_sadrzaj> DECERO TRGOVINA  d.o.o., OIB 11612968991, Zagrebačka ulica 179, 10370 Dugo Selo</izvorni_sadrzaj>
    <derivirana_varijabla naziv="DomainObject.Predmet.ProtustrankaFormatedWithAdressOIB_1"> DECERO TRGOVINA  d.o.o., OIB 11612968991, Zagrebačka ulica 179, 10370 Dugo Selo</derivirana_varijabla>
  </DomainObject.Predmet.ProtustrankaFormatedWithAdressOIB>
  <DomainObject.Predmet.ProtustrankaWithAdress>
    <izvorni_sadrzaj>DECERO TRGOVINA  d.o.o. Zagrebačka ulica 179, 10370 Dugo Selo</izvorni_sadrzaj>
    <derivirana_varijabla naziv="DomainObject.Predmet.ProtustrankaWithAdress_1">DECERO TRGOVINA  d.o.o. Zagrebačka ulica 179, 10370 Dugo Selo</derivirana_varijabla>
  </DomainObject.Predmet.ProtustrankaWithAdress>
  <DomainObject.Predmet.ProtustrankaWithAdressOIB>
    <izvorni_sadrzaj>DECERO TRGOVINA  d.o.o., OIB 11612968991, Zagrebačka ulica 179, 10370 Dugo Selo</izvorni_sadrzaj>
    <derivirana_varijabla naziv="DomainObject.Predmet.ProtustrankaWithAdressOIB_1">DECERO TRGOVINA  d.o.o., OIB 11612968991, Zagrebačka ulica 179, 10370 Dugo Selo</derivirana_varijabla>
  </DomainObject.Predmet.ProtustrankaWithAdressOIB>
  <DomainObject.Predmet.ProtustrankaNazivFormated>
    <izvorni_sadrzaj>DECERO TRGOVINA  d.o.o.</izvorni_sadrzaj>
    <derivirana_varijabla naziv="DomainObject.Predmet.ProtustrankaNazivFormated_1">DECERO TRGOVINA  d.o.o.</derivirana_varijabla>
  </DomainObject.Predmet.ProtustrankaNazivFormated>
  <DomainObject.Predmet.ProtustrankaNazivFormatedOIB>
    <izvorni_sadrzaj>DECERO TRGOVINA  d.o.o., OIB 11612968991</izvorni_sadrzaj>
    <derivirana_varijabla naziv="DomainObject.Predmet.ProtustrankaNazivFormatedOIB_1">DECERO TRGOVINA  d.o.o., OIB 11612968991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DECERO TRGOVINA  d.o.o.</item>
    </izvorni_sadrzaj>
    <derivirana_varijabla naziv="DomainObject.Predmet.ProtuStrankaListFormated_1">
      <item>DECERO TRGOVINA  d.o.o.</item>
    </derivirana_varijabla>
  </DomainObject.Predmet.ProtuStrankaListFormated>
  <DomainObject.Predmet.ProtuStrankaListFormatedOIB>
    <izvorni_sadrzaj>
      <item>DECERO TRGOVINA  d.o.o., OIB 11612968991</item>
    </izvorni_sadrzaj>
    <derivirana_varijabla naziv="DomainObject.Predmet.ProtuStrankaListFormatedOIB_1">
      <item>DECERO TRGOVINA  d.o.o., OIB 11612968991</item>
    </derivirana_varijabla>
  </DomainObject.Predmet.ProtuStrankaListFormatedOIB>
  <DomainObject.Predmet.ProtuStrankaListFormatedWithAdress>
    <izvorni_sadrzaj>
      <item>DECERO TRGOVINA  d.o.o., Zagrebačka ulica 179, 10370 Dugo Selo</item>
    </izvorni_sadrzaj>
    <derivirana_varijabla naziv="DomainObject.Predmet.ProtuStrankaListFormatedWithAdress_1">
      <item>DECERO TRGOVINA  d.o.o., Zagrebačka ulica 179, 10370 Dugo Selo</item>
    </derivirana_varijabla>
  </DomainObject.Predmet.ProtuStrankaListFormatedWithAdress>
  <DomainObject.Predmet.ProtuStrankaListFormatedWithAdressOIB>
    <izvorni_sadrzaj>
      <item>DECERO TRGOVINA  d.o.o., OIB 11612968991, Zagrebačka ulica 179, 10370 Dugo Selo</item>
    </izvorni_sadrzaj>
    <derivirana_varijabla naziv="DomainObject.Predmet.ProtuStrankaListFormatedWithAdressOIB_1">
      <item>DECERO TRGOVINA  d.o.o., OIB 11612968991, Zagrebačka ulica 179, 10370 Dugo Selo</item>
    </derivirana_varijabla>
  </DomainObject.Predmet.ProtuStrankaListFormatedWithAdressOIB>
  <DomainObject.Predmet.ProtuStrankaListNazivFormated>
    <izvorni_sadrzaj>
      <item>DECERO TRGOVINA  d.o.o.</item>
    </izvorni_sadrzaj>
    <derivirana_varijabla naziv="DomainObject.Predmet.ProtuStrankaListNazivFormated_1">
      <item>DECERO TRGOVINA  d.o.o.</item>
    </derivirana_varijabla>
  </DomainObject.Predmet.ProtuStrankaListNazivFormated>
  <DomainObject.Predmet.ProtuStrankaListNazivFormatedOIB>
    <izvorni_sadrzaj>
      <item>DECERO TRGOVINA  d.o.o., OIB 11612968991</item>
    </izvorni_sadrzaj>
    <derivirana_varijabla naziv="DomainObject.Predmet.ProtuStrankaListNazivFormatedOIB_1">
      <item>DECERO TRGOVINA  d.o.o., OIB 11612968991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St-1780/2018-3</izvorni_sadrzaj>
    <derivirana_varijabla naziv="DomainObject.PoslovniBrojDokumenta_1">St-1780/2018-3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DECERO TRGOVINA  d.o.o.</izvorni_sadrzaj>
    <derivirana_varijabla naziv="DomainObject.Predmet.ProtustrankaIDrugi_1">DECERO TRGOVINA 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DECERO TRGOVINA  d.o.o., OIB 11612968991, Zagrebačka ulica 179, 10370 Dugo Selo</izvorni_sadrzaj>
    <derivirana_varijabla naziv="DomainObject.Predmet.ProtustrankaIDrugiAdressOIB_1">DECERO TRGOVINA  d.o.o., OIB 11612968991, Zagrebačka ulica 179,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DECERO TRGOVINA  d.o.o.</item>
    </izvorni_sadrzaj>
    <derivirana_varijabla naziv="DomainObject.Predmet.SudioniciListNaziv_1">
      <item>FINA Regionalni centar Zagreb</item>
      <item>DECERO TRGOVINA  d.o.o.</item>
    </derivirana_varijabla>
  </DomainObject.Predmet.SudioniciListNaziv>
  <DomainObject.Predmet.SudioniciListAdressOIB>
    <izvorni_sadrzaj>
      <item>FINA Regionalni centar Zagreb, OIB 85821130368</item>
      <item>DECERO TRGOVINA  d.o.o., OIB 11612968991, Zagrebačka ulica 179,10370 Dugo Selo</item>
    </izvorni_sadrzaj>
    <derivirana_varijabla naziv="DomainObject.Predmet.SudioniciListAdressOIB_1">
      <item>FINA Regionalni centar Zagreb, OIB 85821130368</item>
      <item>DECERO TRGOVINA  d.o.o., OIB 11612968991, Zagrebačka ulica 179,10370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11612968991</item>
    </izvorni_sadrzaj>
    <derivirana_varijabla naziv="DomainObject.Predmet.SudioniciListNazivOIB_1">
      <item>, OIB 85821130368</item>
      <item>, OIB 11612968991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St-1780/2018-3</izvorni_sadrzaj>
    <derivirana_varijabla naziv="DomainObject.PredzadnjaOdlukaIzPredmeta.Oznaka_1">St-1780/2018-3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1366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2018-10-09T12:40:00Z</dcterms:created>
  <dc:creator>Bernardica Novak</dc:creator>
  <cp:lastModifiedBy>Tatjana Slaviček</cp:lastModifiedBy>
  <cp:lastPrinted>2018-10-09T12:21:00Z</cp:lastPrinted>
  <dcterms:modified xmlns:xsi="http://www.w3.org/2001/XMLSchema-instance" xsi:type="dcterms:W3CDTF">2018-10-10T12:44:00Z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St-1780/2018-3 / Odluka - Oglas (Oglas_1780-18.docx)</vt:lpwstr>
  </prop:property>
  <prop:property name="CC_coloring" pid="5" fmtid="{D5CDD505-2E9C-101B-9397-08002B2CF9AE}">
    <vt:bool>false</vt:bool>
  </prop:property>
</prop:Properties>
</file>