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cec9" w14:paraId="19fcec9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404517">
        <w:rPr>
          <w:b/>
          <w:sz w:val="22"/>
          <w:szCs w:val="22"/>
        </w:rPr>
        <w:t>3</w:t>
      </w:r>
      <w:r w:rsidR="00BD3D48">
        <w:rPr>
          <w:b/>
          <w:sz w:val="22"/>
          <w:szCs w:val="22"/>
        </w:rPr>
        <w:t>9</w:t>
      </w:r>
      <w:r w:rsidR="00C967B7">
        <w:rPr>
          <w:b/>
          <w:sz w:val="22"/>
          <w:szCs w:val="22"/>
        </w:rPr>
        <w:t>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186EB6">
        <w:rPr>
          <w:sz w:val="22"/>
          <w:szCs w:val="22"/>
        </w:rPr>
        <w:t>1</w:t>
      </w:r>
      <w:r w:rsidR="00DC6FD1" w:rsidRPr="00DC6FD1">
        <w:rPr>
          <w:sz w:val="22"/>
          <w:szCs w:val="22"/>
        </w:rPr>
        <w:t xml:space="preserve">. </w:t>
      </w:r>
      <w:r w:rsidR="00186EB6">
        <w:rPr>
          <w:sz w:val="22"/>
          <w:szCs w:val="22"/>
        </w:rPr>
        <w:t>lipnja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A034EB" w:rsidRPr="00A034EB">
        <w:rPr>
          <w:sz w:val="22"/>
          <w:szCs w:val="22"/>
        </w:rPr>
        <w:t>A</w:t>
      </w:r>
      <w:r w:rsidR="00B55A20">
        <w:rPr>
          <w:sz w:val="22"/>
          <w:szCs w:val="22"/>
        </w:rPr>
        <w:t>NTO BABIĆ, Sesvete, Bjelovarska 52B, OIB: 61017945449</w:t>
      </w:r>
      <w:r w:rsidR="00A034EB" w:rsidRPr="00A034EB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C967B7" w:rsidP="00186EB6" w:rsidR="00A67508" w:rsidRPr="009A6941">
      <w:pPr>
        <w:ind w:left="709"/>
        <w:jc w:val="both"/>
        <w:rPr>
          <w:sz w:val="22"/>
          <w:szCs w:val="22"/>
        </w:rPr>
      </w:pPr>
      <w:r w:rsidRPr="00C967B7">
        <w:rPr>
          <w:sz w:val="22"/>
          <w:szCs w:val="22"/>
        </w:rPr>
        <w:t>- 791 oranica, z.ul. 605 K.O. Čibača, 1008 potok i 1009 potok, z.ul. 605 K.O. Čibača</w:t>
      </w:r>
      <w:r>
        <w:rPr>
          <w:sz w:val="22"/>
          <w:szCs w:val="22"/>
        </w:rPr>
        <w:t>,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186EB6">
        <w:rPr>
          <w:sz w:val="22"/>
          <w:szCs w:val="22"/>
        </w:rPr>
        <w:t>skupni predmet prodaje</w:t>
      </w:r>
      <w:r w:rsidR="00312C25">
        <w:rPr>
          <w:sz w:val="22"/>
          <w:szCs w:val="22"/>
        </w:rPr>
        <w:t>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186EB6">
        <w:rPr>
          <w:sz w:val="22"/>
          <w:szCs w:val="22"/>
        </w:rPr>
        <w:t>2</w:t>
      </w:r>
      <w:r w:rsidR="00C967B7">
        <w:rPr>
          <w:sz w:val="22"/>
          <w:szCs w:val="22"/>
        </w:rPr>
        <w:t>803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FA1A26" w:rsidRPr="00FA1A26">
        <w:rPr>
          <w:sz w:val="22"/>
          <w:szCs w:val="22"/>
        </w:rPr>
        <w:t>ANTO BABIĆ, Sesvete, Bjelovarska 52B, OIB: 61017945449</w:t>
      </w:r>
      <w:r w:rsidR="00E81A87" w:rsidRPr="00E81A8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FA1A26">
        <w:rPr>
          <w:sz w:val="22"/>
          <w:szCs w:val="22"/>
        </w:rPr>
        <w:t xml:space="preserve">395,001,00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FA1A26">
        <w:rPr>
          <w:sz w:val="22"/>
          <w:szCs w:val="22"/>
        </w:rPr>
        <w:t>tr</w:t>
      </w:r>
      <w:r w:rsidR="00254248">
        <w:rPr>
          <w:sz w:val="22"/>
          <w:szCs w:val="22"/>
        </w:rPr>
        <w:t>i</w:t>
      </w:r>
      <w:r w:rsidR="00BE3A09">
        <w:rPr>
          <w:sz w:val="22"/>
          <w:szCs w:val="22"/>
        </w:rPr>
        <w:t>-stotin</w:t>
      </w:r>
      <w:r w:rsidR="009B7EDC">
        <w:rPr>
          <w:sz w:val="22"/>
          <w:szCs w:val="22"/>
        </w:rPr>
        <w:t>e</w:t>
      </w:r>
      <w:r w:rsidR="00BE3A09">
        <w:rPr>
          <w:sz w:val="22"/>
          <w:szCs w:val="22"/>
        </w:rPr>
        <w:t>-</w:t>
      </w:r>
      <w:r w:rsidR="00FA1A26">
        <w:rPr>
          <w:sz w:val="22"/>
          <w:szCs w:val="22"/>
        </w:rPr>
        <w:t>devedeset-pet</w:t>
      </w:r>
      <w:r w:rsidR="00BE3A09">
        <w:rPr>
          <w:sz w:val="22"/>
          <w:szCs w:val="22"/>
        </w:rPr>
        <w:t>-tisuća-jednu kunu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2412B9">
        <w:rPr>
          <w:sz w:val="22"/>
          <w:szCs w:val="22"/>
        </w:rPr>
        <w:t xml:space="preserve">78077,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784296">
        <w:rPr>
          <w:sz w:val="22"/>
          <w:szCs w:val="22"/>
        </w:rPr>
        <w:t>29700</w:t>
      </w:r>
      <w:r w:rsidR="00784296" w:rsidRPr="000A7794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7D3902">
        <w:rPr>
          <w:sz w:val="22"/>
          <w:szCs w:val="22"/>
        </w:rPr>
        <w:t>0,10</w:t>
      </w:r>
      <w:r>
        <w:rPr>
          <w:sz w:val="22"/>
          <w:szCs w:val="22"/>
        </w:rPr>
        <w:t xml:space="preserve"> kuna</w:t>
      </w:r>
      <w:r w:rsidR="007D3902">
        <w:rPr>
          <w:sz w:val="22"/>
          <w:szCs w:val="22"/>
        </w:rPr>
        <w:t xml:space="preserve"> (slovima: deset lipa)</w:t>
      </w:r>
      <w:r>
        <w:rPr>
          <w:sz w:val="22"/>
          <w:szCs w:val="22"/>
        </w:rPr>
        <w:t xml:space="preserve">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CF585C" w:rsidR="00C73EC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iznosu 0,10 kuna vratiti uplatiteljima koji su jamčevinu uplatili izvan roka</w:t>
      </w:r>
      <w:r w:rsidR="00061AB9">
        <w:rPr>
          <w:sz w:val="22"/>
          <w:szCs w:val="22"/>
        </w:rPr>
        <w:t xml:space="preserve"> (</w:t>
      </w:r>
      <w:r w:rsidR="0023765A">
        <w:rPr>
          <w:sz w:val="22"/>
          <w:szCs w:val="22"/>
        </w:rPr>
        <w:t xml:space="preserve">Mateu Erceg, Josipu Surjanu, </w:t>
      </w:r>
      <w:r w:rsidR="00781925">
        <w:rPr>
          <w:sz w:val="22"/>
          <w:szCs w:val="22"/>
        </w:rPr>
        <w:t xml:space="preserve">TONIKOM d.o.o., </w:t>
      </w:r>
      <w:r w:rsidR="007D0C9C">
        <w:rPr>
          <w:sz w:val="22"/>
          <w:szCs w:val="22"/>
        </w:rPr>
        <w:t xml:space="preserve">Nikši </w:t>
      </w:r>
      <w:r w:rsidR="00781925">
        <w:rPr>
          <w:sz w:val="22"/>
          <w:szCs w:val="22"/>
        </w:rPr>
        <w:t xml:space="preserve">Obuljen i </w:t>
      </w:r>
      <w:r w:rsidR="007D0C9C">
        <w:rPr>
          <w:sz w:val="22"/>
          <w:szCs w:val="22"/>
        </w:rPr>
        <w:t xml:space="preserve">Mariu </w:t>
      </w:r>
      <w:r w:rsidR="0023765A">
        <w:rPr>
          <w:sz w:val="22"/>
          <w:szCs w:val="22"/>
        </w:rPr>
        <w:t>Obuljen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C73EC4">
        <w:rPr>
          <w:sz w:val="22"/>
          <w:szCs w:val="22"/>
        </w:rPr>
        <w:t xml:space="preserve">Mrisat Mezet, </w:t>
      </w:r>
      <w:r w:rsidR="00C73EC4" w:rsidRPr="007D0C9C">
        <w:rPr>
          <w:sz w:val="22"/>
          <w:szCs w:val="22"/>
        </w:rPr>
        <w:t>VRTLAR - SVE ZA VRT d.o.o.,</w:t>
      </w:r>
      <w:r w:rsidR="00C73EC4" w:rsidRPr="00C73EC4">
        <w:rPr>
          <w:sz w:val="22"/>
          <w:szCs w:val="22"/>
        </w:rPr>
        <w:t xml:space="preserve"> </w:t>
      </w:r>
      <w:r w:rsidR="00C73EC4" w:rsidRPr="007D0C9C">
        <w:rPr>
          <w:sz w:val="22"/>
          <w:szCs w:val="22"/>
        </w:rPr>
        <w:t>KORBOX d.o.o.,</w:t>
      </w:r>
      <w:r w:rsidR="00C73EC4" w:rsidRPr="00C73EC4">
        <w:rPr>
          <w:sz w:val="22"/>
          <w:szCs w:val="22"/>
        </w:rPr>
        <w:t xml:space="preserve"> </w:t>
      </w:r>
      <w:r w:rsidR="00C73EC4" w:rsidRPr="007D0C9C">
        <w:rPr>
          <w:sz w:val="22"/>
          <w:szCs w:val="22"/>
        </w:rPr>
        <w:t>PRESUMA d.o.o.,</w:t>
      </w:r>
      <w:r w:rsidR="00C73EC4">
        <w:rPr>
          <w:sz w:val="22"/>
          <w:szCs w:val="22"/>
        </w:rPr>
        <w:t xml:space="preserve"> Željko Maleš, </w:t>
      </w:r>
      <w:r w:rsidR="00C73EC4" w:rsidRPr="007D0C9C">
        <w:rPr>
          <w:sz w:val="22"/>
          <w:szCs w:val="22"/>
        </w:rPr>
        <w:t>4D VISION d.o.o.,</w:t>
      </w:r>
      <w:r w:rsidR="00C73EC4" w:rsidRPr="00C73EC4">
        <w:rPr>
          <w:sz w:val="22"/>
          <w:szCs w:val="22"/>
        </w:rPr>
        <w:t xml:space="preserve"> </w:t>
      </w:r>
      <w:r w:rsidR="00C73EC4">
        <w:rPr>
          <w:sz w:val="22"/>
          <w:szCs w:val="22"/>
        </w:rPr>
        <w:t>Predrag Mihaljević,</w:t>
      </w:r>
      <w:r w:rsidR="00A769B1">
        <w:rPr>
          <w:sz w:val="22"/>
          <w:szCs w:val="22"/>
        </w:rPr>
        <w:t xml:space="preserve"> Kristina Ljubičić,</w:t>
      </w:r>
      <w:r w:rsidR="00A769B1" w:rsidRPr="00A769B1">
        <w:rPr>
          <w:sz w:val="22"/>
          <w:szCs w:val="22"/>
        </w:rPr>
        <w:t xml:space="preserve"> </w:t>
      </w:r>
      <w:r w:rsidR="00A769B1">
        <w:rPr>
          <w:sz w:val="22"/>
          <w:szCs w:val="22"/>
        </w:rPr>
        <w:t>Goran Čuljak,</w:t>
      </w:r>
      <w:r w:rsidR="00A769B1" w:rsidRPr="00A769B1">
        <w:rPr>
          <w:sz w:val="22"/>
          <w:szCs w:val="22"/>
        </w:rPr>
        <w:t xml:space="preserve"> </w:t>
      </w:r>
      <w:r w:rsidR="00A769B1">
        <w:rPr>
          <w:sz w:val="22"/>
          <w:szCs w:val="22"/>
        </w:rPr>
        <w:t>Željko Moslavac,</w:t>
      </w:r>
      <w:r w:rsidR="0092548D" w:rsidRPr="0092548D">
        <w:rPr>
          <w:sz w:val="22"/>
          <w:szCs w:val="22"/>
        </w:rPr>
        <w:t xml:space="preserve"> </w:t>
      </w:r>
      <w:r w:rsidR="0092548D" w:rsidRPr="007D0C9C">
        <w:rPr>
          <w:sz w:val="22"/>
          <w:szCs w:val="22"/>
        </w:rPr>
        <w:t>NENO NEKRETNINE j.d.o.o.</w:t>
      </w:r>
      <w:r w:rsidR="0092548D">
        <w:rPr>
          <w:sz w:val="22"/>
          <w:szCs w:val="22"/>
        </w:rPr>
        <w:t xml:space="preserve">, </w:t>
      </w:r>
      <w:r w:rsidR="0092548D">
        <w:rPr>
          <w:sz w:val="22"/>
          <w:szCs w:val="22"/>
        </w:rPr>
        <w:lastRenderedPageBreak/>
        <w:t xml:space="preserve">Iva Čenigić, PANDO NEKRETINE d.o.o., Siniša Elčić, </w:t>
      </w:r>
      <w:r w:rsidR="0092548D" w:rsidRPr="007D0C9C">
        <w:rPr>
          <w:sz w:val="22"/>
          <w:szCs w:val="22"/>
        </w:rPr>
        <w:t>Igor Jurišić,</w:t>
      </w:r>
      <w:r w:rsidR="00B17798">
        <w:rPr>
          <w:sz w:val="22"/>
          <w:szCs w:val="22"/>
        </w:rPr>
        <w:t xml:space="preserve"> MICROTEH d.o.o.,</w:t>
      </w:r>
      <w:r w:rsidR="00B17798" w:rsidRPr="00B17798">
        <w:rPr>
          <w:sz w:val="22"/>
          <w:szCs w:val="22"/>
        </w:rPr>
        <w:t xml:space="preserve"> </w:t>
      </w:r>
      <w:r w:rsidR="00B17798">
        <w:rPr>
          <w:sz w:val="22"/>
          <w:szCs w:val="22"/>
        </w:rPr>
        <w:t>Krunoslav Pokos,</w:t>
      </w:r>
      <w:r w:rsidR="00B17798" w:rsidRPr="00B17798">
        <w:rPr>
          <w:sz w:val="22"/>
          <w:szCs w:val="22"/>
        </w:rPr>
        <w:t xml:space="preserve"> </w:t>
      </w:r>
      <w:r w:rsidR="00B17798" w:rsidRPr="007D0C9C">
        <w:rPr>
          <w:sz w:val="22"/>
          <w:szCs w:val="22"/>
        </w:rPr>
        <w:t>KOREL d.o.o.</w:t>
      </w:r>
      <w:r w:rsidR="00B17798">
        <w:rPr>
          <w:sz w:val="22"/>
          <w:szCs w:val="22"/>
        </w:rPr>
        <w:t>,</w:t>
      </w:r>
      <w:r w:rsidR="00B17798" w:rsidRPr="00B17798">
        <w:rPr>
          <w:sz w:val="22"/>
          <w:szCs w:val="22"/>
        </w:rPr>
        <w:t xml:space="preserve"> </w:t>
      </w:r>
      <w:r w:rsidR="00B17798" w:rsidRPr="007D0C9C">
        <w:rPr>
          <w:sz w:val="22"/>
          <w:szCs w:val="22"/>
        </w:rPr>
        <w:t>Iva Pinjuh Stjepović,</w:t>
      </w:r>
      <w:r w:rsidR="00B17798" w:rsidRPr="00B17798">
        <w:rPr>
          <w:sz w:val="22"/>
          <w:szCs w:val="22"/>
        </w:rPr>
        <w:t xml:space="preserve"> </w:t>
      </w:r>
      <w:r w:rsidR="00B17798">
        <w:rPr>
          <w:sz w:val="22"/>
          <w:szCs w:val="22"/>
        </w:rPr>
        <w:t>Goran Justinić,</w:t>
      </w:r>
      <w:r w:rsidR="00B17798" w:rsidRPr="00B17798">
        <w:rPr>
          <w:sz w:val="22"/>
          <w:szCs w:val="22"/>
        </w:rPr>
        <w:t xml:space="preserve"> </w:t>
      </w:r>
      <w:r w:rsidR="00B17798" w:rsidRPr="007D0C9C">
        <w:rPr>
          <w:sz w:val="22"/>
          <w:szCs w:val="22"/>
        </w:rPr>
        <w:t>SPORTMAR d.o.o.,</w:t>
      </w:r>
      <w:r w:rsidR="00B17798">
        <w:rPr>
          <w:sz w:val="22"/>
          <w:szCs w:val="22"/>
        </w:rPr>
        <w:t xml:space="preserve"> Mateo – Teo Juradin, </w:t>
      </w:r>
      <w:r w:rsidR="00741A4D">
        <w:rPr>
          <w:sz w:val="22"/>
          <w:szCs w:val="22"/>
        </w:rPr>
        <w:t xml:space="preserve">Josip Surjan, Darjan Davidović, Branimir Vrnoga, </w:t>
      </w:r>
      <w:r w:rsidR="00741A4D" w:rsidRPr="007D0C9C">
        <w:rPr>
          <w:sz w:val="22"/>
          <w:szCs w:val="22"/>
        </w:rPr>
        <w:t>TOP KRAFT d.o.o.,</w:t>
      </w:r>
      <w:r w:rsidR="00741A4D" w:rsidRPr="00741A4D">
        <w:rPr>
          <w:sz w:val="22"/>
          <w:szCs w:val="22"/>
        </w:rPr>
        <w:t xml:space="preserve"> </w:t>
      </w:r>
      <w:r w:rsidR="00741A4D" w:rsidRPr="007D0C9C">
        <w:rPr>
          <w:sz w:val="22"/>
          <w:szCs w:val="22"/>
        </w:rPr>
        <w:t>Lukrecija Dragić,</w:t>
      </w:r>
      <w:r w:rsidR="00741A4D" w:rsidRPr="00741A4D">
        <w:rPr>
          <w:sz w:val="22"/>
          <w:szCs w:val="22"/>
        </w:rPr>
        <w:t xml:space="preserve"> </w:t>
      </w:r>
      <w:r w:rsidR="00741A4D">
        <w:rPr>
          <w:sz w:val="22"/>
          <w:szCs w:val="22"/>
        </w:rPr>
        <w:t>Ivica Švogor,</w:t>
      </w:r>
      <w:r w:rsidR="00741A4D" w:rsidRPr="00741A4D">
        <w:rPr>
          <w:sz w:val="22"/>
          <w:szCs w:val="22"/>
        </w:rPr>
        <w:t xml:space="preserve"> </w:t>
      </w:r>
      <w:r w:rsidR="00741A4D">
        <w:rPr>
          <w:sz w:val="22"/>
          <w:szCs w:val="22"/>
        </w:rPr>
        <w:t>Kristina Maleš,</w:t>
      </w:r>
      <w:r w:rsidR="00741A4D" w:rsidRPr="00741A4D">
        <w:rPr>
          <w:sz w:val="22"/>
          <w:szCs w:val="22"/>
        </w:rPr>
        <w:t xml:space="preserve"> </w:t>
      </w:r>
      <w:r w:rsidR="00741A4D">
        <w:rPr>
          <w:sz w:val="22"/>
          <w:szCs w:val="22"/>
        </w:rPr>
        <w:t>Branko Valentić,</w:t>
      </w:r>
      <w:r w:rsidR="00741A4D" w:rsidRPr="00741A4D">
        <w:rPr>
          <w:sz w:val="22"/>
          <w:szCs w:val="22"/>
        </w:rPr>
        <w:t xml:space="preserve"> </w:t>
      </w:r>
      <w:r w:rsidR="00741A4D" w:rsidRPr="007D0C9C">
        <w:rPr>
          <w:sz w:val="22"/>
          <w:szCs w:val="22"/>
        </w:rPr>
        <w:t>Goran Glažar</w:t>
      </w:r>
      <w:r w:rsidR="00741A4D">
        <w:rPr>
          <w:sz w:val="22"/>
          <w:szCs w:val="22"/>
        </w:rPr>
        <w:t xml:space="preserve">,  </w:t>
      </w:r>
      <w:r w:rsidR="00A81847">
        <w:rPr>
          <w:sz w:val="22"/>
          <w:szCs w:val="22"/>
        </w:rPr>
        <w:t>Domagoj Mihalic,</w:t>
      </w:r>
      <w:r w:rsidR="00A81847" w:rsidRPr="00A81847">
        <w:rPr>
          <w:sz w:val="22"/>
          <w:szCs w:val="22"/>
        </w:rPr>
        <w:t xml:space="preserve"> </w:t>
      </w:r>
      <w:r w:rsidR="00A81847" w:rsidRPr="007D0C9C">
        <w:rPr>
          <w:sz w:val="22"/>
          <w:szCs w:val="22"/>
        </w:rPr>
        <w:t>FRIGO-KOR d.o.o.,</w:t>
      </w:r>
      <w:r w:rsidR="00A81847" w:rsidRPr="00A81847">
        <w:rPr>
          <w:sz w:val="22"/>
          <w:szCs w:val="22"/>
        </w:rPr>
        <w:t xml:space="preserve"> </w:t>
      </w:r>
      <w:r w:rsidR="00A81847">
        <w:rPr>
          <w:sz w:val="22"/>
          <w:szCs w:val="22"/>
        </w:rPr>
        <w:t xml:space="preserve">Marija Račić, TERRA FIRMA d.o.o., PRVI SAVJET d.o.o., </w:t>
      </w:r>
      <w:r w:rsidR="00A81847" w:rsidRPr="007D0C9C">
        <w:rPr>
          <w:sz w:val="22"/>
          <w:szCs w:val="22"/>
        </w:rPr>
        <w:t>ALFA NEKRETNINE d.o.o.,</w:t>
      </w:r>
      <w:r w:rsidR="00A81847" w:rsidRPr="00A81847">
        <w:rPr>
          <w:sz w:val="22"/>
          <w:szCs w:val="22"/>
        </w:rPr>
        <w:t xml:space="preserve"> </w:t>
      </w:r>
      <w:r w:rsidR="00A81847">
        <w:rPr>
          <w:sz w:val="22"/>
          <w:szCs w:val="22"/>
        </w:rPr>
        <w:t>Mladen Pavičić,</w:t>
      </w:r>
      <w:r w:rsidR="00A81847" w:rsidRPr="00A81847">
        <w:rPr>
          <w:sz w:val="22"/>
          <w:szCs w:val="22"/>
        </w:rPr>
        <w:t xml:space="preserve"> </w:t>
      </w:r>
      <w:r w:rsidR="00A81847">
        <w:rPr>
          <w:sz w:val="22"/>
          <w:szCs w:val="22"/>
        </w:rPr>
        <w:t>Dominik Pažin).</w:t>
      </w:r>
    </w:p>
    <w:p w:rsidRDefault="00CF585C" w:rsidP="00CF585C" w:rsidR="00CF585C" w:rsidRPr="00CF585C">
      <w:pPr>
        <w:pStyle w:val="Tijeloteksta"/>
        <w:ind w:hanging="720" w:left="720"/>
        <w:rPr>
          <w:sz w:val="16"/>
          <w:szCs w:val="16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</w:t>
      </w:r>
      <w:r w:rsidR="00FA63F4">
        <w:rPr>
          <w:sz w:val="22"/>
          <w:szCs w:val="22"/>
        </w:rPr>
        <w:t>Hrvatska</w:t>
      </w:r>
      <w:r w:rsidR="005D2CD1" w:rsidRPr="005D2CD1">
        <w:rPr>
          <w:sz w:val="22"/>
          <w:szCs w:val="22"/>
        </w:rPr>
        <w:t>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</w:t>
      </w:r>
      <w:r w:rsidR="00D856F7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A265B" w:rsidR="00FB7588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257938">
        <w:rPr>
          <w:sz w:val="22"/>
          <w:szCs w:val="22"/>
        </w:rPr>
        <w:t>1</w:t>
      </w:r>
      <w:r w:rsidR="00877584">
        <w:rPr>
          <w:sz w:val="22"/>
          <w:szCs w:val="22"/>
        </w:rPr>
        <w:t>8</w:t>
      </w:r>
      <w:r w:rsidR="00D856F7">
        <w:rPr>
          <w:sz w:val="22"/>
          <w:szCs w:val="22"/>
        </w:rPr>
        <w:t>73</w:t>
      </w:r>
      <w:r w:rsidR="00542703">
        <w:rPr>
          <w:sz w:val="22"/>
          <w:szCs w:val="22"/>
        </w:rPr>
        <w:t>-</w:t>
      </w:r>
      <w:r w:rsidR="00BF5151">
        <w:rPr>
          <w:sz w:val="22"/>
          <w:szCs w:val="22"/>
        </w:rPr>
        <w:t>1</w:t>
      </w:r>
      <w:r w:rsidR="00D856F7">
        <w:rPr>
          <w:sz w:val="22"/>
          <w:szCs w:val="22"/>
        </w:rPr>
        <w:t>914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475875">
        <w:rPr>
          <w:sz w:val="22"/>
          <w:szCs w:val="22"/>
        </w:rPr>
        <w:t>9. svibnja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</w:t>
      </w:r>
      <w:r w:rsidR="00264521">
        <w:rPr>
          <w:sz w:val="22"/>
          <w:szCs w:val="22"/>
        </w:rPr>
        <w:t>00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</w:t>
      </w:r>
      <w:r w:rsidR="00877584">
        <w:rPr>
          <w:sz w:val="22"/>
          <w:szCs w:val="22"/>
        </w:rPr>
        <w:t xml:space="preserve">i </w:t>
      </w:r>
      <w:r w:rsidR="001B355D" w:rsidRPr="00650607">
        <w:rPr>
          <w:sz w:val="22"/>
          <w:szCs w:val="22"/>
        </w:rPr>
        <w:t>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2412B9">
        <w:rPr>
          <w:sz w:val="22"/>
          <w:szCs w:val="22"/>
        </w:rPr>
        <w:t>Kristina Ljubičić, Osijek, Goran Glažar, Kostrena,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Siniša Elčić, Pardubice,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Goran Justinić, Njivice, CVIJETA NEKRETNINE d.o.o., Dubrovnik, Branimir Vrnoga, Vidonje,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MODNE KREACIJE d.o.o., Zagreb,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Lukrecija Dragić, Dubrovnik,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Iva Pinjuh Stjepović, Odranski Obrež,</w:t>
      </w:r>
      <w:r w:rsidR="00FC4C23" w:rsidRPr="00FC4C23">
        <w:rPr>
          <w:sz w:val="22"/>
          <w:szCs w:val="22"/>
        </w:rPr>
        <w:t xml:space="preserve"> </w:t>
      </w:r>
      <w:r w:rsidR="00FC4C23">
        <w:rPr>
          <w:sz w:val="22"/>
          <w:szCs w:val="22"/>
        </w:rPr>
        <w:t>PRIMA CAPITALE d.o.o., Zagreb,</w:t>
      </w:r>
      <w:r w:rsidR="006C0DDA">
        <w:rPr>
          <w:sz w:val="22"/>
          <w:szCs w:val="22"/>
        </w:rPr>
        <w:t xml:space="preserve"> ZVUČNI ZID d.o.o., Zagreb, Maroje Stjepović, Zagreb, Željko Moslavac, Virovitica, Goran Čuljak, Zagreb,</w:t>
      </w:r>
      <w:r w:rsidR="00581AE9" w:rsidRPr="00581AE9">
        <w:rPr>
          <w:sz w:val="22"/>
          <w:szCs w:val="22"/>
        </w:rPr>
        <w:t xml:space="preserve"> </w:t>
      </w:r>
      <w:r w:rsidR="00581AE9">
        <w:rPr>
          <w:sz w:val="22"/>
          <w:szCs w:val="22"/>
        </w:rPr>
        <w:t>4D VISION d.o.o., Rijeka,</w:t>
      </w:r>
      <w:r w:rsidR="00581AE9" w:rsidRPr="00581AE9">
        <w:rPr>
          <w:sz w:val="22"/>
          <w:szCs w:val="22"/>
        </w:rPr>
        <w:t xml:space="preserve"> </w:t>
      </w:r>
      <w:r w:rsidR="00581AE9">
        <w:rPr>
          <w:sz w:val="22"/>
          <w:szCs w:val="22"/>
        </w:rPr>
        <w:t>Darjan Davidović, Kupinečki Kraljevec, PRVI SAVJET d.o.o., Zagreb, Branko Valentić, Virovitica, TERRA FIRMA d.o.o., Zagreb,</w:t>
      </w:r>
      <w:r w:rsidR="00581AE9" w:rsidRPr="005D3C0E">
        <w:rPr>
          <w:sz w:val="22"/>
          <w:szCs w:val="22"/>
        </w:rPr>
        <w:t xml:space="preserve"> </w:t>
      </w:r>
      <w:r w:rsidR="00581AE9">
        <w:rPr>
          <w:sz w:val="22"/>
          <w:szCs w:val="22"/>
        </w:rPr>
        <w:t>PANDO NEKRETINE d.o.o., Miličani,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Mirsad Mezet, Dubrovnik,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Dušanka Bubić, Solin,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Viktor Bubić, Solin,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RILIA d.o.o., Solin,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KOREL d.o.o. Zagreb,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KORBOX d.o.o., Zagreb,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FRIGO-KOR d.o.o., Zagreb,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Dominik Pažin, Opatija,</w:t>
      </w:r>
      <w:r w:rsidR="00680D30" w:rsidRPr="00680D30">
        <w:rPr>
          <w:sz w:val="22"/>
          <w:szCs w:val="22"/>
        </w:rPr>
        <w:t xml:space="preserve"> </w:t>
      </w:r>
      <w:r w:rsidR="00680D30">
        <w:rPr>
          <w:sz w:val="22"/>
          <w:szCs w:val="22"/>
        </w:rPr>
        <w:t>Marija Račić, Dubrovnik,</w:t>
      </w:r>
      <w:r w:rsidR="008A265B" w:rsidRPr="008A265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Kristina Maleš, Split,</w:t>
      </w:r>
      <w:r w:rsidR="008A265B" w:rsidRPr="008A265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Željko Maleš, Split,</w:t>
      </w:r>
      <w:r w:rsidR="008A265B" w:rsidRPr="008A265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Mladen Pavičić, Split,</w:t>
      </w:r>
      <w:r w:rsidR="008A265B" w:rsidRPr="008A265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ALFA NEKRETNINE d.o.o., Zagreb,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Krunoslav Pokos, Varaždin,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VRTLAR - SVE ZA VRT d.o.o., Split,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Robert Marinić, Zagreb,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TOP KRAFT d.o.o., Zagreb,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Iva Čengić, Grubišno polje,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Anto Babić, Sesvete,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NENO NEKRETNINE j.d.o.o. Split,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Mateo-Teo Juradin,</w:t>
      </w:r>
      <w:r w:rsidR="007B048E">
        <w:rPr>
          <w:sz w:val="22"/>
          <w:szCs w:val="22"/>
        </w:rPr>
        <w:t xml:space="preserve"> Podstrana,</w:t>
      </w:r>
      <w:r w:rsidR="008A265B" w:rsidRPr="000533DB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Domagoj Mihalic, Mala Subotica,</w:t>
      </w:r>
      <w:r w:rsidR="008A265B" w:rsidRPr="00C033E3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SPORTMAR d.o.o., Njivice,</w:t>
      </w:r>
      <w:r w:rsidR="008A265B" w:rsidRPr="00C033E3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Predrag Mihaljević, Njivice,</w:t>
      </w:r>
      <w:r w:rsidR="008A265B" w:rsidRPr="00C033E3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PRESUMA d.o.o., Njivice, MICROTEH d.o.o., Zagreb, Igor Jurišić, Lozica,</w:t>
      </w:r>
      <w:r w:rsidR="008A265B" w:rsidRPr="00C033E3">
        <w:rPr>
          <w:sz w:val="22"/>
          <w:szCs w:val="22"/>
        </w:rPr>
        <w:t xml:space="preserve"> </w:t>
      </w:r>
      <w:r w:rsidR="008A265B">
        <w:rPr>
          <w:sz w:val="22"/>
          <w:szCs w:val="22"/>
        </w:rPr>
        <w:t>Ivica Švogor, Beretinec</w:t>
      </w:r>
      <w:r w:rsidR="005D3C0E">
        <w:rPr>
          <w:sz w:val="22"/>
          <w:szCs w:val="22"/>
        </w:rPr>
        <w:t>,</w:t>
      </w:r>
      <w:r w:rsidR="00287D00" w:rsidRPr="00287D00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te izvan roka po Mateu Erceg, Josipu Surjanu, TONIKOM d.o.o., Nikši Obuljen</w:t>
      </w:r>
      <w:r w:rsidR="00C033E3" w:rsidRPr="00FD4581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i Mariu Obuljen.</w:t>
      </w:r>
    </w:p>
    <w:p w:rsidRDefault="00475875" w:rsidP="005340EB" w:rsidR="00475875">
      <w:pPr>
        <w:ind w:firstLine="709"/>
        <w:jc w:val="both"/>
        <w:rPr>
          <w:sz w:val="22"/>
          <w:szCs w:val="22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22</w:t>
      </w:r>
      <w:r w:rsidR="007C4705" w:rsidRPr="00650607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DC1E83">
        <w:rPr>
          <w:sz w:val="22"/>
          <w:szCs w:val="22"/>
        </w:rPr>
        <w:t>395</w:t>
      </w:r>
      <w:r w:rsidR="00410A35">
        <w:rPr>
          <w:sz w:val="22"/>
          <w:szCs w:val="22"/>
        </w:rPr>
        <w:t>.001</w:t>
      </w:r>
      <w:r w:rsidR="00CF389E">
        <w:rPr>
          <w:sz w:val="22"/>
          <w:szCs w:val="22"/>
        </w:rPr>
        <w:t>,00 kuna</w:t>
      </w:r>
      <w:r w:rsidR="00927074">
        <w:rPr>
          <w:sz w:val="22"/>
          <w:szCs w:val="22"/>
        </w:rPr>
        <w:t xml:space="preserve"> je stavio ponuditelj: </w:t>
      </w:r>
      <w:r w:rsidR="008C32C8">
        <w:rPr>
          <w:sz w:val="22"/>
          <w:szCs w:val="22"/>
        </w:rPr>
        <w:t>Anto Babić, Sesvete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 xml:space="preserve">), sud koji </w:t>
      </w:r>
      <w:r w:rsidRPr="000A7794">
        <w:rPr>
          <w:sz w:val="22"/>
          <w:szCs w:val="22"/>
        </w:rPr>
        <w:lastRenderedPageBreak/>
        <w:t>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01656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016563">
        <w:rPr>
          <w:b/>
          <w:sz w:val="22"/>
          <w:szCs w:val="22"/>
        </w:rPr>
        <w:t>lipnja</w:t>
      </w:r>
      <w:r w:rsidR="0092707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0</w:t>
      </w:r>
      <w:r w:rsidR="00016563">
        <w:t>1</w:t>
      </w:r>
      <w:r w:rsidR="00E91295" w:rsidRPr="003843EB">
        <w:t>.</w:t>
      </w:r>
      <w:r w:rsidR="00A35C6B">
        <w:t>0</w:t>
      </w:r>
      <w:r w:rsidR="00016563">
        <w:t>6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8C32C8" w:rsidP="00F503D8" w:rsidR="00421554">
      <w:pPr>
        <w:numPr>
          <w:ilvl w:val="0"/>
          <w:numId w:val="1"/>
        </w:numPr>
        <w:jc w:val="both"/>
      </w:pPr>
      <w:r w:rsidRPr="008C32C8">
        <w:t xml:space="preserve">ANTO BABIĆ, Sesvete, Bjelovarska 52B, 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Kristina Ljubičić, Osijek,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Goran Glažar, Kostrena,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Siniša Elčić, Pardubice,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Goran Justinić, Njivice,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CVIJETA NEKRETNINE d.o.o., Dubrovnik,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Branimir Vrnoga, Vidonje,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MODNE KREACIJE d.o.o., Zagreb,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>Lukrecija Dragić, Dubrovnik,</w:t>
      </w:r>
      <w:r w:rsidR="00F43534" w:rsidRPr="00F43534">
        <w:t xml:space="preserve"> 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Iva Pinjuh Stjepović, </w:t>
      </w:r>
      <w:r w:rsidR="00F43534" w:rsidRPr="00421554">
        <w:t xml:space="preserve">Odranski Obrež,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PRIMA CAPITALE d.o.o., Zagreb,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ZVUČNI ZID d.o.o., Zagreb,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Maroje Stjepović, Zagreb,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Željko Moslavac, Virovitica,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>Goran Čuljak, Zagreb,</w:t>
      </w:r>
      <w:r w:rsidR="00F43534" w:rsidRPr="00F43534">
        <w:t xml:space="preserve"> 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4D VISION d.o.o., Rijeka,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Darjan Davidović, Kupinečki Kraljevec,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PRVI SAVJET d.o.o., Zagreb, </w:t>
      </w:r>
      <w:r w:rsidR="00F43534" w:rsidRPr="00F43534">
        <w:t>putem e oglasne ploče,</w:t>
      </w:r>
    </w:p>
    <w:p w:rsidRDefault="00421554" w:rsidP="00F503D8" w:rsidR="00F43534">
      <w:pPr>
        <w:numPr>
          <w:ilvl w:val="0"/>
          <w:numId w:val="1"/>
        </w:numPr>
        <w:jc w:val="both"/>
      </w:pPr>
      <w:r w:rsidRPr="00421554">
        <w:t xml:space="preserve">Branko Valentić, Virovitica, </w:t>
      </w:r>
      <w:r w:rsidR="00F43534" w:rsidRPr="00F43534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TERRA FIRMA d.o.o.,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PANDO NEKRETINE d.o.o., Miličani,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Mirsad Mezet, Dubrovnik,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Dušanka Bubić, Solin,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Viktor Bubić, Solin,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>RILIA d.o.o., Solin,</w:t>
      </w:r>
      <w:r w:rsidR="00FE1B25" w:rsidRPr="00FE1B25">
        <w:t xml:space="preserve"> 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KOREL d.o.o.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KORBOX d.o.o.,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FRIGO-KOR d.o.o.,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Dominik Pažin, Opatija,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Marija Račić, Dubrovnik,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Kristina Maleš, Split,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Željko Maleš, Split,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Mladen Pavičić, Split,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lastRenderedPageBreak/>
        <w:t xml:space="preserve">ALFA NEKRETNINE d.o.o.,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Krunoslav Pokos, Varaždin,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VRTLAR - SVE ZA VRT d.o.o., Split,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Robert Marinić,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TOP KRAFT d.o.o., Zagreb,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>Iva Čengić, Grubišno polje,</w:t>
      </w:r>
      <w:r w:rsidR="00FE1B25" w:rsidRPr="00FE1B25">
        <w:t xml:space="preserve"> putem e oglasne ploče,</w:t>
      </w:r>
      <w:r w:rsidRPr="00421554">
        <w:t xml:space="preserve"> 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Anto Babić, Sesvete, </w:t>
      </w:r>
      <w:r w:rsidR="00FE1B25" w:rsidRPr="00FE1B25">
        <w:t>putem e oglasne ploče,</w:t>
      </w:r>
    </w:p>
    <w:p w:rsidRDefault="00421554" w:rsidP="00F503D8" w:rsidR="00FE1B25">
      <w:pPr>
        <w:numPr>
          <w:ilvl w:val="0"/>
          <w:numId w:val="1"/>
        </w:numPr>
        <w:jc w:val="both"/>
      </w:pPr>
      <w:r w:rsidRPr="00421554">
        <w:t xml:space="preserve">NENO NEKRETNINE j.d.o.o. Split, </w:t>
      </w:r>
      <w:r w:rsidR="00FE1B25" w:rsidRPr="00FE1B25">
        <w:t>putem e oglasne ploče,</w:t>
      </w:r>
    </w:p>
    <w:p w:rsidRDefault="00421554" w:rsidP="00F503D8" w:rsidR="007B048E">
      <w:pPr>
        <w:numPr>
          <w:ilvl w:val="0"/>
          <w:numId w:val="1"/>
        </w:numPr>
        <w:jc w:val="both"/>
      </w:pPr>
      <w:r w:rsidRPr="00421554">
        <w:t xml:space="preserve">Mateo-Teo Juradin, </w:t>
      </w:r>
      <w:r w:rsidR="007B048E">
        <w:t xml:space="preserve">Podstrana, </w:t>
      </w:r>
      <w:r w:rsidR="007B048E" w:rsidRPr="007B048E">
        <w:t>putem e oglasne ploče,</w:t>
      </w:r>
    </w:p>
    <w:p w:rsidRDefault="00421554" w:rsidP="00F503D8" w:rsidR="007B048E">
      <w:pPr>
        <w:numPr>
          <w:ilvl w:val="0"/>
          <w:numId w:val="1"/>
        </w:numPr>
        <w:jc w:val="both"/>
      </w:pPr>
      <w:r w:rsidRPr="00421554">
        <w:t xml:space="preserve">Domagoj Mihalic, Mala Subotica, </w:t>
      </w:r>
      <w:r w:rsidR="007B048E" w:rsidRPr="007B048E">
        <w:t>putem e oglasne ploče,</w:t>
      </w:r>
    </w:p>
    <w:p w:rsidRDefault="00421554" w:rsidP="00F503D8" w:rsidR="007B048E">
      <w:pPr>
        <w:numPr>
          <w:ilvl w:val="0"/>
          <w:numId w:val="1"/>
        </w:numPr>
        <w:jc w:val="both"/>
      </w:pPr>
      <w:r w:rsidRPr="00421554">
        <w:t xml:space="preserve">SPORTMAR d.o.o., Njivice, </w:t>
      </w:r>
      <w:r w:rsidR="007B048E" w:rsidRPr="007B048E">
        <w:t>putem e oglasne ploče,</w:t>
      </w:r>
    </w:p>
    <w:p w:rsidRDefault="00421554" w:rsidP="00F503D8" w:rsidR="007B048E">
      <w:pPr>
        <w:numPr>
          <w:ilvl w:val="0"/>
          <w:numId w:val="1"/>
        </w:numPr>
        <w:jc w:val="both"/>
      </w:pPr>
      <w:r w:rsidRPr="00421554">
        <w:t xml:space="preserve">Predrag Mihaljević, Njivice, </w:t>
      </w:r>
      <w:r w:rsidR="007B048E" w:rsidRPr="007B048E">
        <w:t>putem e oglasne ploče,</w:t>
      </w:r>
    </w:p>
    <w:p w:rsidRDefault="00421554" w:rsidP="00F503D8" w:rsidR="007B048E">
      <w:pPr>
        <w:numPr>
          <w:ilvl w:val="0"/>
          <w:numId w:val="1"/>
        </w:numPr>
        <w:jc w:val="both"/>
      </w:pPr>
      <w:r w:rsidRPr="00421554">
        <w:t xml:space="preserve">PRESUMA d.o.o., Njivice, </w:t>
      </w:r>
      <w:r w:rsidR="007B048E" w:rsidRPr="007B048E">
        <w:t>putem e oglasne ploče,</w:t>
      </w:r>
    </w:p>
    <w:p w:rsidRDefault="00421554" w:rsidP="00F503D8" w:rsidR="003C1641">
      <w:pPr>
        <w:numPr>
          <w:ilvl w:val="0"/>
          <w:numId w:val="1"/>
        </w:numPr>
        <w:jc w:val="both"/>
      </w:pPr>
      <w:r w:rsidRPr="00421554">
        <w:t xml:space="preserve">MICROTEH d.o.o., Zagreb, </w:t>
      </w:r>
      <w:r w:rsidR="003C1641" w:rsidRPr="003C1641">
        <w:t>putem e oglasne ploče,</w:t>
      </w:r>
    </w:p>
    <w:p w:rsidRDefault="00421554" w:rsidP="00F503D8" w:rsidR="003C1641">
      <w:pPr>
        <w:numPr>
          <w:ilvl w:val="0"/>
          <w:numId w:val="1"/>
        </w:numPr>
        <w:jc w:val="both"/>
      </w:pPr>
      <w:r w:rsidRPr="00421554">
        <w:t xml:space="preserve">Igor Jurišić, Lozica, </w:t>
      </w:r>
      <w:r w:rsidR="003C1641" w:rsidRPr="003C1641">
        <w:t>putem e oglasne ploče,</w:t>
      </w:r>
    </w:p>
    <w:p w:rsidRDefault="00421554" w:rsidP="00F503D8" w:rsidR="00421554">
      <w:pPr>
        <w:numPr>
          <w:ilvl w:val="0"/>
          <w:numId w:val="1"/>
        </w:numPr>
        <w:jc w:val="both"/>
      </w:pPr>
      <w:r w:rsidRPr="00421554">
        <w:t>Ivica Švogor, Beretinec,</w:t>
      </w:r>
      <w:r w:rsidR="003C1641" w:rsidRPr="003C1641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Mate</w:t>
      </w:r>
      <w:r w:rsidR="00A632FE">
        <w:t>o</w:t>
      </w:r>
      <w:r w:rsidRPr="00F503D8">
        <w:t xml:space="preserve"> Erceg,</w:t>
      </w:r>
      <w:r w:rsidR="00D774EA">
        <w:t xml:space="preserve"> Zagreb,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TONIKOM d.o.o.,</w:t>
      </w:r>
      <w:r w:rsidR="00D774EA">
        <w:t xml:space="preserve">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Josip Surjan,</w:t>
      </w:r>
      <w:r w:rsidR="00D774EA">
        <w:t xml:space="preserve"> Gornji Zemunik,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Nikš</w:t>
      </w:r>
      <w:r w:rsidR="00D774EA">
        <w:t>a Obuljen,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Mari</w:t>
      </w:r>
      <w:r w:rsidR="00D774EA">
        <w:t>o</w:t>
      </w:r>
      <w:r w:rsidRPr="00F503D8">
        <w:t xml:space="preserve"> Obuljen.</w:t>
      </w:r>
      <w:r w:rsidR="00D774EA">
        <w:t xml:space="preserve"> Dubrovnik,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EA0969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Republika Hrvatska po ŽDO Dubrovnik, Građansko upravni odjel, putem e-oglasna ploče suda,</w:t>
      </w:r>
    </w:p>
    <w:p w:rsidRDefault="00655D1D" w:rsidP="00EA0969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2"/>
      <w:headerReference w:type="default" r:id="rId13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E2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</w:t>
    </w:r>
    <w:r w:rsidR="00BD3D48">
      <w:rPr>
        <w:b/>
        <w:sz w:val="22"/>
        <w:szCs w:val="22"/>
      </w:rPr>
      <w:t>39</w:t>
    </w:r>
    <w:r w:rsidR="00C967B7">
      <w:rPr>
        <w:b/>
        <w:sz w:val="22"/>
        <w:szCs w:val="22"/>
      </w:rPr>
      <w:t>1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6563"/>
    <w:rsid w:val="00017940"/>
    <w:rsid w:val="000222F9"/>
    <w:rsid w:val="00033F5E"/>
    <w:rsid w:val="00034B9D"/>
    <w:rsid w:val="00044220"/>
    <w:rsid w:val="00044DAA"/>
    <w:rsid w:val="0004732F"/>
    <w:rsid w:val="00051B36"/>
    <w:rsid w:val="000533DB"/>
    <w:rsid w:val="0005368D"/>
    <w:rsid w:val="000562AE"/>
    <w:rsid w:val="00061AB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24AF4"/>
    <w:rsid w:val="001300ED"/>
    <w:rsid w:val="00130BE0"/>
    <w:rsid w:val="0013206A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7519C"/>
    <w:rsid w:val="00182B39"/>
    <w:rsid w:val="00183773"/>
    <w:rsid w:val="00186EB6"/>
    <w:rsid w:val="00187B39"/>
    <w:rsid w:val="00190710"/>
    <w:rsid w:val="00191607"/>
    <w:rsid w:val="00192BCD"/>
    <w:rsid w:val="001B355D"/>
    <w:rsid w:val="001D4B7D"/>
    <w:rsid w:val="001E0776"/>
    <w:rsid w:val="001E3DA1"/>
    <w:rsid w:val="001E4AF0"/>
    <w:rsid w:val="001E7DF6"/>
    <w:rsid w:val="001F471E"/>
    <w:rsid w:val="00200C26"/>
    <w:rsid w:val="00201815"/>
    <w:rsid w:val="002147A9"/>
    <w:rsid w:val="00217C60"/>
    <w:rsid w:val="00223A24"/>
    <w:rsid w:val="00226880"/>
    <w:rsid w:val="00230082"/>
    <w:rsid w:val="0023765A"/>
    <w:rsid w:val="002412B9"/>
    <w:rsid w:val="00242741"/>
    <w:rsid w:val="002457CE"/>
    <w:rsid w:val="00254248"/>
    <w:rsid w:val="00255F16"/>
    <w:rsid w:val="00257938"/>
    <w:rsid w:val="002608B9"/>
    <w:rsid w:val="00264521"/>
    <w:rsid w:val="0026645D"/>
    <w:rsid w:val="002745B0"/>
    <w:rsid w:val="00277007"/>
    <w:rsid w:val="00283EC4"/>
    <w:rsid w:val="002878A1"/>
    <w:rsid w:val="00287D00"/>
    <w:rsid w:val="002939B2"/>
    <w:rsid w:val="002C0D1E"/>
    <w:rsid w:val="002C62C6"/>
    <w:rsid w:val="002D21BF"/>
    <w:rsid w:val="002D35BE"/>
    <w:rsid w:val="002D3833"/>
    <w:rsid w:val="002E530A"/>
    <w:rsid w:val="002F1A15"/>
    <w:rsid w:val="00312C25"/>
    <w:rsid w:val="003133ED"/>
    <w:rsid w:val="00331845"/>
    <w:rsid w:val="003318D7"/>
    <w:rsid w:val="00331A8E"/>
    <w:rsid w:val="00332E2D"/>
    <w:rsid w:val="00345D06"/>
    <w:rsid w:val="003525CE"/>
    <w:rsid w:val="00356D1C"/>
    <w:rsid w:val="00356F82"/>
    <w:rsid w:val="00375500"/>
    <w:rsid w:val="00384098"/>
    <w:rsid w:val="003843EB"/>
    <w:rsid w:val="00386310"/>
    <w:rsid w:val="003909FE"/>
    <w:rsid w:val="00392C51"/>
    <w:rsid w:val="00393EC4"/>
    <w:rsid w:val="003953F6"/>
    <w:rsid w:val="003A648F"/>
    <w:rsid w:val="003B6714"/>
    <w:rsid w:val="003B674A"/>
    <w:rsid w:val="003C1641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558E"/>
    <w:rsid w:val="0040120B"/>
    <w:rsid w:val="00404517"/>
    <w:rsid w:val="00410A35"/>
    <w:rsid w:val="00412446"/>
    <w:rsid w:val="00421554"/>
    <w:rsid w:val="0042201E"/>
    <w:rsid w:val="00431931"/>
    <w:rsid w:val="00437851"/>
    <w:rsid w:val="0044039E"/>
    <w:rsid w:val="00441CB2"/>
    <w:rsid w:val="00445657"/>
    <w:rsid w:val="0044596F"/>
    <w:rsid w:val="00446DC7"/>
    <w:rsid w:val="00454A9C"/>
    <w:rsid w:val="0045798D"/>
    <w:rsid w:val="00464608"/>
    <w:rsid w:val="00465E11"/>
    <w:rsid w:val="00467395"/>
    <w:rsid w:val="0047170A"/>
    <w:rsid w:val="00475875"/>
    <w:rsid w:val="00476C93"/>
    <w:rsid w:val="00477F48"/>
    <w:rsid w:val="00484449"/>
    <w:rsid w:val="0049427A"/>
    <w:rsid w:val="004A28C4"/>
    <w:rsid w:val="004A71CD"/>
    <w:rsid w:val="004B0720"/>
    <w:rsid w:val="004B213D"/>
    <w:rsid w:val="004B3972"/>
    <w:rsid w:val="004B4944"/>
    <w:rsid w:val="004C4109"/>
    <w:rsid w:val="004D1228"/>
    <w:rsid w:val="004D20D8"/>
    <w:rsid w:val="004E2760"/>
    <w:rsid w:val="004E4469"/>
    <w:rsid w:val="004E512C"/>
    <w:rsid w:val="004E7116"/>
    <w:rsid w:val="005003D0"/>
    <w:rsid w:val="005041A0"/>
    <w:rsid w:val="005066E0"/>
    <w:rsid w:val="005103B3"/>
    <w:rsid w:val="00511106"/>
    <w:rsid w:val="00517F5D"/>
    <w:rsid w:val="005208B8"/>
    <w:rsid w:val="005301C6"/>
    <w:rsid w:val="005322E8"/>
    <w:rsid w:val="005340EB"/>
    <w:rsid w:val="005351B8"/>
    <w:rsid w:val="00537B9C"/>
    <w:rsid w:val="00542703"/>
    <w:rsid w:val="0054550D"/>
    <w:rsid w:val="0055570A"/>
    <w:rsid w:val="005565DD"/>
    <w:rsid w:val="005657F4"/>
    <w:rsid w:val="005668F7"/>
    <w:rsid w:val="00574E6D"/>
    <w:rsid w:val="00576EF7"/>
    <w:rsid w:val="00580786"/>
    <w:rsid w:val="00581AE9"/>
    <w:rsid w:val="00590EBF"/>
    <w:rsid w:val="0059249C"/>
    <w:rsid w:val="00594FEB"/>
    <w:rsid w:val="0059573A"/>
    <w:rsid w:val="005A70A4"/>
    <w:rsid w:val="005B6414"/>
    <w:rsid w:val="005C3F53"/>
    <w:rsid w:val="005D2CD1"/>
    <w:rsid w:val="005D3C0E"/>
    <w:rsid w:val="005D71AF"/>
    <w:rsid w:val="005E767C"/>
    <w:rsid w:val="005F79D0"/>
    <w:rsid w:val="006102D7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36F"/>
    <w:rsid w:val="00662CA9"/>
    <w:rsid w:val="00664590"/>
    <w:rsid w:val="00670E1D"/>
    <w:rsid w:val="00673E2F"/>
    <w:rsid w:val="00680D30"/>
    <w:rsid w:val="00683F27"/>
    <w:rsid w:val="0069097D"/>
    <w:rsid w:val="00693CBA"/>
    <w:rsid w:val="006945D9"/>
    <w:rsid w:val="0069583E"/>
    <w:rsid w:val="006979E2"/>
    <w:rsid w:val="00697EE4"/>
    <w:rsid w:val="006B204E"/>
    <w:rsid w:val="006C0566"/>
    <w:rsid w:val="006C0DDA"/>
    <w:rsid w:val="006D2B72"/>
    <w:rsid w:val="006E10A1"/>
    <w:rsid w:val="006F7599"/>
    <w:rsid w:val="00705700"/>
    <w:rsid w:val="00705F0C"/>
    <w:rsid w:val="00707158"/>
    <w:rsid w:val="007125EA"/>
    <w:rsid w:val="007245FA"/>
    <w:rsid w:val="007254CE"/>
    <w:rsid w:val="007332C7"/>
    <w:rsid w:val="00741A4D"/>
    <w:rsid w:val="00745CBE"/>
    <w:rsid w:val="00745F3F"/>
    <w:rsid w:val="00751DA5"/>
    <w:rsid w:val="00754E83"/>
    <w:rsid w:val="00757992"/>
    <w:rsid w:val="00765022"/>
    <w:rsid w:val="00765C59"/>
    <w:rsid w:val="00775445"/>
    <w:rsid w:val="00776ECB"/>
    <w:rsid w:val="00781435"/>
    <w:rsid w:val="00781925"/>
    <w:rsid w:val="00784296"/>
    <w:rsid w:val="00786DEC"/>
    <w:rsid w:val="00791383"/>
    <w:rsid w:val="007B048E"/>
    <w:rsid w:val="007B0E34"/>
    <w:rsid w:val="007B5290"/>
    <w:rsid w:val="007B56B7"/>
    <w:rsid w:val="007C4705"/>
    <w:rsid w:val="007C62C8"/>
    <w:rsid w:val="007D0C9C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2574"/>
    <w:rsid w:val="0085661E"/>
    <w:rsid w:val="00857864"/>
    <w:rsid w:val="00870B5E"/>
    <w:rsid w:val="008735FD"/>
    <w:rsid w:val="0087591A"/>
    <w:rsid w:val="00877490"/>
    <w:rsid w:val="00877584"/>
    <w:rsid w:val="008837BB"/>
    <w:rsid w:val="008841BD"/>
    <w:rsid w:val="00885E4F"/>
    <w:rsid w:val="00886556"/>
    <w:rsid w:val="00894001"/>
    <w:rsid w:val="008972F9"/>
    <w:rsid w:val="008A0AC2"/>
    <w:rsid w:val="008A265B"/>
    <w:rsid w:val="008A2DAE"/>
    <w:rsid w:val="008B492F"/>
    <w:rsid w:val="008B5AF1"/>
    <w:rsid w:val="008B5E39"/>
    <w:rsid w:val="008C32C8"/>
    <w:rsid w:val="008C4796"/>
    <w:rsid w:val="008D27E7"/>
    <w:rsid w:val="008D2B1B"/>
    <w:rsid w:val="008E012A"/>
    <w:rsid w:val="008E0D5A"/>
    <w:rsid w:val="008E2276"/>
    <w:rsid w:val="008F2E2C"/>
    <w:rsid w:val="008F4B06"/>
    <w:rsid w:val="008F6F47"/>
    <w:rsid w:val="00921F4D"/>
    <w:rsid w:val="0092309B"/>
    <w:rsid w:val="00923504"/>
    <w:rsid w:val="00924635"/>
    <w:rsid w:val="0092548D"/>
    <w:rsid w:val="00927074"/>
    <w:rsid w:val="00930D63"/>
    <w:rsid w:val="00931008"/>
    <w:rsid w:val="00955210"/>
    <w:rsid w:val="009608E4"/>
    <w:rsid w:val="00962466"/>
    <w:rsid w:val="009626E1"/>
    <w:rsid w:val="00963954"/>
    <w:rsid w:val="00965A4E"/>
    <w:rsid w:val="009735BE"/>
    <w:rsid w:val="0097368B"/>
    <w:rsid w:val="00980AA3"/>
    <w:rsid w:val="0098390D"/>
    <w:rsid w:val="00984962"/>
    <w:rsid w:val="009858ED"/>
    <w:rsid w:val="00995111"/>
    <w:rsid w:val="009A329A"/>
    <w:rsid w:val="009A6941"/>
    <w:rsid w:val="009B6DCC"/>
    <w:rsid w:val="009B7ED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34EB"/>
    <w:rsid w:val="00A05E49"/>
    <w:rsid w:val="00A064E2"/>
    <w:rsid w:val="00A10B0A"/>
    <w:rsid w:val="00A17B74"/>
    <w:rsid w:val="00A30AAA"/>
    <w:rsid w:val="00A35C6B"/>
    <w:rsid w:val="00A360FC"/>
    <w:rsid w:val="00A370F7"/>
    <w:rsid w:val="00A44B04"/>
    <w:rsid w:val="00A52F0F"/>
    <w:rsid w:val="00A53008"/>
    <w:rsid w:val="00A632FE"/>
    <w:rsid w:val="00A67508"/>
    <w:rsid w:val="00A67AD6"/>
    <w:rsid w:val="00A71EB7"/>
    <w:rsid w:val="00A769B1"/>
    <w:rsid w:val="00A771E5"/>
    <w:rsid w:val="00A81847"/>
    <w:rsid w:val="00A82D0A"/>
    <w:rsid w:val="00A96282"/>
    <w:rsid w:val="00AA24E3"/>
    <w:rsid w:val="00AA72DA"/>
    <w:rsid w:val="00AB4A8E"/>
    <w:rsid w:val="00AD25E6"/>
    <w:rsid w:val="00AD6149"/>
    <w:rsid w:val="00AE0822"/>
    <w:rsid w:val="00AE562D"/>
    <w:rsid w:val="00AF0445"/>
    <w:rsid w:val="00AF110E"/>
    <w:rsid w:val="00AF3D63"/>
    <w:rsid w:val="00B109D3"/>
    <w:rsid w:val="00B10EAD"/>
    <w:rsid w:val="00B1211D"/>
    <w:rsid w:val="00B12CAC"/>
    <w:rsid w:val="00B17798"/>
    <w:rsid w:val="00B3729B"/>
    <w:rsid w:val="00B447A1"/>
    <w:rsid w:val="00B44B3B"/>
    <w:rsid w:val="00B460AB"/>
    <w:rsid w:val="00B55A20"/>
    <w:rsid w:val="00B63861"/>
    <w:rsid w:val="00B66AE3"/>
    <w:rsid w:val="00B66C4A"/>
    <w:rsid w:val="00B67F71"/>
    <w:rsid w:val="00B74A38"/>
    <w:rsid w:val="00B7607E"/>
    <w:rsid w:val="00B80A11"/>
    <w:rsid w:val="00B81F93"/>
    <w:rsid w:val="00B827A1"/>
    <w:rsid w:val="00B90592"/>
    <w:rsid w:val="00B9368C"/>
    <w:rsid w:val="00BA0B87"/>
    <w:rsid w:val="00BA666B"/>
    <w:rsid w:val="00BB238E"/>
    <w:rsid w:val="00BC00E9"/>
    <w:rsid w:val="00BC5226"/>
    <w:rsid w:val="00BD3D48"/>
    <w:rsid w:val="00BD6DFB"/>
    <w:rsid w:val="00BD7DB5"/>
    <w:rsid w:val="00BE3A09"/>
    <w:rsid w:val="00BF31E5"/>
    <w:rsid w:val="00BF5151"/>
    <w:rsid w:val="00BF58B8"/>
    <w:rsid w:val="00C00725"/>
    <w:rsid w:val="00C02F70"/>
    <w:rsid w:val="00C033E3"/>
    <w:rsid w:val="00C048E4"/>
    <w:rsid w:val="00C05BCF"/>
    <w:rsid w:val="00C11636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65C93"/>
    <w:rsid w:val="00C73EC4"/>
    <w:rsid w:val="00C81C62"/>
    <w:rsid w:val="00C85BE9"/>
    <w:rsid w:val="00C87E7F"/>
    <w:rsid w:val="00C9671F"/>
    <w:rsid w:val="00C967B7"/>
    <w:rsid w:val="00CA10C9"/>
    <w:rsid w:val="00CB6A90"/>
    <w:rsid w:val="00CB72AE"/>
    <w:rsid w:val="00CC1331"/>
    <w:rsid w:val="00CC384D"/>
    <w:rsid w:val="00CD26E7"/>
    <w:rsid w:val="00CD6169"/>
    <w:rsid w:val="00CD7576"/>
    <w:rsid w:val="00CE2DCD"/>
    <w:rsid w:val="00CE48FF"/>
    <w:rsid w:val="00CE693C"/>
    <w:rsid w:val="00CF389E"/>
    <w:rsid w:val="00CF585C"/>
    <w:rsid w:val="00D0205B"/>
    <w:rsid w:val="00D0677F"/>
    <w:rsid w:val="00D11B4C"/>
    <w:rsid w:val="00D125CB"/>
    <w:rsid w:val="00D131C4"/>
    <w:rsid w:val="00D20D34"/>
    <w:rsid w:val="00D2730D"/>
    <w:rsid w:val="00D42F30"/>
    <w:rsid w:val="00D432D8"/>
    <w:rsid w:val="00D52CD8"/>
    <w:rsid w:val="00D56032"/>
    <w:rsid w:val="00D56B28"/>
    <w:rsid w:val="00D66F59"/>
    <w:rsid w:val="00D774EA"/>
    <w:rsid w:val="00D80444"/>
    <w:rsid w:val="00D85408"/>
    <w:rsid w:val="00D856F7"/>
    <w:rsid w:val="00D90D6C"/>
    <w:rsid w:val="00D972A3"/>
    <w:rsid w:val="00DA4E08"/>
    <w:rsid w:val="00DA6BFC"/>
    <w:rsid w:val="00DA792B"/>
    <w:rsid w:val="00DB0E17"/>
    <w:rsid w:val="00DB3B40"/>
    <w:rsid w:val="00DC0444"/>
    <w:rsid w:val="00DC0613"/>
    <w:rsid w:val="00DC1E83"/>
    <w:rsid w:val="00DC6FD1"/>
    <w:rsid w:val="00DD1E38"/>
    <w:rsid w:val="00DD313A"/>
    <w:rsid w:val="00DD4123"/>
    <w:rsid w:val="00DE1E2A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A0969"/>
    <w:rsid w:val="00EA597C"/>
    <w:rsid w:val="00EB1D6B"/>
    <w:rsid w:val="00EB3B46"/>
    <w:rsid w:val="00EB4A88"/>
    <w:rsid w:val="00EB4DE7"/>
    <w:rsid w:val="00EB6324"/>
    <w:rsid w:val="00EB7C39"/>
    <w:rsid w:val="00EC4A2A"/>
    <w:rsid w:val="00EC4B87"/>
    <w:rsid w:val="00EC5663"/>
    <w:rsid w:val="00ED1B4F"/>
    <w:rsid w:val="00ED3E9E"/>
    <w:rsid w:val="00ED473E"/>
    <w:rsid w:val="00EE4D00"/>
    <w:rsid w:val="00EE60EA"/>
    <w:rsid w:val="00EE6C6F"/>
    <w:rsid w:val="00EF18D3"/>
    <w:rsid w:val="00F00C8B"/>
    <w:rsid w:val="00F13FFD"/>
    <w:rsid w:val="00F14240"/>
    <w:rsid w:val="00F237F9"/>
    <w:rsid w:val="00F24F95"/>
    <w:rsid w:val="00F331AC"/>
    <w:rsid w:val="00F43534"/>
    <w:rsid w:val="00F444B5"/>
    <w:rsid w:val="00F503D8"/>
    <w:rsid w:val="00F55308"/>
    <w:rsid w:val="00F564C4"/>
    <w:rsid w:val="00F60490"/>
    <w:rsid w:val="00F6639F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1A26"/>
    <w:rsid w:val="00FA5E75"/>
    <w:rsid w:val="00FA63F4"/>
    <w:rsid w:val="00FB7588"/>
    <w:rsid w:val="00FC26E9"/>
    <w:rsid w:val="00FC41BA"/>
    <w:rsid w:val="00FC4C23"/>
    <w:rsid w:val="00FC7C94"/>
    <w:rsid w:val="00FD4581"/>
    <w:rsid w:val="00FD70F7"/>
    <w:rsid w:val="00FE1B25"/>
    <w:rsid w:val="00FE4BB4"/>
    <w:rsid w:val="00FF048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E2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E2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E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E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E2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E2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E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E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St-444/2013-391</izvorni_sadrzaj>
    <derivirana_varijabla naziv="DomainObject.Oznaka_1">St-444/2013-391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X u suca drugi sa strane stola</izvorni_sadrzaj>
    <derivirana_varijabla naziv="DomainObject.Predmet.PrimjedbaSuca_1">I i X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St-444/2013-391</izvorni_sadrzaj>
    <derivirana_varijabla naziv="DomainObject.PoslovniBrojDokumenta_1">St-444/2013-391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388EA-9750-4E56-BD9F-61972BCD1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1662</properties:Words>
  <properties:Characters>9259</properties:Characters>
  <properties:Lines>212</properties:Lines>
  <properties:Paragraphs>99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2018-06-01T08:29:00Z</dcterms:created>
  <dc:creator>Ante Kačić</dc:creator>
  <cp:lastModifiedBy>Srđan Gavranić</cp:lastModifiedBy>
  <cp:lastPrinted>2018-06-01T07:52:00Z</cp:lastPrinted>
  <dcterms:modified xmlns:xsi="http://www.w3.org/2001/XMLSchema-instance" xsi:type="dcterms:W3CDTF">2018-06-01T08:40:00Z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St-444/2013-391 / Odluka - Rješenje - dosuda (rješene o dosudi - NOVO - 791 KO ČIBAČA - više kupaca - četvrta dražba +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