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a96b" w14:paraId="609a96b" w:rsidRDefault="0040538A" w:rsidP="008556B9" w:rsidR="008556B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Default="008556B9" w:rsidP="001F3FEA" w:rsidR="008556B9">
      <w:pPr>
        <w:jc w:val="both"/>
      </w:pPr>
      <w:r>
        <w:t>REPUBLIKA HRVATSKA</w:t>
      </w:r>
    </w:p>
    <w:p w:rsidRDefault="008556B9" w:rsidP="001F3FEA" w:rsidR="008556B9">
      <w:pPr>
        <w:jc w:val="both"/>
      </w:pPr>
      <w:r>
        <w:t>Trgovački sud u Zagrebu</w:t>
      </w:r>
    </w:p>
    <w:p w:rsidRDefault="008556B9" w:rsidP="001F3FEA" w:rsidR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741C86">
        <w:t>953</w:t>
      </w:r>
      <w:r w:rsidR="00122D6A">
        <w:t>/2019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 w:rsidR="001F3FEA" w:rsidRPr="001F3FEA"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741C86" w:rsidRPr="00741C86">
        <w:t>SPORT SPIRIT j.d.o.o.</w:t>
      </w:r>
      <w:r w:rsidR="0050599C">
        <w:t xml:space="preserve"> u stečaju</w:t>
      </w:r>
      <w:r w:rsidR="00741C86" w:rsidRPr="00741C86">
        <w:t xml:space="preserve">, OIB 71546895404, Sesvete, </w:t>
      </w:r>
      <w:proofErr w:type="spellStart"/>
      <w:r w:rsidR="00741C86" w:rsidRPr="00741C86">
        <w:t>Kelekova</w:t>
      </w:r>
      <w:proofErr w:type="spellEnd"/>
      <w:r w:rsidR="00741C86" w:rsidRPr="00741C86">
        <w:t xml:space="preserve"> 4</w:t>
      </w:r>
      <w:r>
        <w:t xml:space="preserve">, </w:t>
      </w:r>
      <w:r w:rsidR="000653F3">
        <w:t>16</w:t>
      </w:r>
      <w:r>
        <w:t xml:space="preserve">. </w:t>
      </w:r>
      <w:r w:rsidR="000653F3">
        <w:t>srpnja</w:t>
      </w:r>
      <w:r>
        <w:t xml:space="preserve">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ab/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</w:t>
      </w:r>
      <w:r w:rsidR="00741C86">
        <w:t>953</w:t>
      </w:r>
      <w:r w:rsidR="00122D6A">
        <w:t>-2019</w:t>
      </w:r>
      <w:r>
        <w:t>.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Rješenjem ovoga suda od </w:t>
      </w:r>
      <w:r w:rsidR="00A2709D">
        <w:t>12</w:t>
      </w:r>
      <w:r>
        <w:t xml:space="preserve">. </w:t>
      </w:r>
      <w:r w:rsidR="00A2709D">
        <w:t>lipnja</w:t>
      </w:r>
      <w:r>
        <w:t xml:space="preserve"> 2019. nad dužnikom je otvoren i zaključen stečajni postupak. 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Iz spisa proizlazi da je predlagatelj obavijestio sud da su evidentirana zaplijenjena sredstva za predujam za namirenje troškova stečajnog postupka u skladu s  čl. 112. Stečajnog zakona („Narodne novine“ broj 71/15 i 104/17, dalje: SZ) u iznosu od 5.000,00 kn.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</w:t>
      </w:r>
      <w:r w:rsidR="000653F3">
        <w:t>16</w:t>
      </w:r>
      <w:r>
        <w:t xml:space="preserve">. </w:t>
      </w:r>
      <w:r w:rsidR="000653F3">
        <w:t>srpnja</w:t>
      </w:r>
      <w:r>
        <w:t xml:space="preserve">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8556B9" w:rsidP="001F3FEA" w:rsidR="008556B9">
      <w:pPr>
        <w:jc w:val="both"/>
      </w:pPr>
      <w:r>
        <w:tab/>
      </w:r>
    </w:p>
    <w:p w:rsidRDefault="008556B9" w:rsidP="001F3FEA" w:rsidR="008556B9">
      <w:pPr>
        <w:jc w:val="both"/>
      </w:pPr>
      <w:r>
        <w:t>Uputa o pravnom lijeku: Protiv ovog zaključka žalba nije dopuštena (čl. 19. st. 7. SZ-a).</w:t>
      </w:r>
    </w:p>
    <w:p w:rsidRDefault="008556B9" w:rsidP="001F3FEA" w:rsidR="008556B9">
      <w:pPr>
        <w:jc w:val="both"/>
      </w:pPr>
    </w:p>
    <w:p w:rsidRDefault="001F3FEA" w:rsidP="001F3FEA" w:rsidR="008556B9">
      <w:pPr>
        <w:ind w:firstLine="708" w:left="5664"/>
        <w:jc w:val="both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Default="0040538A" w:rsidP="001F3FEA" w:rsidR="008556B9">
      <w:pPr>
        <w:ind w:firstLine="708" w:left="5664"/>
        <w:jc w:val="both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Default="008556B9" w:rsidP="008556B9" w:rsidR="008556B9"/>
    <w:p w:rsidRDefault="0040538A" w:rsidP="008556B9" w:rsidR="0040538A"/>
    <w:sectPr w:rsidR="004053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561"/>
    <w:rsid w:val="000653F3"/>
    <w:rsid w:val="000B4561"/>
    <w:rsid w:val="00122D6A"/>
    <w:rsid w:val="001F3FEA"/>
    <w:rsid w:val="0040538A"/>
    <w:rsid w:val="0050599C"/>
    <w:rsid w:val="00585CEF"/>
    <w:rsid w:val="00741C86"/>
    <w:rsid w:val="008412A0"/>
    <w:rsid w:val="008556B9"/>
    <w:rsid w:val="00877968"/>
    <w:rsid w:val="00A2709D"/>
    <w:rsid w:val="00B06EFF"/>
    <w:rsid w:val="00BA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2019.</izvorni_sadrzaj>
    <derivirana_varijabla naziv="DomainObject.Predmet.DatumRjesavanja_1">12.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St-953/2019</izvorni_sadrzaj>
    <derivirana_varijabla naziv="DomainObject.Predmet.OznakaBroj_1">St-953/2019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SPIRIT  jednostavno društvo s ograničenom odgovornošću za proizvodnju, usluge i trgovinu zastupanog po punomoćniku Siniša Pofek</izvorni_sadrzaj>
    <derivirana_varijabla naziv="DomainObject.Predmet.ProtustrankaFormated_1">  SPORT SPIRIT  jednostavno društvo s ograničenom odgovornošću za proizvodnju, usluge i trgovinu zastupanog po punomoćniku Siniša Pofek</derivirana_varijabla>
  </DomainObject.Predmet.ProtustrankaFormated>
  <DomainObject.Predmet.ProtustrankaFormatedOIB>
    <izvorni_sadrzaj>  SPORT SPIRIT  jednostavno društvo s ograničenom odgovornošću za proizvodnju, usluge i trgovinu, OIB 71546895404 zastupanog po punomoćniku Siniša Pofek</izvorni_sadrzaj>
    <derivirana_varijabla naziv="DomainObject.Predmet.ProtustrankaFormatedOIB_1">  SPORT SPIRIT  jednostavno društvo s ograničenom odgovornošću za proizvodnju, usluge i trgovinu, OIB 71546895404 zastupanog po punomoćniku Siniša Pofek</derivirana_varijabla>
  </DomainObject.Predmet.ProtustrankaFormatedOIB>
  <DomainObject.Predmet.ProtustrankaFormatedWithAdress>
    <izvorni_sadrzaj> SPORT SPIRIT  jednostavno društvo s ograničenom odgovornošću za proizvodnju, usluge i trgovinu, Kelekova 4, 10360 Sesvete zastupanog po punomoćniku Siniša Pofek</izvorni_sadrzaj>
    <derivirana_varijabla naziv="DomainObject.Predmet.ProtustrankaFormatedWithAdress_1"> SPORT SPIRIT  jednostavno društvo s ograničenom odgovornošću za proizvodnju, usluge i trgovinu, Kelekova 4, 10360 Sesvete zastupanog po punomoćniku Siniša Pofek</derivirana_varijabla>
  </DomainObject.Predmet.ProtustrankaFormatedWithAdress>
  <DomainObject.Predmet.ProtustrankaFormatedWithAdressOIB>
    <izvorni_sadrzaj> SPORT SPIRIT  jednostavno društvo s ograničenom odgovornošću za proizvodnju, usluge i trgovinu, OIB 71546895404, Kelekova 4, 10360 Sesvete zastupanog po punomoćniku Siniša Pofek</izvorni_sadrzaj>
    <derivirana_varijabla naziv="DomainObject.Predmet.ProtustrankaFormatedWithAdressOIB_1"> SPORT SPIRIT  jednostavno društvo s ograničenom odgovornošću za proizvodnju, usluge i trgovinu, OIB 71546895404, Kelekova 4, 10360 Sesvete zastupanog po punomoćniku Siniša Pofek</derivirana_varijabla>
  </DomainObject.Predmet.ProtustrankaFormatedWithAdressOIB>
  <DomainObject.Predmet.ProtustrankaWithAdress>
    <izvorni_sadrzaj>SPORT SPIRIT  jednostavno društvo s ograničenom odgovornošću za proizvodnju, usluge i trgovinu Kelekova 4, 10360 Sesvete</izvorni_sadrzaj>
    <derivirana_varijabla naziv="DomainObject.Predmet.ProtustrankaWithAdress_1">SPORT SPIRIT  jednostavno društvo s ograničenom odgovornošću za proizvodnju, usluge i trgovinu Kelekova 4, 10360 Sesvete</derivirana_varijabla>
  </DomainObject.Predmet.ProtustrankaWithAdress>
  <DomainObject.Predmet.ProtustrankaWithAdressOIB>
    <izvorni_sadrzaj>SPORT SPIRIT  jednostavno društvo s ograničenom odgovornošću za proizvodnju, usluge i trgovinu, OIB 71546895404, Kelekova 4, 10360 Sesvete</izvorni_sadrzaj>
    <derivirana_varijabla naziv="DomainObject.Predmet.ProtustrankaWithAdressOIB_1">SPORT SPIRIT  jednostavno društvo s ograničenom odgovornošću za proizvodnju, usluge i trgovinu, OIB 71546895404, Kelekova 4, 10360 Sesvete</derivirana_varijabla>
  </DomainObject.Predmet.ProtustrankaWithAdressOIB>
  <DomainObject.Predmet.ProtustrankaNazivFormated>
    <izvorni_sadrzaj>SPORT SPIRIT  jednostavno društvo s ograničenom odgovornošću za proizvodnju, usluge i trgovinu</izvorni_sadrzaj>
    <derivirana_varijabla naziv="DomainObject.Predmet.ProtustrankaNazivFormated_1">SPORT SPIRIT  jednostavno društvo s ograničenom odgovornošću za proizvodnju, usluge i trgovinu</derivirana_varijabla>
  </DomainObject.Predmet.ProtustrankaNazivFormated>
  <DomainObject.Predmet.ProtustrankaNazivFormatedOIB>
    <izvorni_sadrzaj>SPORT SPIRIT  jednostavno društvo s ograničenom odgovornošću za proizvodnju, usluge i trgovinu, OIB 71546895404</izvorni_sadrzaj>
    <derivirana_varijabla naziv="DomainObject.Predmet.ProtustrankaNazivFormatedOIB_1">SPORT SPIRIT  jednostavno društvo s ograničenom odgovornošću za proizvodnju, usluge i trgovinu, OIB 71546895404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SPORT SPIRIT  jednostavno društvo s ograničenom odgovornošću za proizvodnju, usluge i trgovinu zastupanog po punomoćniku Siniša Pofek</item>
    </izvorni_sadrzaj>
    <derivirana_varijabla naziv="DomainObject.Predmet.ProtuStrankaListFormated_1">
      <item>SPORT SPIRIT  jednostavno društvo s ograničenom odgovornošću za proizvodnju, usluge i trgovinu zastupanog po punomoćniku Siniša Pofek</item>
    </derivirana_varijabla>
  </DomainObject.Predmet.ProtuStrankaListFormated>
  <DomainObject.Predmet.ProtuStrankaListFormatedOIB>
    <izvorni_sadrzaj>
      <item>SPORT SPIRIT  jednostavno društvo s ograničenom odgovornošću za proizvodnju, usluge i trgovinu, OIB 71546895404 zastupanog po punomoćniku Siniša Pofek</item>
    </izvorni_sadrzaj>
    <derivirana_varijabla naziv="DomainObject.Predmet.ProtuStrankaListFormatedOIB_1">
      <item>SPORT SPIRIT  jednostavno društvo s ograničenom odgovornošću za proizvodnju, usluge i trgovinu, OIB 71546895404 zastupanog po punomoćniku Siniša Pofek</item>
    </derivirana_varijabla>
  </DomainObject.Predmet.ProtuStrankaListFormatedOIB>
  <DomainObject.Predmet.ProtuStrankaListFormatedWithAdress>
    <izvorni_sadrzaj>
      <item>SPORT SPIRIT  jednostavno društvo s ograničenom odgovornošću za proizvodnju, usluge i trgovinu, Kelekova 4, 10360 Sesvete zastupanog po punomoćniku Siniša Pofek</item>
    </izvorni_sadrzaj>
    <derivirana_varijabla naziv="DomainObject.Predmet.ProtuStrankaListFormatedWithAdress_1">
      <item>SPORT SPIRIT  jednostavno društvo s ograničenom odgovornošću za proizvodnju, usluge i trgovinu, Kelekova 4, 10360 Sesvete zastupanog po punomoćniku Siniša Pofek</item>
    </derivirana_varijabla>
  </DomainObject.Predmet.ProtuStrankaListFormatedWithAdress>
  <DomainObject.Predmet.ProtuStrankaListFormatedWithAdressOIB>
    <izvorni_sadrzaj>
      <item>SPORT SPIRIT  jednostavno društvo s ograničenom odgovornošću za proizvodnju, usluge i trgovinu, OIB 71546895404, Kelekova 4, 10360 Sesvete zastupanog po punomoćniku Siniša Pofek</item>
    </izvorni_sadrzaj>
    <derivirana_varijabla naziv="DomainObject.Predmet.ProtuStrankaListFormatedWithAdressOIB_1">
      <item>SPORT SPIRIT  jednostavno društvo s ograničenom odgovornošću za proizvodnju, usluge i trgovinu, OIB 71546895404, Kelekova 4, 10360 Sesvete zastupanog po punomoćniku Siniša Pofek</item>
    </derivirana_varijabla>
  </DomainObject.Predmet.ProtuStrankaListFormatedWithAdressOIB>
  <DomainObject.Predmet.ProtuStrankaListNazivFormated>
    <izvorni_sadrzaj>
      <item>SPORT SPIRIT  jednostavno društvo s ograničenom odgovornošću za proizvodnju, usluge i trgovinu</item>
    </izvorni_sadrzaj>
    <derivirana_varijabla naziv="DomainObject.Predmet.ProtuStrankaListNazivFormated_1">
      <item>SPORT SPIRIT  jednostavno društvo s ograničenom odgovornošću za proizvodnju, usluge i trgovinu</item>
    </derivirana_varijabla>
  </DomainObject.Predmet.ProtuStrankaListNazivFormated>
  <DomainObject.Predmet.ProtuStrankaListNazivFormatedOIB>
    <izvorni_sadrzaj>
      <item>SPORT SPIRIT  jednostavno društvo s ograničenom odgovornošću za proizvodnju, usluge i trgovinu, OIB 71546895404</item>
    </izvorni_sadrzaj>
    <derivirana_varijabla naziv="DomainObject.Predmet.ProtuStrankaListNazivFormatedOIB_1">
      <item>SPORT SPIRIT  jednostavno društvo s ograničenom odgovornošću za proizvodnju, usluge i trgovinu, OIB 71546895404</item>
    </derivirana_varijabla>
  </DomainObject.Predmet.ProtuStrankaListNazivFormatedOIB>
  <DomainObject.Predmet.OstaliListFormated>
    <izvorni_sadrzaj>
      <item>Erste &amp; Steiermarkische bank d.d.</item>
      <item>Siniša Pofek punomoćnik sudionika u postupku SPORT SPIRIT  jednostavno društvo s ograničenom odgovornošću za proizvodnju, usluge i trgovinu</item>
    </izvorni_sadrzaj>
    <derivirana_varijabla naziv="DomainObject.Predmet.OstaliListFormated_1">
      <item>Erste &amp; Steiermarkische bank d.d.</item>
      <item>Siniša Pofek punomoćnik sudionika u postupku SPORT SPIRIT  jednostavno društvo s ograničenom odgovornošću za proizvodnju, usluge i trgovinu</item>
    </derivirana_varijabla>
  </DomainObject.Predmet.OstaliListFormated>
  <DomainObject.Predmet.OstaliListFormatedOIB>
    <izvorni_sadrzaj>
      <item>Erste &amp; Steiermarkische bank d.d.</item>
      <item>Siniša Pofek punomoćnik sudionika u postupku SPORT SPIRIT  jednostavno društvo s ograničenom odgovornošću za proizvodnju, usluge i trgovinu</item>
    </izvorni_sadrzaj>
    <derivirana_varijabla naziv="DomainObject.Predmet.OstaliListFormatedOIB_1">
      <item>Erste &amp; Steiermarkische bank d.d.</item>
      <item>Siniša Pofek punomoćnik sudionika u postupku SPORT SPIRIT  jednostavno društvo s ograničenom odgovornošću za proizvodnju, usluge i trgovinu</item>
    </derivirana_varijabla>
  </DomainObject.Predmet.OstaliListFormatedOIB>
  <DomainObject.Predmet.OstaliListFormatedWithAdress>
    <izvorni_sadrzaj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izvorni_sadrzaj>
    <derivirana_varijabla naziv="DomainObject.Predmet.OstaliListFormatedWithAdress_1"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derivirana_varijabla>
  </DomainObject.Predmet.OstaliListFormatedWithAdress>
  <DomainObject.Predmet.OstaliListFormatedWithAdressOIB>
    <izvorni_sadrzaj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izvorni_sadrzaj>
    <derivirana_varijabla naziv="DomainObject.Predmet.OstaliListFormatedWithAdressOIB_1">
      <item>Erste &amp; Steiermarkische bank d.d., Jadranski Trg 3/a, 51000 Rijeka</item>
      <item>Siniša Pofek, Koruška 12, 48260 Križevci punomoćnik sudionika u postupku SPORT SPIRIT  jednostavno društvo s ograničenom odgovornošću za proizvodnju, usluge i trgovinu</item>
    </derivirana_varijabla>
  </DomainObject.Predmet.OstaliListFormatedWithAdressOIB>
  <DomainObject.Predmet.OstaliListNazivFormated>
    <izvorni_sadrzaj>
      <item>Erste &amp; Steiermarkische bank d.d.</item>
      <item>Siniša Pofek</item>
    </izvorni_sadrzaj>
    <derivirana_varijabla naziv="DomainObject.Predmet.OstaliListNazivFormated_1">
      <item>Erste &amp; Steiermarkische bank d.d.</item>
      <item>Siniša Pofek</item>
    </derivirana_varijabla>
  </DomainObject.Predmet.OstaliListNazivFormated>
  <DomainObject.Predmet.OstaliListNazivFormatedOIB>
    <izvorni_sadrzaj>
      <item>Erste &amp; Steiermarkische bank d.d.</item>
      <item>Siniša Pofek</item>
    </izvorni_sadrzaj>
    <derivirana_varijabla naziv="DomainObject.Predmet.OstaliListNazivFormatedOIB_1">
      <item>Erste &amp; Steiermarkische bank d.d.</item>
      <item>Siniša Pofek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SPORT SPIRIT  jednostavno društvo s ograničenom odgovornošću za proizvodnju, usluge i trgovinu</izvorni_sadrzaj>
    <derivirana_varijabla naziv="DomainObject.Predmet.ProtustrankaIDrugi_1">SPORT SPIRIT  jednostavno društvo s ograničenom odgovornošću za proizvodnju,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SPORT SPIRIT  jednostavno društvo s ograničenom odgovornošću za proizvodnju, usluge i trgovinu, OIB 71546895404, Kelekova 4, 10360 Sesvete</izvorni_sadrzaj>
    <derivirana_varijabla naziv="DomainObject.Predmet.ProtustrankaIDrugiAdressOIB_1">SPORT SPIRIT  jednostavno društvo s ograničenom odgovornošću za proizvodnju, usluge i trgovinu, OIB 71546895404, Kelekova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2019.</izvorni_sadrzaj>
    <derivirana_varijabla naziv="DomainObject.Predmet.OdlukaRjesenje.DatumDonosenjaOdluke_1">12.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St-953/2019-15</izvorni_sadrzaj>
    <derivirana_varijabla naziv="DomainObject.Predmet.OdlukaRjesenje.Oznaka_1">St-953/2019-15</derivirana_varijabla>
  </DomainObject.Predmet.OdlukaRjesenje.Oznaka>
  <DomainObject.Predmet.SudioniciListNaziv>
    <izvorni_sadrzaj>
      <item>SPORT SPIRIT  jednostavno društvo s ograničenom odgovornošću za proizvodnju, usluge i trgovinu</item>
      <item>FINANCIJSKA AGENCIJA, RC Zagreb</item>
      <item>Erste &amp; Steiermarkische bank d.d.</item>
      <item>Siniša Pofek</item>
    </izvorni_sadrzaj>
    <derivirana_varijabla naziv="DomainObject.Predmet.SudioniciListNaziv_1">
      <item>SPORT SPIRIT  jednostavno društvo s ograničenom odgovornošću za proizvodnju, usluge i trgovinu</item>
      <item>FINANCIJSKA AGENCIJA, RC Zagreb</item>
      <item>Erste &amp; Steiermarkische bank d.d.</item>
      <item>Siniša Pofek</item>
    </derivirana_varijabla>
  </DomainObject.Predmet.SudioniciListNaziv>
  <DomainObject.Predmet.SudioniciListAdressOIB>
    <izvorni_sadrzaj>
      <item>SPORT SPIRIT  jednostavno društvo s ograničenom odgovornošću za proizvodnju, usluge i trgovinu, OIB 71546895404, Kelekova 4,10360 Sesvete</item>
      <item>FINANCIJSKA AGENCIJA, RC Zagreb, OIB 85821130368, Trg svibanjskih žrtava 1995. 1,10000 Zagreb</item>
      <item>Erste &amp; Steiermarkische bank d.d., Jadranski Trg 3/a,51000 Rijeka</item>
      <item>Siniša Pofek, Koruška 12,48260 Križevci</item>
    </izvorni_sadrzaj>
    <derivirana_varijabla naziv="DomainObject.Predmet.SudioniciListAdressOIB_1">
      <item>SPORT SPIRIT  jednostavno društvo s ograničenom odgovornošću za proizvodnju, usluge i trgovinu, OIB 71546895404, Kelekova 4,10360 Sesvete</item>
      <item>FINANCIJSKA AGENCIJA, RC Zagreb, OIB 85821130368, Trg svibanjskih žrtava 1995. 1,10000 Zagreb</item>
      <item>Erste &amp; Steiermarkische bank d.d., Jadranski Trg 3/a,51000 Rijeka</item>
      <item>Siniša Pofek, Koruška 12,48260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71546895404</item>
      <item>, OIB 85821130368</item>
      <item>, OIB null</item>
      <item>, OIB null</item>
    </izvorni_sadrzaj>
    <derivirana_varijabla naziv="DomainObject.Predmet.SudioniciListNazivOIB_1">
      <item>, OIB 71546895404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12. lipnja 2019.</izvorni_sadrzaj>
    <derivirana_varijabla naziv="DomainObject.PredzadnjaOdlukaIzPredmeta.DatumDonosenjaOdluke_1">12. lipnja 2019.</derivirana_varijabla>
  </DomainObject.PredzadnjaOdlukaIzPredmeta.DatumDonosenjaOdluke>
  <DomainObject.PredzadnjaOdlukaIzPredmeta.Oznaka>
    <izvorni_sadrzaj>St-953/2019-14</izvorni_sadrzaj>
    <derivirana_varijabla naziv="DomainObject.PredzadnjaOdlukaIzPredmeta.Oznaka_1">St-953/2019-14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241</properties:Words>
  <properties:Characters>1197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2019-07-16T11:28:00Z</dcterms:created>
  <dc:creator>Danijela Uzelac</dc:creator>
  <cp:lastModifiedBy>Katarina Franjić</cp:lastModifiedBy>
  <cp:lastPrinted>2019-07-16T11:32:00Z</cp:lastPrinted>
  <dcterms:modified xmlns:xsi="http://www.w3.org/2001/XMLSchema-instance" xsi:type="dcterms:W3CDTF">2019-07-16T11:32:00Z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(st-953-19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