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24c3" w14:paraId="ae024c3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693071" w:rsidP="00D76FF6" w:rsidR="00D76FF6" w:rsidRPr="00146155">
      <w:pPr>
        <w:rPr>
          <w:b/>
        </w:rPr>
      </w:pPr>
      <w:r>
        <w:rPr>
          <w:b/>
        </w:rPr>
        <w:t>Split, Sukoišanska 6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377EB0">
        <w:rPr>
          <w:b/>
        </w:rPr>
        <w:t>2033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693071" w:rsidP="003753E2" w:rsidR="003753E2" w:rsidRPr="00146155">
      <w:pPr>
        <w:pStyle w:val="Tijeloteksta"/>
        <w:ind w:firstLine="708"/>
        <w:rPr>
          <w:szCs w:val="24"/>
        </w:rPr>
      </w:pPr>
      <w:r>
        <w:rPr>
          <w:szCs w:val="24"/>
        </w:rPr>
        <w:t>Trgovački sud u Splitu</w:t>
      </w:r>
      <w:r w:rsidR="003753E2" w:rsidRPr="00146155">
        <w:rPr>
          <w:szCs w:val="24"/>
        </w:rPr>
        <w:t xml:space="preserve">, po sucu tog suda </w:t>
      </w:r>
      <w:r w:rsidR="001E2F8F" w:rsidRPr="00146155">
        <w:rPr>
          <w:szCs w:val="24"/>
        </w:rPr>
        <w:t>Katarini Franković</w:t>
      </w:r>
      <w:r w:rsidR="003753E2"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="003753E2"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="003753E2"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="003753E2" w:rsidRPr="00146155">
        <w:rPr>
          <w:szCs w:val="24"/>
        </w:rPr>
        <w:t xml:space="preserve"> nad </w:t>
      </w:r>
      <w:r w:rsidR="001E6FC8">
        <w:rPr>
          <w:szCs w:val="24"/>
        </w:rPr>
        <w:t xml:space="preserve">dužnikom </w:t>
      </w:r>
      <w:r w:rsidR="00377EB0" w:rsidRPr="00377EB0">
        <w:rPr>
          <w:szCs w:val="24"/>
        </w:rPr>
        <w:t>DUBRAVA MAJIĆI d.o.o., Makarska, Zagrebačka 23, OIB: 98188584274, MBS: 060309083</w:t>
      </w:r>
      <w:r w:rsidR="00BC32CA">
        <w:rPr>
          <w:szCs w:val="24"/>
        </w:rPr>
        <w:t>,</w:t>
      </w:r>
      <w:r w:rsidR="003753E2"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="003753E2" w:rsidRPr="00146155">
        <w:rPr>
          <w:szCs w:val="24"/>
        </w:rPr>
        <w:t xml:space="preserve">dana </w:t>
      </w:r>
      <w:r>
        <w:rPr>
          <w:szCs w:val="24"/>
        </w:rPr>
        <w:t>24</w:t>
      </w:r>
      <w:r w:rsidR="003753E2" w:rsidRPr="00146155">
        <w:rPr>
          <w:szCs w:val="24"/>
        </w:rPr>
        <w:t xml:space="preserve">. </w:t>
      </w:r>
      <w:r>
        <w:rPr>
          <w:szCs w:val="24"/>
        </w:rPr>
        <w:t>ožujka</w:t>
      </w:r>
      <w:r w:rsidR="003753E2" w:rsidRPr="00146155">
        <w:rPr>
          <w:szCs w:val="24"/>
        </w:rPr>
        <w:t xml:space="preserve"> 201</w:t>
      </w:r>
      <w:r w:rsidR="00124E31">
        <w:rPr>
          <w:szCs w:val="24"/>
        </w:rPr>
        <w:t>7</w:t>
      </w:r>
      <w:r w:rsidR="003753E2"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377EB0" w:rsidRPr="00377EB0">
        <w:rPr>
          <w:bCs/>
        </w:rPr>
        <w:t>Ankica Čenić, Split, Pupačićeva 1, OIB: 67541309757</w:t>
      </w:r>
      <w:r w:rsidR="00124E31" w:rsidRPr="00124E31">
        <w:rPr>
          <w:bCs/>
        </w:rPr>
        <w:t xml:space="preserve">,  </w:t>
      </w:r>
      <w:r w:rsidRPr="00146155">
        <w:rPr>
          <w:bCs/>
        </w:rPr>
        <w:t xml:space="preserve">dužnosti stečajnog upravitelja </w:t>
      </w:r>
      <w:r w:rsidR="001E6FC8">
        <w:rPr>
          <w:bCs/>
        </w:rPr>
        <w:t xml:space="preserve">stečajnog dužnika </w:t>
      </w:r>
      <w:r w:rsidR="00377EB0" w:rsidRPr="00377EB0">
        <w:rPr>
          <w:bCs/>
        </w:rPr>
        <w:t>DUBRAVA MAJIĆI d.o.o., Makarska, Zagrebačka 23, OIB: 98188584274, MBS: 060309083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1E6FC8" w:rsidRPr="001E6FC8">
        <w:rPr>
          <w:bCs/>
        </w:rPr>
        <w:t xml:space="preserve">stečajnog dužnika </w:t>
      </w:r>
      <w:r w:rsidR="00377EB0" w:rsidRPr="00377EB0">
        <w:rPr>
          <w:bCs/>
        </w:rPr>
        <w:t>DUBRAVA MAJIĆI d.o.o., Makarska, Zagrebačka 23, OIB: 98188584274, MBS: 060309083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377EB0" w:rsidRPr="00377EB0">
        <w:rPr>
          <w:bCs/>
        </w:rPr>
        <w:t>Dragan Josip Knežević, Dubrovnik, Palmotićeva 11</w:t>
      </w:r>
      <w:r w:rsidR="008B4740" w:rsidRPr="008B4740">
        <w:rPr>
          <w:bCs/>
        </w:rPr>
        <w:t xml:space="preserve">, </w:t>
      </w:r>
      <w:r w:rsidR="00377EB0" w:rsidRPr="00377EB0">
        <w:rPr>
          <w:bCs/>
        </w:rPr>
        <w:t>OIB: 97076984856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377EB0">
        <w:t>2033</w:t>
      </w:r>
      <w:r w:rsidRPr="00146155">
        <w:t>/</w:t>
      </w:r>
      <w:r w:rsidR="006E6A2F" w:rsidRPr="00146155">
        <w:t>2016</w:t>
      </w:r>
      <w:r w:rsidR="000204DE" w:rsidRPr="00146155">
        <w:t xml:space="preserve"> </w:t>
      </w:r>
      <w:r w:rsidRPr="00146155">
        <w:t xml:space="preserve">od </w:t>
      </w:r>
      <w:r w:rsidR="00693071">
        <w:t>20</w:t>
      </w:r>
      <w:r w:rsidR="000204DE" w:rsidRPr="00146155">
        <w:t xml:space="preserve">. </w:t>
      </w:r>
      <w:r w:rsidR="00693071">
        <w:t>ožujk</w:t>
      </w:r>
      <w:r w:rsidR="001E6FC8">
        <w:t>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93071">
        <w:t>7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1E6FC8">
        <w:t xml:space="preserve">otvoren je stečajni postupak nad </w:t>
      </w:r>
      <w:r w:rsidR="00377EB0" w:rsidRPr="00377EB0">
        <w:t>DUBRAVA MAJIĆI d.o.o., Makarska, Zagrebačka 23, OIB: 98188584274, MBS: 060309083</w:t>
      </w:r>
      <w:r w:rsidR="006E6A2F" w:rsidRPr="00146155">
        <w:t xml:space="preserve">, te je istim rješenjem imenovan stečajni upravitelj </w:t>
      </w:r>
      <w:r w:rsidR="00377EB0" w:rsidRPr="00377EB0">
        <w:t>Ankica Čenić, Split, Pupačićeva 1, OIB: 67541309757</w:t>
      </w:r>
      <w:r w:rsidR="00693071">
        <w:t xml:space="preserve"> </w:t>
      </w:r>
      <w:r w:rsidR="006E6A2F" w:rsidRPr="00146155">
        <w:t>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124E31" w:rsidP="00124E31" w:rsidR="00124E31">
      <w:pPr>
        <w:ind w:firstLine="708"/>
        <w:jc w:val="both"/>
      </w:pPr>
      <w:r>
        <w:t xml:space="preserve">Imenovani stečajni upravitelj </w:t>
      </w:r>
      <w:r w:rsidR="00377EB0" w:rsidRPr="00377EB0">
        <w:t>Ankica Čenić, Split, Pupačićeva 1, OIB: 67541309757</w:t>
      </w:r>
      <w:r w:rsidR="00377EB0">
        <w:t xml:space="preserve"> </w:t>
      </w:r>
      <w:r>
        <w:t>je dana 2</w:t>
      </w:r>
      <w:r w:rsidR="00693071">
        <w:t>4. ožujka 2017</w:t>
      </w:r>
      <w:r>
        <w:t>.g. podneskom obavijestio sud da nije u mogućnosti prihvatiti dužnost stečajnog upravitelja</w:t>
      </w:r>
      <w:r w:rsidR="00693071">
        <w:t xml:space="preserve"> dužnika</w:t>
      </w:r>
      <w:r>
        <w:t xml:space="preserve"> zbog zdravstvenih razloga </w:t>
      </w:r>
      <w:r w:rsidR="00377EB0">
        <w:t>te dostavila liječničku dokumentaciju</w:t>
      </w:r>
      <w:r w:rsidR="00693071">
        <w:t>.</w:t>
      </w:r>
    </w:p>
    <w:p w:rsidRDefault="00124E31" w:rsidP="00124E31" w:rsidR="00124E31">
      <w:pPr>
        <w:ind w:firstLine="708"/>
        <w:jc w:val="both"/>
      </w:pPr>
      <w:r>
        <w:lastRenderedPageBreak/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124E31" w:rsidP="00124E31" w:rsidR="00124E31">
      <w:pPr>
        <w:ind w:firstLine="708"/>
        <w:jc w:val="both"/>
      </w:pPr>
    </w:p>
    <w:p w:rsidRDefault="00124E31" w:rsidP="00124E31" w:rsidR="00124E31">
      <w:pPr>
        <w:ind w:firstLine="708"/>
        <w:jc w:val="both"/>
      </w:pPr>
      <w:r>
        <w:t xml:space="preserve">Stoga je sud na temelju ovlaštenja suda iz čl. 76, čl. 91.st. 5 i st. 8, te čl. 84 SZ-s primjenom  automatske metode slučajnog odabira kroz elektronski sustav e-spis za stečajnog upravitelja uz iznimku izabrao </w:t>
      </w:r>
      <w:r w:rsidR="00377EB0" w:rsidRPr="00377EB0">
        <w:t>Dragan</w:t>
      </w:r>
      <w:r w:rsidR="00377EB0">
        <w:t>a</w:t>
      </w:r>
      <w:r w:rsidR="00377EB0" w:rsidRPr="00377EB0">
        <w:t xml:space="preserve"> Josip Knežević, Dubrovnik, Palmotićeva 11, OIB: 97076984856</w:t>
      </w:r>
      <w:r>
        <w:t>, te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</w:t>
      </w:r>
      <w:r w:rsidR="008B4740">
        <w:rPr>
          <w:szCs w:val="24"/>
        </w:rPr>
        <w:t>Split</w:t>
      </w:r>
      <w:r w:rsidRPr="00146155">
        <w:rPr>
          <w:szCs w:val="24"/>
        </w:rPr>
        <w:t xml:space="preserve">u, </w:t>
      </w:r>
      <w:r w:rsidR="00693071">
        <w:rPr>
          <w:szCs w:val="24"/>
        </w:rPr>
        <w:t>24</w:t>
      </w:r>
      <w:r w:rsidR="005110FA" w:rsidRPr="00146155">
        <w:rPr>
          <w:szCs w:val="24"/>
        </w:rPr>
        <w:t xml:space="preserve">. </w:t>
      </w:r>
      <w:r w:rsidR="00693071">
        <w:rPr>
          <w:szCs w:val="24"/>
        </w:rPr>
        <w:t>ožujka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24E31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377EB0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377EB0" w:rsidRPr="00377EB0">
        <w:t xml:space="preserve">Dragan Josip Knežević, Dubrovnik, Palmotićeva 11, </w:t>
      </w:r>
    </w:p>
    <w:p w:rsidRDefault="00FB5A0E" w:rsidP="00377EB0" w:rsidR="00FB5A0E" w:rsidRPr="00146155">
      <w:pPr>
        <w:numPr>
          <w:ilvl w:val="0"/>
          <w:numId w:val="8"/>
        </w:numPr>
        <w:jc w:val="both"/>
      </w:pPr>
      <w:r w:rsidRPr="00146155">
        <w:t>razriješeni stečajni upravitelj</w:t>
      </w:r>
      <w:r w:rsidR="008B4740" w:rsidRPr="008B4740">
        <w:t xml:space="preserve"> </w:t>
      </w:r>
      <w:r w:rsidR="00377EB0" w:rsidRPr="00377EB0">
        <w:t>Ankica Čenić, Split, Pupačićeva 1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494B83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E6FC8" w:rsidP="001E6FC8" w:rsidR="00236A77" w:rsidRPr="00236A77">
    <w:pPr>
      <w:jc w:val="right"/>
      <w:rPr>
        <w:b/>
        <w:sz w:val="22"/>
        <w:szCs w:val="22"/>
      </w:rPr>
    </w:pPr>
    <w:r w:rsidRPr="001E6FC8">
      <w:rPr>
        <w:b/>
        <w:sz w:val="22"/>
        <w:szCs w:val="22"/>
      </w:rPr>
      <w:t>Posl. br. 18 St-</w:t>
    </w:r>
    <w:r w:rsidR="00377EB0">
      <w:rPr>
        <w:b/>
        <w:sz w:val="22"/>
        <w:szCs w:val="22"/>
      </w:rPr>
      <w:t>2033</w:t>
    </w:r>
    <w:r w:rsidRPr="001E6FC8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24E31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1E6FC8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77EB0"/>
    <w:rsid w:val="003F2396"/>
    <w:rsid w:val="00404017"/>
    <w:rsid w:val="00434E8B"/>
    <w:rsid w:val="00437DC8"/>
    <w:rsid w:val="00445ABB"/>
    <w:rsid w:val="00466126"/>
    <w:rsid w:val="00473723"/>
    <w:rsid w:val="00476CAF"/>
    <w:rsid w:val="00494B83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071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05396"/>
    <w:rsid w:val="007109A8"/>
    <w:rsid w:val="00712239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B4740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57C6E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MAJIĆI društvo s ograničenom odgovornošću za trgovinu, ugostiteljstvo i turizam</izvorni_sadrzaj>
    <derivirana_varijabla naziv="DomainObject.Predmet.ProtustrankaFormated_1">  DUBRAVA MAJIĆI društvo s ograničenom odgovornošću za trgovinu, ugostiteljstvo i turizam</derivirana_varijabla>
  </DomainObject.Predmet.ProtustrankaFormated>
  <DomainObject.Predmet.ProtustrankaFormatedOIB>
    <izvorni_sadrzaj>  DUBRAVA MAJIĆI društvo s ograničenom odgovornošću za trgovinu, ugostiteljstvo i turizam, OIB 98188584274</izvorni_sadrzaj>
    <derivirana_varijabla naziv="DomainObject.Predmet.ProtustrankaFormatedOIB_1">  DUBRAVA MAJIĆI društvo s ograničenom odgovornošću za trgovinu, ugostiteljstvo i turizam, OIB 98188584274</derivirana_varijabla>
  </DomainObject.Predmet.ProtustrankaFormatedOIB>
  <DomainObject.Predmet.ProtustrankaFormatedWithAdress>
    <izvorni_sadrzaj> DUBRAVA MAJIĆI društvo s ograničenom odgovornošću za trgovinu, ugostiteljstvo i turizam, Zagrebačka 23, 21300 Makarska</izvorni_sadrzaj>
    <derivirana_varijabla naziv="DomainObject.Predmet.ProtustrankaFormatedWithAdress_1"> DUBRAVA MAJIĆI društvo s ograničenom odgovornošću za trgovinu, ugostiteljstvo i turizam, Zagrebačka 23, 21300 Makarska</derivirana_varijabla>
  </DomainObject.Predmet.ProtustrankaFormatedWithAdress>
  <DomainObject.Predmet.ProtustrankaFormatedWithAdressOIB>
    <izvorni_sadrzaj> DUBRAVA MAJIĆI društvo s ograničenom odgovornošću za trgovinu, ugostiteljstvo i turizam, OIB 98188584274, Zagrebačka 23, 21300 Makarska</izvorni_sadrzaj>
    <derivirana_varijabla naziv="DomainObject.Predmet.ProtustrankaFormatedWithAdressOIB_1"> DUBRAVA MAJIĆI društvo s ograničenom odgovornošću za trgovinu, ugostiteljstvo i turizam, OIB 98188584274, Zagrebačka 23, 21300 Makarska</derivirana_varijabla>
  </DomainObject.Predmet.ProtustrankaFormatedWithAdressOIB>
  <DomainObject.Predmet.ProtustrankaWithAdress>
    <izvorni_sadrzaj>DUBRAVA MAJIĆI društvo s ograničenom odgovornošću za trgovinu, ugostiteljstvo i turizam Zagrebačka 23, 21300 Makarska</izvorni_sadrzaj>
    <derivirana_varijabla naziv="DomainObject.Predmet.ProtustrankaWithAdress_1">DUBRAVA MAJIĆI društvo s ograničenom odgovornošću za trgovinu, ugostiteljstvo i turizam Zagrebačka 23, 21300 Makarska</derivirana_varijabla>
  </DomainObject.Predmet.ProtustrankaWithAdress>
  <DomainObject.Predmet.ProtustrankaWithAdressOIB>
    <izvorni_sadrzaj>DUBRAVA MAJIĆI društvo s ograničenom odgovornošću za trgovinu, ugostiteljstvo i turizam, OIB 98188584274, Zagrebačka 23, 21300 Makarska</izvorni_sadrzaj>
    <derivirana_varijabla naziv="DomainObject.Predmet.ProtustrankaWithAdressOIB_1">DUBRAVA MAJIĆI društvo s ograničenom odgovornošću za trgovinu, ugostiteljstvo i turizam, OIB 98188584274, Zagrebačka 23, 21300 Makarska</derivirana_varijabla>
  </DomainObject.Predmet.ProtustrankaWithAdressOIB>
  <DomainObject.Predmet.ProtustrankaNazivFormated>
    <izvorni_sadrzaj>DUBRAVA MAJIĆI društvo s ograničenom odgovornošću za trgovinu, ugostiteljstvo i turizam</izvorni_sadrzaj>
    <derivirana_varijabla naziv="DomainObject.Predmet.ProtustrankaNazivFormated_1">DUBRAVA MAJIĆI društvo s ograničenom odgovornošću za trgovinu, ugostiteljstvo i turizam</derivirana_varijabla>
  </DomainObject.Predmet.ProtustrankaNazivFormated>
  <DomainObject.Predmet.ProtustrankaNazivFormatedOIB>
    <izvorni_sadrzaj>DUBRAVA MAJIĆI društvo s ograničenom odgovornošću za trgovinu, ugostiteljstvo i turizam, OIB 98188584274</izvorni_sadrzaj>
    <derivirana_varijabla naziv="DomainObject.Predmet.ProtustrankaNazivFormatedOIB_1">DUBRAVA MAJIĆI društvo s ograničenom odgovornošću za trgovinu, ugostiteljstvo i turizam, OIB 98188584274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122266.95</izvorni_sadrzaj>
    <derivirana_varijabla naziv="DomainObject.Predmet.TrenutnaVrijednost_1">122266.95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DUBRAVA MAJIĆI društvo s ograničenom odgovornošću za trgovinu, ugostiteljstvo i turizam</item>
    </izvorni_sadrzaj>
    <derivirana_varijabla naziv="DomainObject.Predmet.ProtuStrankaListFormated_1">
      <item>DUBRAVA MAJIĆI društvo s ograničenom odgovornošću za trgovinu, ugostiteljstvo i turizam</item>
    </derivirana_varijabla>
  </DomainObject.Predmet.ProtuStrankaListFormated>
  <DomainObject.Predmet.ProtuStrankaListFormatedOIB>
    <izvorni_sadrzaj>
      <item>DUBRAVA MAJIĆI društvo s ograničenom odgovornošću za trgovinu, ugostiteljstvo i turizam, OIB 98188584274</item>
    </izvorni_sadrzaj>
    <derivirana_varijabla naziv="DomainObject.Predmet.ProtuStrankaListFormatedOIB_1">
      <item>DUBRAVA MAJIĆI društvo s ograničenom odgovornošću za trgovinu, ugostiteljstvo i turizam, OIB 98188584274</item>
    </derivirana_varijabla>
  </DomainObject.Predmet.ProtuStrankaListFormatedOIB>
  <DomainObject.Predmet.ProtuStrankaListFormatedWithAdress>
    <izvorni_sadrzaj>
      <item>DUBRAVA MAJIĆI društvo s ograničenom odgovornošću za trgovinu, ugostiteljstvo i turizam, Zagrebačka 23, 21300 Makarska</item>
    </izvorni_sadrzaj>
    <derivirana_varijabla naziv="DomainObject.Predmet.ProtuStrankaListFormatedWithAdress_1">
      <item>DUBRAVA MAJIĆI društvo s ograničenom odgovornošću za trgovinu, ugostiteljstvo i turizam, Zagrebačka 23, 21300 Makarska</item>
    </derivirana_varijabla>
  </DomainObject.Predmet.ProtuStrankaListFormatedWithAdress>
  <DomainObject.Predmet.ProtuStrankaListFormatedWithAdressOIB>
    <izvorni_sadrzaj>
      <item>DUBRAVA MAJIĆI društvo s ograničenom odgovornošću za trgovinu, ugostiteljstvo i turizam, OIB 98188584274, Zagrebačka 23, 21300 Makarska</item>
    </izvorni_sadrzaj>
    <derivirana_varijabla naziv="DomainObject.Predmet.ProtuStrankaListFormatedWithAdressOIB_1">
      <item>DUBRAVA MAJIĆI društvo s ograničenom odgovornošću za trgovinu, ugostiteljstvo i turizam, OIB 98188584274, Zagrebačka 23, 21300 Makarska</item>
    </derivirana_varijabla>
  </DomainObject.Predmet.ProtuStrankaListFormatedWithAdressOIB>
  <DomainObject.Predmet.ProtuStrankaListNazivFormated>
    <izvorni_sadrzaj>
      <item>DUBRAVA MAJIĆI društvo s ograničenom odgovornošću za trgovinu, ugostiteljstvo i turizam</item>
    </izvorni_sadrzaj>
    <derivirana_varijabla naziv="DomainObject.Predmet.ProtuStrankaListNazivFormated_1">
      <item>DUBRAVA MAJIĆI društvo s ograničenom odgovornošću za trgovinu, ugostiteljstvo i turizam</item>
    </derivirana_varijabla>
  </DomainObject.Predmet.ProtuStrankaListNazivFormated>
  <DomainObject.Predmet.ProtuStrankaListNazivFormatedOIB>
    <izvorni_sadrzaj>
      <item>DUBRAVA MAJIĆI društvo s ograničenom odgovornošću za trgovinu, ugostiteljstvo i turizam, OIB 98188584274</item>
    </izvorni_sadrzaj>
    <derivirana_varijabla naziv="DomainObject.Predmet.ProtuStrankaListNazivFormatedOIB_1">
      <item>DUBRAVA MAJIĆI društvo s ograničenom odgovornošću za trgovinu, ugostiteljstvo i turizam, OIB 98188584274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DUBRAVA MAJIĆI društvo s ograničenom odgovornošću za trgovinu, ugostiteljstvo i turizam</izvorni_sadrzaj>
    <derivirana_varijabla naziv="DomainObject.Predmet.ProtustrankaIDrugi_1">DUBRAVA MAJIĆI društvo s ograničenom odgovornošću za trgovinu, ugostiteljstvo i turizam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DUBRAVA MAJIĆI društvo s ograničenom odgovornošću za trgovinu, ugostiteljstvo i turizam, OIB 98188584274, Zagrebačka 23, 21300 Makarska</izvorni_sadrzaj>
    <derivirana_varijabla naziv="DomainObject.Predmet.ProtustrankaIDrugiAdressOIB_1">DUBRAVA MAJIĆI društvo s ograničenom odgovornošću za trgovinu, ugostiteljstvo i turizam, OIB 98188584274, Zagrebačka 23,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DUBRAVA MAJIĆI društvo s ograničenom odgovornošću za trgovinu, ugostiteljstvo i turizam</item>
      <item>Ministarstvo financija RH</item>
      <item>Županijsko državno odvjetništvo u Splitu</item>
    </izvorni_sadrzaj>
    <derivirana_varijabla naziv="DomainObject.Predmet.SudioniciListNaziv_1">
      <item>DUBRAVA MAJIĆI društvo s ograničenom odgovornošću za trgovinu, ugostiteljstvo i turizam</item>
      <item>Ministarstvo financija RH</item>
      <item>Županijsko državno odvjetništvo u Splitu</item>
    </derivirana_varijabla>
  </DomainObject.Predmet.SudioniciListNaziv>
  <DomainObject.Predmet.SudioniciListAdressOIB>
    <izvorni_sadrzaj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98188584274</item>
      <item>, OIB 18683136487</item>
      <item>, OIB null</item>
    </izvorni_sadrzaj>
    <derivirana_varijabla naziv="DomainObject.Predmet.SudioniciListNazivOIB_1">
      <item>, OIB 98188584274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ACB0A-11D6-42DB-A5E2-6B03E8706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2330</properties:Characters>
  <properties:Lines>76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2017-03-24T11:15:00Z</dcterms:created>
  <dc:creator>Srđan Gavranić</dc:creator>
  <cp:lastModifiedBy>Katarina Franković</cp:lastModifiedBy>
  <cp:lastPrinted>2017-03-24T10:11:00Z</cp:lastPrinted>
  <dcterms:modified xmlns:xsi="http://www.w3.org/2001/XMLSchema-instance" xsi:type="dcterms:W3CDTF">2017-03-24T11:18:00Z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