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685f" w14:paraId="0e9685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St-1153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 xml:space="preserve">"RCM" RONILAŠTVO, INŽENJERING I TURIZMA d.o.o., Zagreb, </w:t>
      </w:r>
      <w:proofErr w:type="spellStart"/>
      <w:r w:rsidR="00EF7D4A">
        <w:t>Schlosserove</w:t>
      </w:r>
      <w:proofErr w:type="spellEnd"/>
      <w:r w:rsidR="00EF7D4A">
        <w:t xml:space="preserve"> stube 2</w:t>
      </w:r>
      <w:r w:rsidR="00E85293">
        <w:t xml:space="preserve">, </w:t>
      </w:r>
      <w:r w:rsidR="00525979">
        <w:t xml:space="preserve">OIB: </w:t>
      </w:r>
      <w:r w:rsidR="00EF7D4A">
        <w:t>04384415502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545F5C">
        <w:t>"</w:t>
      </w:r>
      <w:r w:rsidR="00EF7D4A">
        <w:t xml:space="preserve">RCM" RONILAŠTVO, INŽENJERING I TURIZMA d.o.o., Zagreb, </w:t>
      </w:r>
      <w:proofErr w:type="spellStart"/>
      <w:r w:rsidR="00EF7D4A">
        <w:t>Schlosserove</w:t>
      </w:r>
      <w:proofErr w:type="spellEnd"/>
      <w:r w:rsidR="00EF7D4A">
        <w:t xml:space="preserve"> stube 2, OIB: 04384415502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15.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545F5C">
        <w:t>"</w:t>
      </w:r>
      <w:r w:rsidR="00EF7D4A">
        <w:t xml:space="preserve">RCM" RONILAŠTVO, INŽENJERING I TURIZMA d.o.o., Zagreb, </w:t>
      </w:r>
      <w:proofErr w:type="spellStart"/>
      <w:r w:rsidR="00EF7D4A">
        <w:t>Schlosserove</w:t>
      </w:r>
      <w:proofErr w:type="spellEnd"/>
      <w:r w:rsidR="00EF7D4A">
        <w:t xml:space="preserve"> stube 2, OIB: 04384415502</w:t>
      </w:r>
      <w:r>
        <w:t xml:space="preserve"> brisano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-9/10196-1 od 16. rujna 2009.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52030B"/>
    <w:rsid w:val="00525979"/>
    <w:rsid w:val="00545F5C"/>
    <w:rsid w:val="005653CF"/>
    <w:rsid w:val="005929A0"/>
    <w:rsid w:val="006E1039"/>
    <w:rsid w:val="007E739E"/>
    <w:rsid w:val="0092290B"/>
    <w:rsid w:val="00A167C6"/>
    <w:rsid w:val="00BA5A48"/>
    <w:rsid w:val="00CA77F2"/>
    <w:rsid w:val="00D574B1"/>
    <w:rsid w:val="00DF43CB"/>
    <w:rsid w:val="00E85293"/>
    <w:rsid w:val="00EA044C"/>
    <w:rsid w:val="00EC159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92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92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RCM - RONILAŠTVO, INŽENJERING I TURIZAM d.o.o.</izvorni_sadrzaj>
    <derivirana_varijabla naziv="DomainObject.Predmet.ProtustrankaFormated_1">  RCM - RONILAŠTVO, INŽENJERING I TURIZAM d.o.o.</derivirana_varijabla>
  </DomainObject.Predmet.ProtustrankaFormated>
  <DomainObject.Predmet.ProtustrankaFormatedOIB>
    <izvorni_sadrzaj>  RCM - RONILAŠTVO, INŽENJERING I TURIZAM d.o.o., OIB 04384415502</izvorni_sadrzaj>
    <derivirana_varijabla naziv="DomainObject.Predmet.ProtustrankaFormatedOIB_1">  RCM - RONILAŠTVO, INŽENJERING I TURIZAM d.o.o., OIB 04384415502</derivirana_varijabla>
  </DomainObject.Predmet.ProtustrankaFormatedOIB>
  <DomainObject.Predmet.ProtustrankaFormatedWithAdress>
    <izvorni_sadrzaj> RCM - RONILAŠTVO, INŽENJERING I TURIZAM d.o.o., Schlosserove stube 2, 10000 Zagreb</izvorni_sadrzaj>
    <derivirana_varijabla naziv="DomainObject.Predmet.ProtustrankaFormatedWithAdress_1"> RCM - RONILAŠTVO, INŽENJERING I TURIZAM d.o.o., Schlosserove stube 2, 10000 Zagreb</derivirana_varijabla>
  </DomainObject.Predmet.ProtustrankaFormatedWithAdress>
  <DomainObject.Predmet.ProtustrankaFormatedWithAdressOIB>
    <izvorni_sadrzaj> RCM - RONILAŠTVO, INŽENJERING I TURIZAM d.o.o., OIB 04384415502, Schlosserove stube 2, 10000 Zagreb</izvorni_sadrzaj>
    <derivirana_varijabla naziv="DomainObject.Predmet.ProtustrankaFormatedWithAdressOIB_1"> RCM - RONILAŠTVO, INŽENJERING I TURIZAM d.o.o., OIB 04384415502, Schlosserove stube 2, 10000 Zagreb</derivirana_varijabla>
  </DomainObject.Predmet.ProtustrankaFormatedWithAdressOIB>
  <DomainObject.Predmet.ProtustrankaWithAdress>
    <izvorni_sadrzaj>RCM - RONILAŠTVO, INŽENJERING I TURIZAM d.o.o. Schlosserove stube 2, 10000 Zagreb</izvorni_sadrzaj>
    <derivirana_varijabla naziv="DomainObject.Predmet.ProtustrankaWithAdress_1">RCM - RONILAŠTVO, INŽENJERING I TURIZAM d.o.o. Schlosserove stube 2, 10000 Zagreb</derivirana_varijabla>
  </DomainObject.Predmet.ProtustrankaWithAdress>
  <DomainObject.Predmet.ProtustrankaWithAdressOIB>
    <izvorni_sadrzaj>RCM - RONILAŠTVO, INŽENJERING I TURIZAM d.o.o., OIB 04384415502, Schlosserove stube 2, 10000 Zagreb</izvorni_sadrzaj>
    <derivirana_varijabla naziv="DomainObject.Predmet.ProtustrankaWithAdressOIB_1">RCM - RONILAŠTVO, INŽENJERING I TURIZAM d.o.o., OIB 04384415502, Schlosserove stube 2, 10000 Zagreb</derivirana_varijabla>
  </DomainObject.Predmet.ProtustrankaWithAdressOIB>
  <DomainObject.Predmet.ProtustrankaNazivFormated>
    <izvorni_sadrzaj>RCM - RONILAŠTVO, INŽENJERING I TURIZAM d.o.o.</izvorni_sadrzaj>
    <derivirana_varijabla naziv="DomainObject.Predmet.ProtustrankaNazivFormated_1">RCM - RONILAŠTVO, INŽENJERING I TURIZAM d.o.o.</derivirana_varijabla>
  </DomainObject.Predmet.ProtustrankaNazivFormated>
  <DomainObject.Predmet.ProtustrankaNazivFormatedOIB>
    <izvorni_sadrzaj>RCM - RONILAŠTVO, INŽENJERING I TURIZAM d.o.o., OIB 04384415502</izvorni_sadrzaj>
    <derivirana_varijabla naziv="DomainObject.Predmet.ProtustrankaNazivFormatedOIB_1">RCM - RONILAŠTVO, INŽENJERING I TURIZAM d.o.o., OIB 04384415502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RCM - RONILAŠTVO, INŽENJERING I TURIZAM d.o.o.</item>
    </izvorni_sadrzaj>
    <derivirana_varijabla naziv="DomainObject.Predmet.ProtuStrankaListFormated_1">
      <item>RCM - RONILAŠTVO, INŽENJERING I TURIZAM d.o.o.</item>
    </derivirana_varijabla>
  </DomainObject.Predmet.ProtuStrankaListFormated>
  <DomainObject.Predmet.ProtuStrankaListFormatedOIB>
    <izvorni_sadrzaj>
      <item>RCM - RONILAŠTVO, INŽENJERING I TURIZAM d.o.o., OIB 04384415502</item>
    </izvorni_sadrzaj>
    <derivirana_varijabla naziv="DomainObject.Predmet.ProtuStrankaListFormatedOIB_1">
      <item>RCM - RONILAŠTVO, INŽENJERING I TURIZAM d.o.o., OIB 04384415502</item>
    </derivirana_varijabla>
  </DomainObject.Predmet.ProtuStrankaListFormatedOIB>
  <DomainObject.Predmet.ProtuStrankaListFormatedWithAdress>
    <izvorni_sadrzaj>
      <item>RCM - RONILAŠTVO, INŽENJERING I TURIZAM d.o.o., Schlosserove stube 2, 10000 Zagreb</item>
    </izvorni_sadrzaj>
    <derivirana_varijabla naziv="DomainObject.Predmet.ProtuStrankaListFormatedWithAdress_1">
      <item>RCM - RONILAŠTVO, INŽENJERING I TURIZAM d.o.o., Schlosserove stube 2, 10000 Zagreb</item>
    </derivirana_varijabla>
  </DomainObject.Predmet.ProtuStrankaListFormatedWithAdress>
  <DomainObject.Predmet.ProtuStrankaListFormatedWithAdressOIB>
    <izvorni_sadrzaj>
      <item>RCM - RONILAŠTVO, INŽENJERING I TURIZAM d.o.o., OIB 04384415502, Schlosserove stube 2, 10000 Zagreb</item>
    </izvorni_sadrzaj>
    <derivirana_varijabla naziv="DomainObject.Predmet.ProtuStrankaListFormatedWithAdressOIB_1">
      <item>RCM - RONILAŠTVO, INŽENJERING I TURIZAM d.o.o., OIB 04384415502, Schlosserove stube 2, 10000 Zagreb</item>
    </derivirana_varijabla>
  </DomainObject.Predmet.ProtuStrankaListFormatedWithAdressOIB>
  <DomainObject.Predmet.ProtuStrankaListNazivFormated>
    <izvorni_sadrzaj>
      <item>RCM - RONILAŠTVO, INŽENJERING I TURIZAM d.o.o.</item>
    </izvorni_sadrzaj>
    <derivirana_varijabla naziv="DomainObject.Predmet.ProtuStrankaListNazivFormated_1">
      <item>RCM - RONILAŠTVO, INŽENJERING I TURIZAM d.o.o.</item>
    </derivirana_varijabla>
  </DomainObject.Predmet.ProtuStrankaListNazivFormated>
  <DomainObject.Predmet.ProtuStrankaListNazivFormatedOIB>
    <izvorni_sadrzaj>
      <item>RCM - RONILAŠTVO, INŽENJERING I TURIZAM d.o.o., OIB 04384415502</item>
    </izvorni_sadrzaj>
    <derivirana_varijabla naziv="DomainObject.Predmet.ProtuStrankaListNazivFormatedOIB_1">
      <item>RCM - RONILAŠTVO, INŽENJERING I TURIZAM d.o.o., OIB 04384415502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RCM - RONILAŠTVO, INŽENJERING I TURIZAM d.o.o.</izvorni_sadrzaj>
    <derivirana_varijabla naziv="DomainObject.Predmet.ProtustrankaIDrugi_1">RCM - RONILAŠTVO, INŽENJERING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RCM - RONILAŠTVO, INŽENJERING I TURIZAM d.o.o., OIB 04384415502, Schlosserove stube 2, 10000 Zagreb</izvorni_sadrzaj>
    <derivirana_varijabla naziv="DomainObject.Predmet.ProtustrankaIDrugiAdressOIB_1">RCM - RONILAŠTVO, INŽENJERING I TURIZAM d.o.o., OIB 04384415502,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RCM - RONILAŠTVO, INŽENJERING I TURIZAM d.o.o.</item>
      <item>FINA Regionalni centar Zagreb</item>
    </izvorni_sadrzaj>
    <derivirana_varijabla naziv="DomainObject.Predmet.SudioniciListNaziv_1">
      <item>RCM - RONILAŠTVO, INŽENJERING I TURIZAM d.o.o.</item>
      <item>FINA Regionalni centar Zagreb</item>
    </derivirana_varijabla>
  </DomainObject.Predmet.SudioniciListNaziv>
  <DomainObject.Predmet.SudioniciListAdressOIB>
    <izvorni_sadrzaj>
      <item>RCM - RONILAŠTVO, INŽENJERING I TURIZAM d.o.o., OIB 04384415502, Schlosserove stube 2,10000 Zagreb</item>
      <item>FINA Regionalni centar Zagreb, OIB 85821130368, Trg svibanjskih žrtava 1995. 1,10000 Zagreb</item>
    </izvorni_sadrzaj>
    <derivirana_varijabla naziv="DomainObject.Predmet.SudioniciListAdressOIB_1">
      <item>RCM - RONILAŠTVO, INŽENJERING I TURIZAM d.o.o., OIB 04384415502, Schlosserove stube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04384415502</item>
      <item>, OIB 85821130368</item>
    </izvorni_sadrzaj>
    <derivirana_varijabla naziv="DomainObject.Predmet.SudioniciListNazivOIB_1">
      <item>, OIB 04384415502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2015-11-06T12:44:00Z</dcterms:created>
  <dc:creator>Maja Jurovicki</dc:creator>
  <cp:lastModifiedBy>Ksenija Nol</cp:lastModifiedBy>
  <cp:lastPrinted>2015-11-20T09:16:00Z</cp:lastPrinted>
  <dcterms:modified xmlns:xsi="http://www.w3.org/2001/XMLSchema-instance" xsi:type="dcterms:W3CDTF">2015-11-20T09:16:00Z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