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9d77c" w14:paraId="b69d77c" w:rsidRDefault="00AE649C" w:rsidP="00FA5B5E" w:rsidR="00AE649C" w:rsidRPr="00B76F3C">
      <w:pPr>
        <w:pStyle w:val="Naslov3"/>
        <w15:collapsed w:val="false"/>
      </w:pPr>
    </w:p>
    <w:p w:rsidRDefault="00AC2FB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C2FBC" w:rsidP="00AC2FBC" w:rsidR="00AC2FBC">
      <w:pPr>
        <w:jc w:val="right"/>
        <w:rPr>
          <w:rFonts w:hAnsi="Arial" w:ascii="Arial"/>
        </w:rPr>
      </w:pPr>
      <w:r>
        <w:rPr>
          <w:rFonts w:hAnsi="Arial" w:ascii="Arial"/>
        </w:rPr>
        <w:t xml:space="preserve">        7 St-196/2016-9.</w:t>
      </w:r>
    </w:p>
    <w:p w:rsidRDefault="00AC2FBC" w:rsidP="00AC2FBC" w:rsidR="00AC2FBC">
      <w:pPr>
        <w:rPr>
          <w:rFonts w:hAnsi="Arial" w:ascii="Arial"/>
        </w:rPr>
      </w:pPr>
    </w:p>
    <w:p w:rsidRDefault="00AC2FBC" w:rsidP="00AC2FBC" w:rsidR="00AC2FBC">
      <w:pPr>
        <w:jc w:val="center"/>
        <w:rPr>
          <w:rFonts w:hAnsi="Arial" w:ascii="Arial"/>
          <w:b/>
        </w:rPr>
      </w:pPr>
    </w:p>
    <w:p w:rsidRDefault="00AC2FBC" w:rsidP="00AC2FBC" w:rsidR="00AC2FBC">
      <w:pPr>
        <w:jc w:val="center"/>
        <w:rPr>
          <w:rFonts w:hAnsi="Arial" w:ascii="Arial"/>
          <w:b/>
        </w:rPr>
      </w:pPr>
      <w:r>
        <w:rPr>
          <w:rFonts w:hAnsi="Arial" w:ascii="Arial"/>
          <w:b/>
        </w:rPr>
        <w:t>U  I M E  R E P U B L I K E   H R V A T  S K E</w:t>
      </w:r>
    </w:p>
    <w:p w:rsidRDefault="00AC2FBC" w:rsidP="00AC2FBC" w:rsidR="00AC2FBC">
      <w:pPr>
        <w:jc w:val="center"/>
        <w:rPr>
          <w:rFonts w:hAnsi="Arial" w:ascii="Arial"/>
          <w:b/>
        </w:rPr>
      </w:pPr>
    </w:p>
    <w:p w:rsidRDefault="00AC2FBC" w:rsidP="00AC2FBC" w:rsidR="00AC2FBC">
      <w:pPr>
        <w:jc w:val="center"/>
        <w:rPr>
          <w:rFonts w:hAnsi="Arial" w:ascii="Arial"/>
          <w:b/>
        </w:rPr>
      </w:pPr>
      <w:r>
        <w:rPr>
          <w:rFonts w:hAnsi="Arial" w:ascii="Arial"/>
          <w:b/>
        </w:rPr>
        <w:t xml:space="preserve"> R J E Š E N J E</w:t>
      </w:r>
    </w:p>
    <w:p w:rsidRDefault="00AC2FBC" w:rsidP="00AC2FBC" w:rsidR="00AC2FBC">
      <w:pPr>
        <w:jc w:val="both"/>
        <w:rPr>
          <w:rFonts w:hAnsi="Arial" w:ascii="Arial"/>
        </w:rPr>
      </w:pPr>
    </w:p>
    <w:p w:rsidRDefault="00AC2FBC" w:rsidP="00AC2FBC" w:rsidR="00AC2FB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FINEK d.o.o. za zlatarstvo, urarstvo, optiku i trgovinu iz Garešnice, Petra Krešimira IV 26, MBS 010054048, OIB 16678108959, dana 15. srpnja 2016. godine</w:t>
      </w:r>
    </w:p>
    <w:p w:rsidRDefault="00AC2FBC" w:rsidP="00AC2FBC" w:rsidR="00AC2FBC">
      <w:pPr>
        <w:jc w:val="center"/>
        <w:rPr>
          <w:rFonts w:hAnsi="Arial" w:ascii="Arial"/>
          <w:b/>
        </w:rPr>
      </w:pPr>
      <w:r>
        <w:rPr>
          <w:rFonts w:hAnsi="Arial" w:ascii="Arial"/>
          <w:b/>
        </w:rPr>
        <w:t>r i j e š i o   j e</w:t>
      </w:r>
    </w:p>
    <w:p w:rsidRDefault="00AC2FBC" w:rsidP="00AC2FBC" w:rsidR="00AC2FBC">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FINEK d.o.o. za zlatarstvo, urarstvo, optiku i trgovinu iz Garešnice, Petra Krešimira IV 26, MBS 010054048, OIB 16678108959.</w:t>
      </w:r>
    </w:p>
    <w:p w:rsidRDefault="00AC2FBC" w:rsidP="00AC2FBC" w:rsidR="00AC2FBC">
      <w:pPr>
        <w:jc w:val="both"/>
        <w:rPr>
          <w:rFonts w:hAnsi="Arial" w:ascii="Arial"/>
        </w:rPr>
      </w:pPr>
      <w:r>
        <w:rPr>
          <w:rFonts w:hAnsi="Arial" w:ascii="Arial"/>
        </w:rPr>
        <w:tab/>
      </w:r>
      <w:r>
        <w:rPr>
          <w:rFonts w:hAnsi="Arial" w:ascii="Arial"/>
          <w:b/>
        </w:rPr>
        <w:t>II.</w:t>
      </w:r>
      <w:r>
        <w:rPr>
          <w:rFonts w:hAnsi="Arial" w:ascii="Arial"/>
        </w:rPr>
        <w:t xml:space="preserve">Za stečajnog upravitelja imenuje se Predrag </w:t>
      </w:r>
      <w:proofErr w:type="spellStart"/>
      <w:r>
        <w:rPr>
          <w:rFonts w:hAnsi="Arial" w:ascii="Arial"/>
        </w:rPr>
        <w:t>Filajdić</w:t>
      </w:r>
      <w:proofErr w:type="spellEnd"/>
      <w:r>
        <w:rPr>
          <w:rFonts w:hAnsi="Arial" w:ascii="Arial"/>
        </w:rPr>
        <w:t xml:space="preserve"> iz Slavonskog Broda, </w:t>
      </w:r>
      <w:proofErr w:type="spellStart"/>
      <w:r>
        <w:rPr>
          <w:rFonts w:hAnsi="Arial" w:ascii="Arial"/>
        </w:rPr>
        <w:t>L.Lukića</w:t>
      </w:r>
      <w:proofErr w:type="spellEnd"/>
      <w:r>
        <w:rPr>
          <w:rFonts w:hAnsi="Arial" w:ascii="Arial"/>
        </w:rPr>
        <w:t xml:space="preserve"> 65, OIB 32894922284.</w:t>
      </w:r>
    </w:p>
    <w:p w:rsidRDefault="00AC2FBC" w:rsidP="00AC2FBC" w:rsidR="00AC2FBC">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FINEK d.o.o. za zlatarstvo, urarstvo, optiku i trgovinu iz Garešnice, Petra Krešimira IV 26, MBS 010054048, OIB 16678108959.</w:t>
      </w:r>
    </w:p>
    <w:p w:rsidRDefault="00AC2FBC" w:rsidP="00AC2FBC" w:rsidR="00AC2FBC">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15. srpnja 2016. godine u 09,00 sati,</w:t>
      </w:r>
      <w:r>
        <w:rPr>
          <w:rFonts w:hAnsi="Arial" w:ascii="Arial"/>
        </w:rPr>
        <w:t xml:space="preserve"> kada su ovo rješenje i oglas stavljeni na e-oglasnu ploču ovog suda.</w:t>
      </w:r>
    </w:p>
    <w:p w:rsidRDefault="00AC2FBC" w:rsidP="00AC2FBC" w:rsidR="00AC2FBC">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AC2FBC" w:rsidP="00AC2FBC" w:rsidR="00AC2FBC">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AC2FBC" w:rsidP="00AC2FBC" w:rsidR="00AC2FBC">
      <w:pPr>
        <w:jc w:val="center"/>
        <w:rPr>
          <w:rFonts w:hAnsi="Arial" w:ascii="Arial"/>
          <w:b/>
        </w:rPr>
      </w:pPr>
      <w:r>
        <w:rPr>
          <w:rFonts w:hAnsi="Arial" w:ascii="Arial"/>
          <w:b/>
        </w:rPr>
        <w:t>Obrazloženje</w:t>
      </w:r>
    </w:p>
    <w:p w:rsidRDefault="00AC2FBC" w:rsidP="00AC2FBC" w:rsidR="00AC2FBC">
      <w:pPr>
        <w:jc w:val="both"/>
        <w:rPr>
          <w:rFonts w:hAnsi="Arial" w:ascii="Arial"/>
        </w:rPr>
      </w:pPr>
      <w:r>
        <w:rPr>
          <w:rFonts w:hAnsi="Arial" w:ascii="Arial"/>
        </w:rPr>
        <w:tab/>
        <w:t xml:space="preserve">Na prijedlog predlagatelja FINA Regionalni centar Zagreb, Podružnica Bjelovar, za otvaranje stečajnog postupka nad dužnikom FINEK d.o.o. za zlatarstvo, urarstvo, optiku i trgovinu iz Garešnice, Petra Krešimira IV 26, MBS 010054048, OIB 16678108959,  sud je Rješenjem broj 7 St-196/2016-2 od 29. ožujka 2016. godine </w:t>
      </w:r>
      <w:r>
        <w:rPr>
          <w:rFonts w:hAnsi="Arial" w:ascii="Arial"/>
        </w:rPr>
        <w:lastRenderedPageBreak/>
        <w:t xml:space="preserve">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AC2FBC" w:rsidP="00AC2FBC" w:rsidR="00AC2FBC">
      <w:pPr>
        <w:jc w:val="both"/>
        <w:rPr>
          <w:rFonts w:hAnsi="Arial" w:ascii="Arial"/>
        </w:rPr>
      </w:pPr>
      <w:r>
        <w:rPr>
          <w:rFonts w:hAnsi="Arial" w:ascii="Arial"/>
        </w:rPr>
        <w:t xml:space="preserve">  </w:t>
      </w:r>
      <w:r>
        <w:rPr>
          <w:rFonts w:hAnsi="Arial" w:ascii="Arial"/>
        </w:rPr>
        <w:tab/>
        <w:t xml:space="preserve">Trgovački sud u Bjelovaru svojim rješenjem pod poslovnim brojem 7 St-196/2016-2 dana 29. ožujka 2016. godine pokrenuo je prethodni postupak radi utvrđivanja uvjeta za otvaranje stečajnog postupka nad dužnikom, te radi utvrđenja da li se imovinom dužnika mogu namiriti troškovi otvaranja stečajnog postupka ili je neznatne vrijednosti.  </w:t>
      </w:r>
    </w:p>
    <w:p w:rsidRDefault="00AC2FBC" w:rsidP="00AC2FBC" w:rsidR="00AC2FBC">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Predrag </w:t>
      </w:r>
      <w:proofErr w:type="spellStart"/>
      <w:r>
        <w:rPr>
          <w:rFonts w:hAnsi="Arial" w:ascii="Arial"/>
        </w:rPr>
        <w:t>Filajdić</w:t>
      </w:r>
      <w:proofErr w:type="spellEnd"/>
      <w:r>
        <w:rPr>
          <w:rFonts w:hAnsi="Arial" w:ascii="Arial"/>
        </w:rPr>
        <w:t xml:space="preserve"> od 22.04.2016.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AC2FBC" w:rsidP="00AC2FBC" w:rsidR="00AC2FBC">
      <w:pPr>
        <w:ind w:firstLine="720"/>
        <w:jc w:val="both"/>
        <w:rPr>
          <w:rFonts w:hAnsi="Arial" w:ascii="Arial"/>
        </w:rPr>
      </w:pPr>
      <w:r>
        <w:rPr>
          <w:rFonts w:hAnsi="Arial" w:ascii="Arial"/>
        </w:rPr>
        <w:t xml:space="preserve">Zbog toga je sud temeljem čl.132.Stečajnog zakona, svojim rješenjem broj 7 St-196/2016-8 od 09. lipnja 2016. godine pozvao osobe koje imaju pravni interes za provedbom stečajnog postupka da u roku od 15 dana uplate predujam od 20.000,00 kuna za namirenje troškova prethodnog i otvorenog stečajnog postupka, a to rješenje je objavljeno na e-oglasnoj ploči ovog suda dana 09. lipnja 2016. godine. </w:t>
      </w:r>
    </w:p>
    <w:p w:rsidRDefault="00AC2FBC" w:rsidP="00AC2FBC" w:rsidR="00AC2FBC">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AC2FBC" w:rsidP="00AC2FBC" w:rsidR="00AC2FBC">
      <w:pPr>
        <w:ind w:firstLine="720"/>
        <w:jc w:val="center"/>
        <w:rPr>
          <w:rFonts w:hAnsi="Arial" w:ascii="Arial"/>
        </w:rPr>
      </w:pPr>
      <w:r>
        <w:rPr>
          <w:rFonts w:hAnsi="Arial" w:ascii="Arial"/>
        </w:rPr>
        <w:t>U Bjelovaru, 15. srpnja 2016. godine</w:t>
      </w:r>
    </w:p>
    <w:p w:rsidRDefault="00AC2FBC" w:rsidP="00AC2FBC" w:rsidR="00AC2FBC">
      <w:pPr>
        <w:ind w:firstLine="720"/>
        <w:jc w:val="center"/>
        <w:rPr>
          <w:rFonts w:hAnsi="Arial" w:ascii="Arial"/>
        </w:rPr>
      </w:pPr>
    </w:p>
    <w:p w:rsidRDefault="00AC2FBC" w:rsidP="00AC2FBC" w:rsidR="00AC2FB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AC2FBC" w:rsidP="00AC2FBC" w:rsidR="00AC2FB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AC2FBC" w:rsidP="00AC2FBC" w:rsidR="00AC2FB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AC2FBC" w:rsidP="00AC2FBC" w:rsidR="00AC2FBC">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AC2FBC" w:rsidP="00AC2FBC" w:rsidR="00AC2FBC">
      <w:pPr>
        <w:ind w:firstLine="720"/>
        <w:jc w:val="both"/>
        <w:rPr>
          <w:rFonts w:hAnsi="Arial" w:ascii="Arial"/>
        </w:rPr>
      </w:pPr>
      <w:r>
        <w:rPr>
          <w:rFonts w:hAnsi="Arial" w:ascii="Arial"/>
        </w:rPr>
        <w:tab/>
      </w:r>
      <w:bookmarkStart w:name="_GoBack" w:id="0"/>
      <w:bookmarkEnd w:id="0"/>
      <w:r>
        <w:rPr>
          <w:rFonts w:hAnsi="Arial" w:ascii="Arial"/>
        </w:rPr>
        <w:tab/>
      </w:r>
    </w:p>
    <w:p w:rsidRDefault="00AC2FBC" w:rsidP="00AC2FBC" w:rsidR="00AC2FBC">
      <w:pPr>
        <w:jc w:val="both"/>
        <w:rPr>
          <w:rFonts w:hAnsi="Arial" w:ascii="Arial"/>
        </w:rPr>
      </w:pPr>
      <w:r>
        <w:rPr>
          <w:rFonts w:hAnsi="Arial" w:ascii="Arial"/>
        </w:rPr>
        <w:lastRenderedPageBreak/>
        <w:tab/>
      </w:r>
      <w:r>
        <w:rPr>
          <w:rFonts w:hAnsi="Arial" w:ascii="Arial"/>
        </w:rPr>
        <w:tab/>
      </w:r>
    </w:p>
    <w:p w:rsidRDefault="00AC2FBC" w:rsidP="00AC2FBC" w:rsidR="00AC2FBC">
      <w:pPr>
        <w:jc w:val="both"/>
        <w:rPr>
          <w:rFonts w:hAnsi="Arial" w:ascii="Arial"/>
        </w:rPr>
      </w:pPr>
      <w:proofErr w:type="spellStart"/>
      <w:r>
        <w:rPr>
          <w:rFonts w:hAnsi="Arial" w:ascii="Arial"/>
        </w:rPr>
        <w:t>Rj</w:t>
      </w:r>
      <w:proofErr w:type="spellEnd"/>
      <w:r>
        <w:rPr>
          <w:rFonts w:hAnsi="Arial" w:ascii="Arial"/>
        </w:rPr>
        <w:t>.</w:t>
      </w:r>
    </w:p>
    <w:p w:rsidRDefault="00AC2FBC" w:rsidP="00AC2FBC" w:rsidR="00AC2FBC">
      <w:pPr>
        <w:jc w:val="both"/>
        <w:rPr>
          <w:rFonts w:hAnsi="Arial" w:ascii="Arial"/>
        </w:rPr>
      </w:pPr>
      <w:r>
        <w:rPr>
          <w:rFonts w:hAnsi="Arial" w:ascii="Arial"/>
        </w:rPr>
        <w:t>Dna: dužniku putem e-oglasne ploče suda</w:t>
      </w:r>
    </w:p>
    <w:p w:rsidRDefault="00AC2FBC" w:rsidP="00AC2FBC" w:rsidR="00AC2FBC">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AC2FBC" w:rsidP="00AC2FBC" w:rsidR="00AC2FBC">
      <w:pPr>
        <w:jc w:val="both"/>
        <w:rPr>
          <w:rFonts w:hAnsi="Arial" w:ascii="Arial"/>
        </w:rPr>
      </w:pPr>
      <w:r>
        <w:rPr>
          <w:rFonts w:hAnsi="Arial" w:ascii="Arial"/>
        </w:rPr>
        <w:t xml:space="preserve">         stečajnom upravitelju putem e-oglasne ploče suda</w:t>
      </w:r>
    </w:p>
    <w:p w:rsidRDefault="00AC2FBC" w:rsidP="00AC2FBC" w:rsidR="00AC2FBC">
      <w:pPr>
        <w:jc w:val="both"/>
        <w:rPr>
          <w:rFonts w:hAnsi="Arial" w:ascii="Arial"/>
        </w:rPr>
      </w:pPr>
      <w:r>
        <w:rPr>
          <w:rFonts w:hAnsi="Arial" w:ascii="Arial"/>
        </w:rPr>
        <w:t xml:space="preserve">         ŽDO u Bjelovaru putem e-oglasne ploče suda</w:t>
      </w:r>
    </w:p>
    <w:p w:rsidRDefault="00AC2FBC" w:rsidP="00AC2FBC" w:rsidR="00AC2FBC">
      <w:pPr>
        <w:jc w:val="both"/>
        <w:rPr>
          <w:rFonts w:hAnsi="Arial" w:ascii="Arial"/>
        </w:rPr>
      </w:pPr>
      <w:r>
        <w:rPr>
          <w:rFonts w:hAnsi="Arial" w:ascii="Arial"/>
        </w:rPr>
        <w:t xml:space="preserve">         e-oglasna ploča suda</w:t>
      </w:r>
    </w:p>
    <w:p w:rsidRDefault="00AC2FBC" w:rsidP="00AC2FBC" w:rsidR="00AC2FBC">
      <w:pPr>
        <w:jc w:val="both"/>
        <w:rPr>
          <w:rFonts w:hAnsi="Arial" w:ascii="Arial"/>
        </w:rPr>
      </w:pPr>
      <w:r>
        <w:rPr>
          <w:rFonts w:hAnsi="Arial" w:ascii="Arial"/>
        </w:rPr>
        <w:t xml:space="preserve">         FINI RC ZAGREB,Podružnica Bjelovar nakon pravomoćnosti putem pošte</w:t>
      </w:r>
    </w:p>
    <w:p w:rsidRDefault="00AC2FBC" w:rsidP="00AC2FBC" w:rsidR="00AC2FBC">
      <w:pPr>
        <w:jc w:val="both"/>
        <w:rPr>
          <w:rFonts w:hAnsi="Arial" w:ascii="Arial"/>
        </w:rPr>
      </w:pPr>
      <w:r>
        <w:rPr>
          <w:rFonts w:hAnsi="Arial" w:ascii="Arial"/>
        </w:rPr>
        <w:t xml:space="preserve">        sudskom registru nakon pravomoćnosti elektroničkim putem</w:t>
      </w:r>
    </w:p>
    <w:p w:rsidRDefault="00AC2FBC" w:rsidP="00AC2FBC" w:rsidR="00AC2FBC">
      <w:pPr>
        <w:jc w:val="both"/>
        <w:rPr>
          <w:rFonts w:hAnsi="Arial" w:ascii="Arial"/>
        </w:rPr>
      </w:pPr>
      <w:proofErr w:type="spellStart"/>
      <w:r>
        <w:rPr>
          <w:rFonts w:hAnsi="Arial" w:ascii="Arial"/>
        </w:rPr>
        <w:t>Sc.pravomoćnost</w:t>
      </w:r>
      <w:proofErr w:type="spellEnd"/>
    </w:p>
    <w:p w:rsidRDefault="00AC2FBC" w:rsidP="00AC2FBC" w:rsidR="00AC2FBC">
      <w:pPr>
        <w:jc w:val="both"/>
        <w:rPr>
          <w:rFonts w:hAnsi="Arial" w:ascii="Arial"/>
        </w:rPr>
      </w:pPr>
      <w:r>
        <w:rPr>
          <w:rFonts w:hAnsi="Arial" w:ascii="Arial"/>
        </w:rPr>
        <w:t>Bj.15.07.2016.g.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2FBC"/>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34405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St-196/2016-9</izvorni_sadrzaj>
    <derivirana_varijabla naziv="DomainObject.Oznaka_1">St-196/2016-9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FINEK društvo s ograničenom odgovornošću za zlatarstvo, urarstvo, optiku i trgovinu, Garešnica zastupanog po punomoćniku Siniša Finek</izvorni_sadrzaj>
    <derivirana_varijabla naziv="DomainObject.Predmet.ProtustrankaFormated_1">  FINEK društvo s ograničenom odgovornošću za zlatarstvo, urarstvo, optiku i trgovinu, Garešnica zastupanog po punomoćniku Siniša Finek</derivirana_varijabla>
  </DomainObject.Predmet.ProtustrankaFormated>
  <DomainObject.Predmet.ProtustrankaFormatedOIB>
    <izvorni_sadrzaj>  FINEK društvo s ograničenom odgovornošću za zlatarstvo, urarstvo, optiku i trgovinu, Garešnica, OIB 16678108959 zastupanog po punomoćniku Siniša Finek</izvorni_sadrzaj>
    <derivirana_varijabla naziv="DomainObject.Predmet.ProtustrankaFormatedOIB_1">  FINEK društvo s ograničenom odgovornošću za zlatarstvo, urarstvo, optiku i trgovinu, Garešnica, OIB 16678108959 zastupanog po punomoćniku Siniša Finek</derivirana_varijabla>
  </DomainObject.Predmet.ProtustrankaFormatedOIB>
  <DomainObject.Predmet.ProtustrankaFormatedWithAdress>
    <izvorni_sadrzaj> FINEK društvo s ograničenom odgovornošću za zlatarstvo, urarstvo, optiku i trgovinu, Garešnica, Petra Krešimira IV 26, 43280 Garešnica zastupanog po punomoćniku Siniša Finek</izvorni_sadrzaj>
    <derivirana_varijabla naziv="DomainObject.Predmet.ProtustrankaFormatedWithAdress_1"> FINEK društvo s ograničenom odgovornošću za zlatarstvo, urarstvo, optiku i trgovinu, Garešnica, Petra Krešimira IV 26, 43280 Garešnica zastupanog po punomoćniku Siniša Finek</derivirana_varijabla>
  </DomainObject.Predmet.ProtustrankaFormatedWithAdress>
  <DomainObject.Predmet.ProtustrankaFormatedWithAdressOIB>
    <izvorni_sadrzaj> FINEK društvo s ograničenom odgovornošću za zlatarstvo, urarstvo, optiku i trgovinu, Garešnica, OIB 16678108959, Petra Krešimira IV 26, 43280 Garešnica zastupanog po punomoćniku Siniša Finek</izvorni_sadrzaj>
    <derivirana_varijabla naziv="DomainObject.Predmet.ProtustrankaFormatedWithAdressOIB_1"> FINEK društvo s ograničenom odgovornošću za zlatarstvo, urarstvo, optiku i trgovinu, Garešnica, OIB 16678108959, Petra Krešimira IV 26, 43280 Garešnica zastupanog po punomoćniku Siniša Finek</derivirana_varijabla>
  </DomainObject.Predmet.ProtustrankaFormatedWithAdressOIB>
  <DomainObject.Predmet.ProtustrankaWithAdress>
    <izvorni_sadrzaj>FINEK društvo s ograničenom odgovornošću za zlatarstvo, urarstvo, optiku i trgovinu, Garešnica Petra Krešimira IV 26, 43280 Garešnica</izvorni_sadrzaj>
    <derivirana_varijabla naziv="DomainObject.Predmet.ProtustrankaWithAdress_1">FINEK društvo s ograničenom odgovornošću za zlatarstvo, urarstvo, optiku i trgovinu, Garešnica Petra Krešimira IV 26, 43280 Garešnica</derivirana_varijabla>
  </DomainObject.Predmet.ProtustrankaWithAdress>
  <DomainObject.Predmet.ProtustrankaWithAdressOIB>
    <izvorni_sadrzaj>FINEK društvo s ograničenom odgovornošću za zlatarstvo, urarstvo, optiku i trgovinu, Garešnica, OIB 16678108959, Petra Krešimira IV 26, 43280 Garešnica</izvorni_sadrzaj>
    <derivirana_varijabla naziv="DomainObject.Predmet.ProtustrankaWithAdressOIB_1">FINEK društvo s ograničenom odgovornošću za zlatarstvo, urarstvo, optiku i trgovinu, Garešnica, OIB 16678108959, Petra Krešimira IV 26, 43280 Garešnica</derivirana_varijabla>
  </DomainObject.Predmet.ProtustrankaWithAdressOIB>
  <DomainObject.Predmet.ProtustrankaNazivFormated>
    <izvorni_sadrzaj>FINEK društvo s ograničenom odgovornošću za zlatarstvo, urarstvo, optiku i trgovinu, Garešnica</izvorni_sadrzaj>
    <derivirana_varijabla naziv="DomainObject.Predmet.ProtustrankaNazivFormated_1">FINEK društvo s ograničenom odgovornošću za zlatarstvo, urarstvo, optiku i trgovinu, Garešnica</derivirana_varijabla>
  </DomainObject.Predmet.ProtustrankaNazivFormated>
  <DomainObject.Predmet.ProtustrankaNazivFormatedOIB>
    <izvorni_sadrzaj>FINEK društvo s ograničenom odgovornošću za zlatarstvo, urarstvo, optiku i trgovinu, Garešnica, OIB 16678108959</izvorni_sadrzaj>
    <derivirana_varijabla naziv="DomainObject.Predmet.ProtustrankaNazivFormatedOIB_1">FINEK društvo s ograničenom odgovornošću za zlatarstvo, urarstvo, optiku i trgovinu, Garešnica, OIB 16678108959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FINEK društvo s ograničenom odgovornošću za zlatarstvo, urarstvo, optiku i trgovinu, Garešnica zastupanog po punomoćniku Siniša Finek</item>
    </izvorni_sadrzaj>
    <derivirana_varijabla naziv="DomainObject.Predmet.ProtuStrankaListFormated_1">
      <item>FINEK društvo s ograničenom odgovornošću za zlatarstvo, urarstvo, optiku i trgovinu, Garešnica zastupanog po punomoćniku Siniša Finek</item>
    </derivirana_varijabla>
  </DomainObject.Predmet.ProtuStrankaListFormated>
  <DomainObject.Predmet.ProtuStrankaListFormatedOIB>
    <izvorni_sadrzaj>
      <item>FINEK društvo s ograničenom odgovornošću za zlatarstvo, urarstvo, optiku i trgovinu, Garešnica, OIB 16678108959 zastupanog po punomoćniku Siniša Finek</item>
    </izvorni_sadrzaj>
    <derivirana_varijabla naziv="DomainObject.Predmet.ProtuStrankaListFormatedOIB_1">
      <item>FINEK društvo s ograničenom odgovornošću za zlatarstvo, urarstvo, optiku i trgovinu, Garešnica, OIB 16678108959 zastupanog po punomoćniku Siniša Finek</item>
    </derivirana_varijabla>
  </DomainObject.Predmet.ProtuStrankaListFormatedOIB>
  <DomainObject.Predmet.ProtuStrankaListFormatedWithAdress>
    <izvorni_sadrzaj>
      <item>FINEK društvo s ograničenom odgovornošću za zlatarstvo, urarstvo, optiku i trgovinu, Garešnica, Petra Krešimira IV 26, 43280 Garešnica zastupanog po punomoćniku Siniša Finek</item>
    </izvorni_sadrzaj>
    <derivirana_varijabla naziv="DomainObject.Predmet.ProtuStrankaListFormatedWithAdress_1">
      <item>FINEK društvo s ograničenom odgovornošću za zlatarstvo, urarstvo, optiku i trgovinu, Garešnica, Petra Krešimira IV 26, 43280 Garešnica zastupanog po punomoćniku Siniša Finek</item>
    </derivirana_varijabla>
  </DomainObject.Predmet.ProtuStrankaListFormatedWithAdress>
  <DomainObject.Predmet.ProtuStrankaListFormatedWithAdressOIB>
    <izvorni_sadrzaj>
      <item>FINEK društvo s ograničenom odgovornošću za zlatarstvo, urarstvo, optiku i trgovinu, Garešnica, OIB 16678108959, Petra Krešimira IV 26, 43280 Garešnica zastupanog po punomoćniku Siniša Finek</item>
    </izvorni_sadrzaj>
    <derivirana_varijabla naziv="DomainObject.Predmet.ProtuStrankaListFormatedWithAdressOIB_1">
      <item>FINEK društvo s ograničenom odgovornošću za zlatarstvo, urarstvo, optiku i trgovinu, Garešnica, OIB 16678108959, Petra Krešimira IV 26, 43280 Garešnica zastupanog po punomoćniku Siniša Finek</item>
    </derivirana_varijabla>
  </DomainObject.Predmet.ProtuStrankaListFormatedWithAdressOIB>
  <DomainObject.Predmet.ProtuStrankaListNazivFormated>
    <izvorni_sadrzaj>
      <item>FINEK društvo s ograničenom odgovornošću za zlatarstvo, urarstvo, optiku i trgovinu, Garešnica</item>
    </izvorni_sadrzaj>
    <derivirana_varijabla naziv="DomainObject.Predmet.ProtuStrankaListNazivFormated_1">
      <item>FINEK društvo s ograničenom odgovornošću za zlatarstvo, urarstvo, optiku i trgovinu, Garešnica</item>
    </derivirana_varijabla>
  </DomainObject.Predmet.ProtuStrankaListNazivFormated>
  <DomainObject.Predmet.ProtuStrankaListNazivFormatedOIB>
    <izvorni_sadrzaj>
      <item>FINEK društvo s ograničenom odgovornošću za zlatarstvo, urarstvo, optiku i trgovinu, Garešnica, OIB 16678108959</item>
    </izvorni_sadrzaj>
    <derivirana_varijabla naziv="DomainObject.Predmet.ProtuStrankaListNazivFormatedOIB_1">
      <item>FINEK društvo s ograničenom odgovornošću za zlatarstvo, urarstvo, optiku i trgovinu, Garešnica, OIB 16678108959</item>
    </derivirana_varijabla>
  </DomainObject.Predmet.ProtuStrankaListNazivFormatedOIB>
  <DomainObject.Predmet.OstaliListFormated>
    <izvorni_sadrzaj>
      <item>Siniša Finek punomoćnik sudionika u postupku FINEK društvo s ograničenom odgovornošću za zlatarstvo, urarstvo, optiku i trgovinu, Garešnica</item>
    </izvorni_sadrzaj>
    <derivirana_varijabla naziv="DomainObject.Predmet.OstaliListFormated_1">
      <item>Siniša Finek punomoćnik sudionika u postupku FINEK društvo s ograničenom odgovornošću za zlatarstvo, urarstvo, optiku i trgovinu, Garešnica</item>
    </derivirana_varijabla>
  </DomainObject.Predmet.OstaliListFormated>
  <DomainObject.Predmet.OstaliListFormatedOIB>
    <izvorni_sadrzaj>
      <item>Siniša Finek, OIB 06007186988 punomoćnik sudionika u postupku FINEK društvo s ograničenom odgovornošću za zlatarstvo, urarstvo, optiku i trgovinu, Garešnica</item>
    </izvorni_sadrzaj>
    <derivirana_varijabla naziv="DomainObject.Predmet.OstaliListFormatedOIB_1">
      <item>Siniša Finek, OIB 06007186988 punomoćnik sudionika u postupku FINEK društvo s ograničenom odgovornošću za zlatarstvo, urarstvo, optiku i trgovinu, Garešnica</item>
    </derivirana_varijabla>
  </DomainObject.Predmet.OstaliListFormatedOIB>
  <DomainObject.Predmet.OstaliListFormatedWithAdress>
    <izvorni_sadrzaj>
      <item>Siniša Finek, Petra Krešimira IV 26, 43280 Garešnica punomoćnik sudionika u postupku FINEK društvo s ograničenom odgovornošću za zlatarstvo, urarstvo, optiku i trgovinu, Garešnica</item>
    </izvorni_sadrzaj>
    <derivirana_varijabla naziv="DomainObject.Predmet.OstaliListFormatedWithAdress_1">
      <item>Siniša Finek, Petra Krešimira IV 26, 43280 Garešnica punomoćnik sudionika u postupku FINEK društvo s ograničenom odgovornošću za zlatarstvo, urarstvo, optiku i trgovinu, Garešnica</item>
    </derivirana_varijabla>
  </DomainObject.Predmet.OstaliListFormatedWithAdress>
  <DomainObject.Predmet.OstaliListFormatedWithAdressOIB>
    <izvorni_sadrzaj>
      <item>Siniša Finek, OIB 06007186988, Petra Krešimira IV 26, 43280 Garešnica punomoćnik sudionika u postupku FINEK društvo s ograničenom odgovornošću za zlatarstvo, urarstvo, optiku i trgovinu, Garešnica</item>
    </izvorni_sadrzaj>
    <derivirana_varijabla naziv="DomainObject.Predmet.OstaliListFormatedWithAdressOIB_1">
      <item>Siniša Finek, OIB 06007186988, Petra Krešimira IV 26, 43280 Garešnica punomoćnik sudionika u postupku FINEK društvo s ograničenom odgovornošću za zlatarstvo, urarstvo, optiku i trgovinu, Garešnica</item>
    </derivirana_varijabla>
  </DomainObject.Predmet.OstaliListFormatedWithAdressOIB>
  <DomainObject.Predmet.OstaliListNazivFormated>
    <izvorni_sadrzaj>
      <item>Siniša Finek</item>
    </izvorni_sadrzaj>
    <derivirana_varijabla naziv="DomainObject.Predmet.OstaliListNazivFormated_1">
      <item>Siniša Finek</item>
    </derivirana_varijabla>
  </DomainObject.Predmet.OstaliListNazivFormated>
  <DomainObject.Predmet.OstaliListNazivFormatedOIB>
    <izvorni_sadrzaj>
      <item>Siniša Finek, OIB 06007186988</item>
    </izvorni_sadrzaj>
    <derivirana_varijabla naziv="DomainObject.Predmet.OstaliListNazivFormatedOIB_1">
      <item>Siniša Finek, OIB 06007186988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St-196/2016-9</izvorni_sadrzaj>
    <derivirana_varijabla naziv="DomainObject.PoslovniBrojDokumenta_1">St-196/2016-9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FINEK društvo s ograničenom odgovornošću za zlatarstvo, urarstvo, optiku i trgovinu, Garešnica</izvorni_sadrzaj>
    <derivirana_varijabla naziv="DomainObject.Predmet.ProtustrankaIDrugi_1">FINEK društvo s ograničenom odgovornošću za zlatarstvo, urarstvo, optiku i trgovinu,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FINEK društvo s ograničenom odgovornošću za zlatarstvo, urarstvo, optiku i trgovinu, Garešnica, OIB 16678108959, Petra Krešimira IV 26, 43280 Garešnica</izvorni_sadrzaj>
    <derivirana_varijabla naziv="DomainObject.Predmet.ProtustrankaIDrugiAdressOIB_1">FINEK društvo s ograničenom odgovornošću za zlatarstvo, urarstvo, optiku i trgovinu, Garešnica, OIB 16678108959, Petra Krešimira IV 26,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FINEK društvo s ograničenom odgovornošću za zlatarstvo, urarstvo, optiku i trgovinu, Garešnica</item>
      <item>Siniša Finek</item>
    </izvorni_sadrzaj>
    <derivirana_varijabla naziv="DomainObject.Predmet.SudioniciListNaziv_1">
      <item>FINA, RC ZAGREB, Podružnica Bjelovar</item>
      <item>FINEK društvo s ograničenom odgovornošću za zlatarstvo, urarstvo, optiku i trgovinu, Garešnica</item>
      <item>Siniša Finek</item>
    </derivirana_varijabla>
  </DomainObject.Predmet.SudioniciListNaziv>
  <DomainObject.Predmet.SudioniciListAdressOIB>
    <izvorni_sadrzaj>
      <item>FINA, RC ZAGREB, Podružnica Bjelovar, OIB 85821130368, F. Supila 4,43000 Bjelovar</item>
      <item>FINEK društvo s ograničenom odgovornošću za zlatarstvo, urarstvo, optiku i trgovinu, Garešnica, OIB 16678108959, Petra Krešimira IV 26,43280 Garešnica</item>
      <item>Siniša Finek, OIB 06007186988, Petra Krešimira IV 26,43280 Garešnica</item>
    </izvorni_sadrzaj>
    <derivirana_varijabla naziv="DomainObject.Predmet.SudioniciListAdressOIB_1">
      <item>FINA, RC ZAGREB, Podružnica Bjelovar, OIB 85821130368, F. Supila 4,43000 Bjelovar</item>
      <item>FINEK društvo s ograničenom odgovornošću za zlatarstvo, urarstvo, optiku i trgovinu, Garešnica, OIB 16678108959, Petra Krešimira IV 26,43280 Garešnica</item>
      <item>Siniša Finek, OIB 06007186988, Petra Krešimira IV 26,43280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AD4487-9951-457D-8A6E-37DD49C362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651</properties:Words>
  <properties:Characters>3562</properties:Characters>
  <properties:Lines>86</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2016-07-15T06:31:00Z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St-196/2016-9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