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cd75" w14:paraId="24fcd75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246D1F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246D1F">
        <w:t>815/16-3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246D1F">
        <w:rPr>
          <w:lang w:val="hr-HR"/>
        </w:rPr>
        <w:t xml:space="preserve">Financijske agencije Regionalni centar Zagreb, Podružnica Varaždin, Augusta Cesarca 2, Varaždin,  </w:t>
      </w:r>
      <w:r w:rsidRPr="00F274ED">
        <w:rPr>
          <w:lang w:val="hr-HR"/>
        </w:rPr>
        <w:t>za otvaranje stečajnog postupka nad dužnikom</w:t>
      </w:r>
      <w:r w:rsidR="00D10FC5">
        <w:rPr>
          <w:lang w:val="hr-HR"/>
        </w:rPr>
        <w:t xml:space="preserve"> </w:t>
      </w:r>
      <w:r w:rsidR="00246D1F">
        <w:rPr>
          <w:lang w:val="hr-HR"/>
        </w:rPr>
        <w:t xml:space="preserve">AUTO KOREN d.o.o., OIB </w:t>
      </w:r>
      <w:r w:rsidR="00246D1F" w:rsidRPr="00246D1F">
        <w:rPr>
          <w:lang w:val="hr-HR"/>
        </w:rPr>
        <w:t>56132685508</w:t>
      </w:r>
      <w:r w:rsidR="00246D1F">
        <w:rPr>
          <w:lang w:val="hr-HR"/>
        </w:rPr>
        <w:t>, Križevci, Vrbovečka 35</w:t>
      </w:r>
      <w:r w:rsidRPr="00F274ED">
        <w:rPr>
          <w:lang w:val="hr-HR"/>
        </w:rPr>
        <w:t xml:space="preserve">, dana </w:t>
      </w:r>
      <w:r w:rsidR="00246D1F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246D1F">
        <w:rPr>
          <w:lang w:val="hr-HR"/>
        </w:rPr>
        <w:t xml:space="preserve">AUTO KOREN d.o.o., OIB </w:t>
      </w:r>
      <w:r w:rsidR="00246D1F" w:rsidRPr="00246D1F">
        <w:rPr>
          <w:lang w:val="hr-HR"/>
        </w:rPr>
        <w:t>56132685508</w:t>
      </w:r>
      <w:r w:rsidR="00246D1F">
        <w:rPr>
          <w:lang w:val="hr-HR"/>
        </w:rPr>
        <w:t>, Križevci, Vrbovečka 35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246D1F" w:rsidP="00F274ED" w:rsidR="00F274ED" w:rsidRPr="00246D1F">
      <w:pPr>
        <w:spacing w:after="0"/>
        <w:jc w:val="center"/>
        <w:rPr>
          <w:b/>
          <w:u w:val="single"/>
          <w:lang w:val="hr-HR"/>
        </w:rPr>
      </w:pPr>
      <w:r w:rsidRPr="00246D1F">
        <w:rPr>
          <w:b/>
          <w:u w:val="single"/>
          <w:lang w:val="hr-HR"/>
        </w:rPr>
        <w:t>30. rujna 2016. u 8,50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246D1F">
        <w:rPr>
          <w:lang w:val="hr-HR"/>
        </w:rPr>
        <w:t>Ljubomir Koren, OIB 83293099618, Križevci, Vrbovečka 35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246D1F">
        <w:rPr>
          <w:lang w:val="hr-HR"/>
        </w:rPr>
        <w:t xml:space="preserve">AUTO KOREN d.o.o., OIB </w:t>
      </w:r>
      <w:r w:rsidR="00246D1F" w:rsidRPr="00246D1F">
        <w:rPr>
          <w:lang w:val="hr-HR"/>
        </w:rPr>
        <w:t>56132685508</w:t>
      </w:r>
      <w:r w:rsidR="00246D1F">
        <w:rPr>
          <w:lang w:val="hr-HR"/>
        </w:rPr>
        <w:t>, Križevci, Vrbovečka 35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246D1F">
        <w:rPr>
          <w:lang w:val="hr-HR"/>
        </w:rPr>
        <w:t>25.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246D1F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246D1F">
        <w:rPr>
          <w:lang w:val="hr-HR"/>
        </w:rPr>
        <w:t>573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246D1F">
        <w:rPr>
          <w:lang w:val="hr-HR"/>
        </w:rPr>
        <w:t>357.517,52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246D1F">
        <w:rPr>
          <w:lang w:val="hr-HR"/>
        </w:rPr>
        <w:t>7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246D1F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246D1F">
              <w:t>, v.r.</w:t>
            </w:r>
          </w:p>
          <w:p w:rsidRDefault="00246D1F" w:rsidP="00246D1F" w:rsidR="00246D1F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246D1F">
        <w:rPr>
          <w:lang w:val="hr-HR"/>
        </w:rPr>
        <w:t>AUTO KOREN d.o.o., Križevci, Vrbovečka 35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246D1F">
        <w:rPr>
          <w:lang w:val="hr-HR"/>
        </w:rPr>
        <w:t>Ljubomir Koren, Križevci, Vrbovečka 35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246D1F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8D" w:rsidP="00537B78" w:rsidR="00E6388D">
      <w:r>
        <w:separator/>
      </w:r>
    </w:p>
  </w:endnote>
  <w:endnote w:id="0" w:type="continuationSeparator">
    <w:p w:rsidRDefault="00E6388D" w:rsidP="00537B78" w:rsidR="00E6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8D" w:rsidP="00537B78" w:rsidR="00E6388D">
      <w:r>
        <w:separator/>
      </w:r>
    </w:p>
  </w:footnote>
  <w:footnote w:id="0" w:type="continuationSeparator">
    <w:p w:rsidRDefault="00E6388D" w:rsidP="00537B78" w:rsidR="00E63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246D1F">
      <w:rPr>
        <w:rStyle w:val="PozadinaSvijetloCrvena"/>
        <w:shd w:fill="auto" w:color="auto" w:val="clear"/>
      </w:rPr>
      <w:t>ST-815/16-4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D1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KOREN trgovačko društvo za promet i usluge, društvo s ograničenom odgovornošću zastupanog po punomoćniku Ljubomir Koren</izvorni_sadrzaj>
    <derivirana_varijabla naziv="DomainObject.Predmet.ProtustrankaFormated_1">  AUTO KOREN trgovačko društvo za promet i usluge, društvo s ograničenom odgovornošću zastupanog po punomoćniku Ljubomir Koren</derivirana_varijabla>
  </DomainObject.Predmet.ProtustrankaFormated>
  <DomainObject.Predmet.ProtustrankaFormatedOIB>
    <izvorni_sadrzaj>  AUTO KOREN trgovačko društvo za promet i usluge, društvo s ograničenom odgovornošću, OIB 56132685508 zastupanog po punomoćniku Ljubomir Koren</izvorni_sadrzaj>
    <derivirana_varijabla naziv="DomainObject.Predmet.ProtustrankaFormatedOIB_1">  AUTO KOREN trgovačko društvo za promet i usluge, društvo s ograničenom odgovornošću, OIB 56132685508 zastupanog po punomoćniku Ljubomir Koren</derivirana_varijabla>
  </DomainObject.Predmet.ProtustrankaFormatedOIB>
  <DomainObject.Predmet.ProtustrankaFormatedWithAdress>
    <izvorni_sadrzaj> AUTO KOREN trgovačko društvo za promet i usluge, društvo s ograničenom odgovornošću, Vrbovečka 35, 48260 Križevci zastupanog po punomoćniku Ljubomir Koren</izvorni_sadrzaj>
    <derivirana_varijabla naziv="DomainObject.Predmet.ProtustrankaFormatedWithAdress_1"> AUTO KOREN trgovačko društvo za promet i usluge, društvo s ograničenom odgovornošću, Vrbovečka 35, 48260 Križevci zastupanog po punomoćniku Ljubomir Koren</derivirana_varijabla>
  </DomainObject.Predmet.ProtustrankaFormatedWithAdress>
  <DomainObject.Predmet.ProtustrankaFormatedWithAdressOIB>
    <izvorni_sadrzaj> AUTO KOREN trgovačko društvo za promet i usluge, društvo s ograničenom odgovornošću, OIB 56132685508, Vrbovečka 35, 48260 Križevci zastupanog po punomoćniku Ljubomir Koren</izvorni_sadrzaj>
    <derivirana_varijabla naziv="DomainObject.Predmet.ProtustrankaFormatedWithAdressOIB_1"> AUTO KOREN trgovačko društvo za promet i usluge, društvo s ograničenom odgovornošću, OIB 56132685508, Vrbovečka 35, 48260 Križevci zastupanog po punomoćniku Ljubomir Koren</derivirana_varijabla>
  </DomainObject.Predmet.ProtustrankaFormatedWithAdressOIB>
  <DomainObject.Predmet.ProtustrankaWithAdress>
    <izvorni_sadrzaj>AUTO KOREN trgovačko društvo za promet i usluge, društvo s ograničenom odgovornošću Vrbovečka 35, 48260 Križevci</izvorni_sadrzaj>
    <derivirana_varijabla naziv="DomainObject.Predmet.ProtustrankaWithAdress_1">AUTO KOREN trgovačko društvo za promet i usluge, društvo s ograničenom odgovornošću Vrbovečka 35, 48260 Križevci</derivirana_varijabla>
  </DomainObject.Predmet.ProtustrankaWithAdress>
  <DomainObject.Predmet.ProtustrankaWithAdressOIB>
    <izvorni_sadrzaj>AUTO KOREN trgovačko društvo za promet i usluge, društvo s ograničenom odgovornošću, OIB 56132685508, Vrbovečka 35, 48260 Križevci</izvorni_sadrzaj>
    <derivirana_varijabla naziv="DomainObject.Predmet.ProtustrankaWithAdressOIB_1">AUTO KOREN trgovačko društvo za promet i usluge, društvo s ograničenom odgovornošću, OIB 56132685508, Vrbovečka 35, 48260 Križevci</derivirana_varijabla>
  </DomainObject.Predmet.ProtustrankaWithAdressOIB>
  <DomainObject.Predmet.ProtustrankaNazivFormated>
    <izvorni_sadrzaj>AUTO KOREN trgovačko društvo za promet i usluge, društvo s ograničenom odgovornošću</izvorni_sadrzaj>
    <derivirana_varijabla naziv="DomainObject.Predmet.ProtustrankaNazivFormated_1">AUTO KOREN trgovačko društvo za promet i usluge, društvo s ograničenom odgovornošću</derivirana_varijabla>
  </DomainObject.Predmet.ProtustrankaNazivFormated>
  <DomainObject.Predmet.ProtustrankaNazivFormatedOIB>
    <izvorni_sadrzaj>AUTO KOREN trgovačko društvo za promet i usluge, društvo s ograničenom odgovornošću, OIB 56132685508</izvorni_sadrzaj>
    <derivirana_varijabla naziv="DomainObject.Predmet.ProtustrankaNazivFormatedOIB_1">AUTO KOREN trgovačko društvo za promet i usluge, društvo s ograničenom odgovornošću, OIB 56132685508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357517.52</izvorni_sadrzaj>
    <derivirana_varijabla naziv="DomainObject.Predmet.TrenutnaVrijednost_1">357517.52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KOREN trgovačko društvo za promet i usluge, društvo s ograničenom odgovornošću zastupanog po punomoćniku Ljubomir Koren</item>
    </izvorni_sadrzaj>
    <derivirana_varijabla naziv="DomainObject.Predmet.ProtuStrankaListFormated_1">
      <item>AUTO KOREN trgovačko društvo za promet i usluge, društvo s ograničenom odgovornošću zastupanog po punomoćniku Ljubomir Koren</item>
    </derivirana_varijabla>
  </DomainObject.Predmet.ProtuStrankaListFormated>
  <DomainObject.Predmet.ProtuStrankaListFormatedOIB>
    <izvorni_sadrzaj>
      <item>AUTO KOREN trgovačko društvo za promet i usluge, društvo s ograničenom odgovornošću, OIB 56132685508 zastupanog po punomoćniku Ljubomir Koren</item>
    </izvorni_sadrzaj>
    <derivirana_varijabla naziv="DomainObject.Predmet.ProtuStrankaListFormatedOIB_1">
      <item>AUTO KOREN trgovačko društvo za promet i usluge, društvo s ograničenom odgovornošću, OIB 56132685508 zastupanog po punomoćniku Ljubomir Koren</item>
    </derivirana_varijabla>
  </DomainObject.Predmet.ProtuStrankaListFormatedOIB>
  <DomainObject.Predmet.ProtuStrankaListFormatedWithAdress>
    <izvorni_sadrzaj>
      <item>AUTO KOREN trgovačko društvo za promet i usluge, društvo s ograničenom odgovornošću, Vrbovečka 35, 48260 Križevci zastupanog po punomoćniku Ljubomir Koren</item>
    </izvorni_sadrzaj>
    <derivirana_varijabla naziv="DomainObject.Predmet.ProtuStrankaListFormatedWithAdress_1">
      <item>AUTO KOREN trgovačko društvo za promet i usluge, društvo s ograničenom odgovornošću, Vrbovečka 35, 48260 Križevci zastupanog po punomoćniku Ljubomir Koren</item>
    </derivirana_varijabla>
  </DomainObject.Predmet.ProtuStrankaListFormatedWithAdress>
  <DomainObject.Predmet.ProtuStrankaListFormatedWithAdressOIB>
    <izvorni_sadrzaj>
      <item>AUTO KOREN trgovačko društvo za promet i usluge, društvo s ograničenom odgovornošću, OIB 56132685508, Vrbovečka 35, 48260 Križevci zastupanog po punomoćniku Ljubomir Koren</item>
    </izvorni_sadrzaj>
    <derivirana_varijabla naziv="DomainObject.Predmet.ProtuStrankaListFormatedWithAdressOIB_1">
      <item>AUTO KOREN trgovačko društvo za promet i usluge, društvo s ograničenom odgovornošću, OIB 56132685508, Vrbovečka 35, 48260 Križevci zastupanog po punomoćniku Ljubomir Koren</item>
    </derivirana_varijabla>
  </DomainObject.Predmet.ProtuStrankaListFormatedWithAdressOIB>
  <DomainObject.Predmet.ProtuStrankaListNazivFormated>
    <izvorni_sadrzaj>
      <item>AUTO KOREN trgovačko društvo za promet i usluge, društvo s ograničenom odgovornošću</item>
    </izvorni_sadrzaj>
    <derivirana_varijabla naziv="DomainObject.Predmet.ProtuStrankaListNazivFormated_1">
      <item>AUTO KOREN trgovačko društvo za promet i usluge, društvo s ograničenom odgovornošću</item>
    </derivirana_varijabla>
  </DomainObject.Predmet.ProtuStrankaListNazivFormated>
  <DomainObject.Predmet.ProtuStrankaListNazivFormatedOIB>
    <izvorni_sadrzaj>
      <item>AUTO KOREN trgovačko društvo za promet i usluge, društvo s ograničenom odgovornošću, OIB 56132685508</item>
    </izvorni_sadrzaj>
    <derivirana_varijabla naziv="DomainObject.Predmet.ProtuStrankaListNazivFormatedOIB_1">
      <item>AUTO KOREN trgovačko društvo za promet i usluge, društvo s ograničenom odgovornošću, OIB 56132685508</item>
    </derivirana_varijabla>
  </DomainObject.Predmet.ProtuStrankaListNazivFormatedOIB>
  <DomainObject.Predmet.OstaliListFormated>
    <izvorni_sadrzaj>
      <item>Sudski registar TS u Varaždinu</item>
      <item>Ljubomir Koren punomoćnik sudionika u postupku AUTO KOREN trgovačko društvo za promet i usluge, društvo s ograničenom odgovornošću</item>
      <item>Županijsko državno odvjetništvo u Varaždinu, Građansko-upravni odjel</item>
    </izvorni_sadrzaj>
    <derivirana_varijabla naziv="DomainObject.Predmet.OstaliListFormated_1">
      <item>Sudski registar TS u Varaždinu</item>
      <item>Ljubomir Koren punomoćnik sudionika u postupku AUTO KOREN trgovačko društvo za promet i usluge, društvo s ograničenom odgovornošću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Ljubomir Koren, OIB 83293099618 punomoćnik sudionika u postupku AUTO KOREN trgovačko društvo za promet i usluge, društvo s ograničenom odgovornošću</item>
      <item>Županijsko državno odvjetništvo u Varaždinu, Građansko-upravni odjel</item>
    </izvorni_sadrzaj>
    <derivirana_varijabla naziv="DomainObject.Predmet.OstaliListFormatedOIB_1">
      <item>Sudski registar TS u Varaždinu</item>
      <item>Ljubomir Koren, OIB 83293099618 punomoćnik sudionika u postupku AUTO KOREN trgovačko društvo za promet i usluge, društvo s ograničenom odgovornošću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Ljubomir Koren,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Ljubomir Koren,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Ljubomir Koren, OIB 83293099618,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Ljubomir Koren, OIB 83293099618, Vrbovečka Ulica 35, 48260 Križevci punomoćnik sudionika u postupku AUTO KOREN trgovačko društvo za promet i usluge, društvo s ograničenom odgovornošću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Ljubomir Koren</item>
      <item>Županijsko državno odvjetništvo u Varaždinu, Građansko-upravni odjel</item>
    </izvorni_sadrzaj>
    <derivirana_varijabla naziv="DomainObject.Predmet.OstaliListNazivFormated_1">
      <item>Sudski registar TS u Varaždinu</item>
      <item>Ljubomir Koren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Ljubomir Koren, OIB 83293099618</item>
      <item>Županijsko državno odvjetništvo u Varaždinu, Građansko-upravni odjel</item>
    </izvorni_sadrzaj>
    <derivirana_varijabla naziv="DomainObject.Predmet.OstaliListNazivFormatedOIB_1">
      <item>Sudski registar TS u Varaždinu</item>
      <item>Ljubomir Koren, OIB 83293099618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KOREN trgovačko društvo za promet i usluge, društvo s ograničenom odgovornošću</izvorni_sadrzaj>
    <derivirana_varijabla naziv="DomainObject.Predmet.ProtustrankaIDrugi_1">AUTO KOREN trgovačko društvo za promet i usluge,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KOREN trgovačko društvo za promet i usluge, društvo s ograničenom odgovornošću, OIB 56132685508, Vrbovečka 35, 48260 Križevci</izvorni_sadrzaj>
    <derivirana_varijabla naziv="DomainObject.Predmet.ProtustrankaIDrugiAdressOIB_1">AUTO KOREN trgovačko društvo za promet i usluge, društvo s ograničenom odgovornošću, OIB 56132685508, Vrbovečka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KOREN trgovačko društvo za promet i usluge, društvo s ograničenom odgovornošću</item>
      <item>Sudski registar TS u Varaždinu</item>
      <item>Ljubomir Koren</item>
      <item>Županijsko državno odvjetništvo u Varaždinu, Građansko-upravni odjel</item>
    </izvorni_sadrzaj>
    <derivirana_varijabla naziv="DomainObject.Predmet.SudioniciListNaziv_1">
      <item>Financijska agencija</item>
      <item>AUTO KOREN trgovačko društvo za promet i usluge, društvo s ograničenom odgovornošću</item>
      <item>Sudski registar TS u Varaždinu</item>
      <item>Ljubomir Koren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AUTO KOREN trgovačko društvo za promet i usluge, društvo s ograničenom odgovornošću, OIB 56132685508, Vrbovečka 35,48260 Križevci</item>
      <item>Sudski registar TS u Varaždinu, Ul. braće Radić 2,42000 Varaždin</item>
      <item>Ljubomir Koren, OIB 83293099618, Vrbovečka Ulica 35,48260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AUTO KOREN trgovačko društvo za promet i usluge, društvo s ograničenom odgovornošću, OIB 56132685508, Vrbovečka 35,48260 Križevci</item>
      <item>Sudski registar TS u Varaždinu, Ul. braće Radić 2,42000 Varaždin</item>
      <item>Ljubomir Koren, OIB 83293099618, Vrbovečka Ulica 35,48260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6B75C-E6FA-46C1-8F69-B221D66A1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2581</properties:Characters>
  <properties:Lines>82</properties:Lines>
  <properties:Paragraphs>31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2016-06-15T07:45:00Z</cp:lastPrinted>
  <dcterms:modified xmlns:xsi="http://www.w3.org/2001/XMLSchema-instance" xsi:type="dcterms:W3CDTF">2016-06-15T07:46:00Z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