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5868" w14:paraId="1f45868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B961BF" w:rsidRPr="00B961BF">
        <w:rPr>
          <w:b/>
          <w:sz w:val="24"/>
        </w:rPr>
        <w:t>FELMET d.o.o.</w:t>
      </w:r>
      <w:r w:rsidR="00842007">
        <w:rPr>
          <w:b/>
          <w:sz w:val="24"/>
        </w:rPr>
        <w:t xml:space="preserve">, </w:t>
      </w:r>
      <w:r w:rsidR="00B961BF" w:rsidRPr="00B961BF">
        <w:rPr>
          <w:b/>
          <w:sz w:val="24"/>
        </w:rPr>
        <w:t>Darda</w:t>
      </w:r>
      <w:r w:rsidR="0027788F" w:rsidRPr="0027788F">
        <w:rPr>
          <w:b/>
          <w:sz w:val="24"/>
        </w:rPr>
        <w:t xml:space="preserve">, </w:t>
      </w:r>
      <w:r w:rsidR="00B961BF" w:rsidRPr="00B961BF">
        <w:rPr>
          <w:b/>
          <w:sz w:val="24"/>
        </w:rPr>
        <w:t>Ljudevita Gaja 34</w:t>
      </w:r>
      <w:r w:rsidRPr="009C396C">
        <w:rPr>
          <w:b/>
          <w:sz w:val="24"/>
        </w:rPr>
        <w:t xml:space="preserve">, OIB: </w:t>
      </w:r>
      <w:r w:rsidR="00B961BF" w:rsidRPr="00B961BF">
        <w:rPr>
          <w:b/>
          <w:sz w:val="24"/>
        </w:rPr>
        <w:t>83736635862</w:t>
      </w:r>
      <w:r w:rsidRPr="009C396C">
        <w:rPr>
          <w:b/>
          <w:sz w:val="24"/>
        </w:rPr>
        <w:t xml:space="preserve">, MBS: </w:t>
      </w:r>
      <w:r w:rsidR="00B961BF" w:rsidRPr="00B961BF">
        <w:rPr>
          <w:b/>
          <w:sz w:val="24"/>
        </w:rPr>
        <w:t>030006584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B961BF" w:rsidRPr="00B961BF">
        <w:t>Dragana Lisjak, OIB: 02267706799</w:t>
      </w:r>
      <w:r w:rsidR="00926738" w:rsidRPr="009C396C">
        <w:t xml:space="preserve">, </w:t>
      </w:r>
      <w:r w:rsidR="00B961BF" w:rsidRPr="00B961BF">
        <w:t>Darda, Ljudevita Gaja 34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B961BF">
        <w:rPr>
          <w:b/>
        </w:rPr>
        <w:t>FELMET d.o.o., Darda, Ljudevita Gaja 34, OIB: 83736635862, MBS: 030006584</w:t>
      </w:r>
      <w:r w:rsidR="00B961B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961BF">
        <w:t>Dragana Lisjak, Darda, Ljudevita Gaja 34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B961BF">
        <w:t>Dragana Lisjak, Darda, Ljudevita Gaja 34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B961BF">
        <w:t>Dragana Lisjak, Darda, Ljudevita Gaja 34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961BF">
        <w:t>Dragana Lisjak, Darda, Ljudevita Gaja 34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CB8" w:rsidR="00642CB8">
      <w:r>
        <w:separator/>
      </w:r>
    </w:p>
  </w:endnote>
  <w:endnote w:id="0" w:type="continuationSeparator">
    <w:p w:rsidRDefault="00642CB8" w:rsidR="0064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CB8" w:rsidR="00642CB8">
      <w:r>
        <w:separator/>
      </w:r>
    </w:p>
  </w:footnote>
  <w:footnote w:id="0" w:type="continuationSeparator">
    <w:p w:rsidRDefault="00642CB8" w:rsidR="00642C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0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AB5B9C">
      <w:t>90</w:t>
    </w:r>
    <w:r w:rsidR="005D50C6">
      <w:t>7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B5B9C">
      <w:t>90</w:t>
    </w:r>
    <w:r w:rsidR="005D50C6">
      <w:t>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974ED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50C6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2CB8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0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48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48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8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8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48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48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8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8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St-907/2016-3</izvorni_sadrzaj>
    <derivirana_varijabla naziv="DomainObject.Oznaka_1">St-907/2016-3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St-907/2016-3</izvorni_sadrzaj>
    <derivirana_varijabla naziv="DomainObject.PoslovniBrojDokumenta_1">St-907/2016-3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93618-6D93-4EDE-B793-C02F744A6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2139</properties:Characters>
  <properties:Lines>102</properties:Lines>
  <properties:Paragraphs>23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2016-09-27T08:50:00Z</dcterms:modified>
  <cp:revision>152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