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514686" w:rsidR="00224568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91a2763" w14:paraId="91a2763" w:rsidRDefault="007E13E1" w:rsidP="007E13E1" w:rsidR="007E13E1">
      <w:pPr>
        <w:jc w:val="right"/>
        <w15:collapsed w:val="false"/>
      </w:pPr>
      <w:r>
        <w:br w:clear="all" w:type="textWrapping"/>
      </w:r>
      <w:r w:rsidR="00514686">
        <w:t>Poslovni broj: 4.</w:t>
      </w:r>
      <w:r>
        <w:t>St-</w:t>
      </w:r>
      <w:r w:rsidR="00BC5969">
        <w:t>48</w:t>
      </w:r>
      <w:r w:rsidR="00514686">
        <w:t>/2018-</w:t>
      </w:r>
      <w:r w:rsidR="00BC5969">
        <w:t>16</w:t>
      </w:r>
    </w:p>
    <w:p w:rsidRDefault="00224568" w:rsidP="00514686" w:rsidR="00224568">
      <w:pPr>
        <w:pStyle w:val="Naslov1"/>
        <w:jc w:val="left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224568" w:rsidP="00FE2B38" w:rsidR="00224568">
      <w:pPr>
        <w:pStyle w:val="Naslov2"/>
        <w:jc w:val="left"/>
        <w:rPr>
          <w:bCs/>
          <w:szCs w:val="24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224568" w:rsidP="00D4027A" w:rsidR="00224568" w:rsidRPr="00B25EAD">
      <w:pPr>
        <w:rPr>
          <w:lang w:val="hr-HR"/>
        </w:rPr>
      </w:pPr>
    </w:p>
    <w:p w:rsidRDefault="00D4027A" w:rsidP="00490A65" w:rsidR="00224568" w:rsidRPr="00490A65">
      <w:pPr>
        <w:pStyle w:val="Tijeloteksta"/>
        <w:rPr>
          <w:sz w:val="16"/>
          <w:szCs w:val="16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za provedbu stečajnog postupka nad dužnikom </w:t>
      </w:r>
      <w:r w:rsidR="00BC5969">
        <w:t>STOMATOLOŠKA POLIKLINIKA BAJRAMAGIĆ d.o.o., Put Krunika 7/A, Kučine, OIB: 79018776045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071BD3">
        <w:rPr>
          <w:lang w:val="hr-HR"/>
        </w:rPr>
        <w:t>9</w:t>
      </w:r>
      <w:r w:rsidR="00514686">
        <w:rPr>
          <w:lang w:val="hr-HR"/>
        </w:rPr>
        <w:t xml:space="preserve">. </w:t>
      </w:r>
      <w:r w:rsidR="00BC5969">
        <w:rPr>
          <w:lang w:val="hr-HR"/>
        </w:rPr>
        <w:t>studenog</w:t>
      </w:r>
      <w:r w:rsidR="00FE2B38">
        <w:rPr>
          <w:lang w:val="hr-HR"/>
        </w:rPr>
        <w:t xml:space="preserve"> </w:t>
      </w:r>
      <w:r w:rsidR="00224568">
        <w:rPr>
          <w:lang w:val="hr-HR"/>
        </w:rPr>
        <w:t>2018.</w:t>
      </w:r>
    </w:p>
    <w:p w:rsidRDefault="00E14AE2" w:rsidP="00D4027A" w:rsidR="00224568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</w:t>
      </w:r>
    </w:p>
    <w:p w:rsidRDefault="00D4027A" w:rsidP="00514686" w:rsidR="00642955" w:rsidRPr="00514686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</w:t>
      </w: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BC5969">
        <w:t>STOMATOLOŠKA POLIKLINIKA BAJRAMAGIĆ d.o.o., Put Krunika 7/A, Kučine, OIB: 79018776045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BC5969">
        <w:rPr>
          <w:szCs w:val="20"/>
          <w:lang w:eastAsia="hr-HR" w:val="en-AU"/>
        </w:rPr>
        <w:t>9. studenog</w:t>
      </w:r>
      <w:r w:rsidR="00224568">
        <w:rPr>
          <w:szCs w:val="20"/>
          <w:lang w:eastAsia="hr-HR" w:val="en-AU"/>
        </w:rPr>
        <w:t xml:space="preserve"> 2018.</w:t>
      </w:r>
      <w:r w:rsidR="002D3D3D" w:rsidRPr="00C81C12">
        <w:rPr>
          <w:szCs w:val="20"/>
          <w:lang w:eastAsia="hr-HR" w:val="en-AU"/>
        </w:rPr>
        <w:t xml:space="preserve"> u </w:t>
      </w:r>
      <w:r w:rsidR="00490A65" w:rsidRPr="00490A65">
        <w:rPr>
          <w:szCs w:val="20"/>
          <w:lang w:eastAsia="hr-HR" w:val="en-AU"/>
        </w:rPr>
        <w:t>12</w:t>
      </w:r>
      <w:r w:rsidR="00BC5969" w:rsidRPr="00490A65">
        <w:rPr>
          <w:szCs w:val="20"/>
          <w:lang w:eastAsia="hr-HR" w:val="en-AU"/>
        </w:rPr>
        <w:t>:00</w:t>
      </w:r>
      <w:r w:rsidRPr="00490A65">
        <w:rPr>
          <w:szCs w:val="20"/>
          <w:lang w:eastAsia="hr-HR" w:val="en-AU"/>
        </w:rPr>
        <w:t xml:space="preserve"> </w:t>
      </w:r>
      <w:r w:rsidRPr="00C81C12">
        <w:rPr>
          <w:szCs w:val="20"/>
          <w:lang w:eastAsia="hr-HR" w:val="en-AU"/>
        </w:rPr>
        <w:t>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490A65">
        <w:t>Mateo Puljić, Vesanovićeva 13, Split, OIB:24219684702.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BC5969">
        <w:t>STOMATOLOŠKA POLIKLINIKA BAJRAMAGIĆ d.o.o., Put Krunika 7/A, Kučine, OIB: 79018776045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514686" w:rsidR="0022456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BC5969" w:rsidP="00BC5969" w:rsidR="00BC5969">
      <w:pPr>
        <w:ind w:firstLine="708"/>
        <w:jc w:val="both"/>
      </w:pPr>
      <w:r>
        <w:t>Financijska agencija, Regionalni centar Split podnijela je ovom sudu 30. listopada 2015. zahtjev za provedbu skraćenog stečajnog postupka nad STOMATOLOŠKA POLIKLINIKA BAJRAMAGIĆ d.o.o., Put Krunika 7/A, Kučine, OIB: 79018776045.</w:t>
      </w:r>
    </w:p>
    <w:p w:rsidRDefault="00BC5969" w:rsidP="00BC5969" w:rsidR="00BC5969">
      <w:pPr>
        <w:spacing w:before="200"/>
        <w:ind w:firstLine="708"/>
        <w:jc w:val="both"/>
      </w:pPr>
      <w:r>
        <w:t>U podnesenom zahtjevu navedeno je da dužnik na dan 1. rujna 2015. godine, u Očevidniku redoslijeda osnova za plaćanje, ima evidentirane neizvršene osnove za plaćanje u neprekinutom razdoblju od 1266 dana, u ukupnom iznosu od 212.586,21 kuna, kao i da prema podacima koji su dostavljeni od Hrvatskog zavoda za mirovinsko osiguranje, dužnik nema zaposlenih.</w:t>
      </w:r>
    </w:p>
    <w:p w:rsidRDefault="00BC5969" w:rsidP="00BC5969" w:rsidR="00BC5969">
      <w:pPr>
        <w:spacing w:before="200"/>
        <w:ind w:firstLine="709"/>
        <w:jc w:val="both"/>
      </w:pPr>
      <w:r>
        <w:t xml:space="preserve">Budući da su prema podacima iz podnesenog zahtjeva bile ispunjene pretpostavke iz članka 428. Stečajnog zakona (˝Narodne novine˝ broj 71/15 i 104/17; dalje: SZ) ovaj sud je 21. ožujka 2016. na mrežnoj stranici e-Oglasna ploča sudova objavio oglas s podacima o identifikaciji dužnika te ukupnom iznosu duga dužnika evidentiranog na temelju neizvršenih osnova za plaćanje. </w:t>
      </w:r>
    </w:p>
    <w:p w:rsidRDefault="00BC5969" w:rsidP="00300FEC" w:rsidR="00BC5969">
      <w:pPr>
        <w:spacing w:before="200"/>
        <w:ind w:firstLine="709"/>
        <w:jc w:val="both"/>
      </w:pPr>
      <w:r>
        <w:t xml:space="preserve">Republika Hrvatska, </w:t>
      </w:r>
      <w:r w:rsidRPr="00E300CF">
        <w:t xml:space="preserve">Ministarstvo financija, Porezna uprava, </w:t>
      </w:r>
      <w:r>
        <w:t xml:space="preserve">zastupana po Županijskom državnom odvjetništvu u Splitu, </w:t>
      </w:r>
      <w:r w:rsidRPr="00E300CF">
        <w:t xml:space="preserve">dostavila je </w:t>
      </w:r>
      <w:r>
        <w:t>6. travnja</w:t>
      </w:r>
      <w:r w:rsidRPr="00E300CF">
        <w:t xml:space="preserve"> 2016. obrazac kojim je, </w:t>
      </w:r>
      <w:r w:rsidRPr="00E300CF">
        <w:lastRenderedPageBreak/>
        <w:t xml:space="preserve">kao vjerovnik, predložila nad dužnikom otvoriti stečaj. U prilogu je dostavljeno stanje računa poreznog </w:t>
      </w:r>
      <w:r>
        <w:t>obveznika STOMATOLOŠKA POLIKLINIKA BAJRAMAGIĆ d.o.o., Put Krunika 7/A, Kučine, OIB: 79018776045</w:t>
      </w:r>
      <w:r w:rsidRPr="00E300CF">
        <w:t xml:space="preserve"> na dan </w:t>
      </w:r>
      <w:r>
        <w:t>30. ožujka</w:t>
      </w:r>
      <w:r w:rsidRPr="00E300CF">
        <w:t xml:space="preserve"> 2016.</w:t>
      </w:r>
      <w:r>
        <w:t xml:space="preserve"> </w:t>
      </w:r>
      <w:r w:rsidRPr="00E300CF">
        <w:t xml:space="preserve">iz kojeg proizlazi kako dužnik duguje iznos od </w:t>
      </w:r>
      <w:r>
        <w:t>192.064,09</w:t>
      </w:r>
      <w:r w:rsidRPr="00E300CF">
        <w:t xml:space="preserve"> k</w:t>
      </w:r>
      <w:r>
        <w:t>una</w:t>
      </w:r>
      <w:r w:rsidRPr="00E300CF">
        <w:t xml:space="preserve">. </w:t>
      </w:r>
      <w:r>
        <w:t xml:space="preserve">Nadalje, </w:t>
      </w:r>
      <w:r w:rsidR="00300FEC">
        <w:t xml:space="preserve">Republika Hrvatska, </w:t>
      </w:r>
      <w:r w:rsidRPr="00E300CF">
        <w:t>Ministarstvo financija, Porezna uprava</w:t>
      </w:r>
      <w:r>
        <w:t xml:space="preserve"> navodi kako dužnik raspolaže imovinom koja je dostatna za namirenje troškova kako prethodnog, tako i otvorenog stečajnog postupka, te u tom pravcu dostavlja godišnji financijski izvještaj za 2014. </w:t>
      </w:r>
    </w:p>
    <w:p w:rsidRDefault="00BC5969" w:rsidP="00BC5969" w:rsidR="00BC5969" w:rsidRPr="00874DE6">
      <w:pPr>
        <w:jc w:val="both"/>
      </w:pPr>
    </w:p>
    <w:p w:rsidRDefault="00BC5969" w:rsidP="00BC5969" w:rsidR="00BC5969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poslovnim br. 4. St-960/2015 od 17. siječnja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BC5969" w:rsidP="00BC5969" w:rsidR="00BC5969">
      <w:pPr>
        <w:ind w:firstLine="708"/>
        <w:jc w:val="both"/>
      </w:pPr>
    </w:p>
    <w:p w:rsidRDefault="00BC5969" w:rsidP="00BC5969" w:rsidR="00BC5969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17. siječnja 2017., ovaj predmet je zaveden po novi poslovni broj St-48/2018.</w:t>
      </w:r>
    </w:p>
    <w:p w:rsidRDefault="007E6EBD" w:rsidP="00514686" w:rsidR="007E6EBD">
      <w:pPr>
        <w:ind w:firstLine="708"/>
        <w:jc w:val="both"/>
      </w:pPr>
    </w:p>
    <w:p w:rsidRDefault="007E6EBD" w:rsidP="00BC5969" w:rsidR="007D6B3B">
      <w:pPr>
        <w:ind w:firstLine="708"/>
        <w:jc w:val="both"/>
      </w:pPr>
      <w:r>
        <w:t>R</w:t>
      </w:r>
      <w:r w:rsidR="00FE2B38">
        <w:t xml:space="preserve">ješenjem ovog suda gornji poslovni broj od </w:t>
      </w:r>
      <w:r w:rsidR="00BC5969">
        <w:t>7. rujna</w:t>
      </w:r>
      <w:r>
        <w:t xml:space="preserve"> 2018. pokrenut je prethodni postupak te</w:t>
      </w:r>
      <w:r w:rsidR="00FE2B38">
        <w:t xml:space="preserve"> određeno ročište radi </w:t>
      </w:r>
      <w:r>
        <w:t>očitovanja o prijedlogu</w:t>
      </w:r>
      <w:r w:rsidR="00FE2B38">
        <w:t xml:space="preserve"> za otvaranje stečajnog postupka za dan </w:t>
      </w:r>
      <w:r w:rsidR="00BC5969">
        <w:t>28. rujna</w:t>
      </w:r>
      <w:r>
        <w:t xml:space="preserve"> 2018</w:t>
      </w:r>
      <w:r w:rsidR="00FE2B38">
        <w:t xml:space="preserve">. </w:t>
      </w:r>
    </w:p>
    <w:p w:rsidRDefault="00BC5969" w:rsidP="00BC5969" w:rsidR="00BC5969">
      <w:pPr>
        <w:ind w:firstLine="708"/>
        <w:jc w:val="both"/>
      </w:pPr>
    </w:p>
    <w:p w:rsidRDefault="00BC5969" w:rsidP="00BC5969" w:rsidR="00BC5969">
      <w:pPr>
        <w:ind w:firstLine="708"/>
        <w:jc w:val="both"/>
      </w:pPr>
      <w:r>
        <w:t>Dužnik se tijekom prethodnog postupka nije očitovao na podneseni prijedlog, a isto tako osoba ovlaštena za zastupanje dužnika nije pristupila na zakazana ročišta u prethodnom postupku.</w:t>
      </w:r>
    </w:p>
    <w:p w:rsidRDefault="007D6B3B" w:rsidP="00BC5969" w:rsidR="007D6B3B">
      <w:pPr>
        <w:jc w:val="both"/>
      </w:pPr>
    </w:p>
    <w:p w:rsidRDefault="001022EA" w:rsidP="001022EA" w:rsidR="001022EA">
      <w:pPr>
        <w:ind w:firstLine="708"/>
        <w:jc w:val="both"/>
      </w:pPr>
      <w:r>
        <w:t xml:space="preserve">Financijska agencija je </w:t>
      </w:r>
      <w:r w:rsidR="00BC5969">
        <w:t>27</w:t>
      </w:r>
      <w:r>
        <w:t xml:space="preserve">. rujna 2018. dostavila u spis </w:t>
      </w:r>
      <w:r w:rsidRPr="00271D1E">
        <w:t>dostavila 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</w:t>
      </w:r>
      <w:r w:rsidR="00BC5969">
        <w:t>27</w:t>
      </w:r>
      <w:r>
        <w:t xml:space="preserve">. rujna 2018. </w:t>
      </w:r>
      <w:r w:rsidRPr="00271D1E">
        <w:t xml:space="preserve">evidentirano </w:t>
      </w:r>
      <w:r w:rsidR="00BC5969">
        <w:t>2387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1022EA" w:rsidP="00BC5969" w:rsidR="00BC596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Pr="00B9502C">
        <w:rPr>
          <w:rFonts w:cs="Times New Roman" w:hAnsi="Times New Roman" w:ascii="Times New Roman"/>
          <w:sz w:val="24"/>
          <w:szCs w:val="24"/>
        </w:rPr>
        <w:t>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</w:t>
      </w:r>
      <w:r w:rsidR="00BC5969">
        <w:rPr>
          <w:rFonts w:cs="Times New Roman" w:hAnsi="Times New Roman" w:ascii="Times New Roman"/>
          <w:sz w:val="24"/>
          <w:szCs w:val="24"/>
        </w:rPr>
        <w:t>48</w:t>
      </w:r>
      <w:r>
        <w:rPr>
          <w:rFonts w:cs="Times New Roman" w:hAnsi="Times New Roman" w:ascii="Times New Roman"/>
          <w:sz w:val="24"/>
          <w:szCs w:val="24"/>
        </w:rPr>
        <w:t>/2018-</w:t>
      </w:r>
      <w:r w:rsidR="00BC5969">
        <w:rPr>
          <w:rFonts w:cs="Times New Roman" w:hAnsi="Times New Roman" w:ascii="Times New Roman"/>
          <w:sz w:val="24"/>
          <w:szCs w:val="24"/>
        </w:rPr>
        <w:t>12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BC5969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>. rujna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BC5969" w:rsidRPr="00BC5969">
        <w:rPr>
          <w:rFonts w:cs="Times New Roman" w:hAnsi="Times New Roman" w:ascii="Times New Roman"/>
          <w:sz w:val="24"/>
          <w:szCs w:val="24"/>
        </w:rPr>
        <w:t>STOMATOLOŠKA POLIKLINIKA BAJRAMAGIĆ d.o.o., Put Krunika 7/A, Kučine, OIB: 79018776045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>
        <w:rPr>
          <w:rFonts w:cs="Times New Roman" w:hAnsi="Times New Roman" w:ascii="Times New Roman"/>
          <w:sz w:val="24"/>
          <w:szCs w:val="24"/>
        </w:rPr>
        <w:t>, 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24672A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>. rujna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C5969">
        <w:rPr>
          <w:rFonts w:cs="Times New Roman" w:hAnsi="Times New Roman" w:ascii="Times New Roman"/>
          <w:sz w:val="24"/>
          <w:szCs w:val="24"/>
        </w:rPr>
        <w:t>SZ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1022EA" w:rsidP="00BC5969" w:rsidR="001022EA" w:rsidRPr="00BC596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C5969">
        <w:rPr>
          <w:rFonts w:cs="Times New Roman" w:hAnsi="Times New Roman" w:ascii="Times New Roman"/>
          <w:sz w:val="24"/>
          <w:szCs w:val="24"/>
        </w:rPr>
        <w:t xml:space="preserve">Neposredno prije donošenja ovog rješenja, sud je zatražio od FINE potvrdu da je li naprijed navedeni dužnik u blokadi te je FINA elektronskim putem </w:t>
      </w:r>
      <w:r w:rsidR="001F41B1">
        <w:rPr>
          <w:rFonts w:cs="Times New Roman" w:hAnsi="Times New Roman" w:ascii="Times New Roman"/>
          <w:sz w:val="24"/>
          <w:szCs w:val="24"/>
        </w:rPr>
        <w:t>8</w:t>
      </w:r>
      <w:r w:rsidR="00BC5969">
        <w:rPr>
          <w:rFonts w:cs="Times New Roman" w:hAnsi="Times New Roman" w:ascii="Times New Roman"/>
          <w:sz w:val="24"/>
          <w:szCs w:val="24"/>
        </w:rPr>
        <w:t>. studenog</w:t>
      </w:r>
      <w:r w:rsidRPr="00BC5969">
        <w:rPr>
          <w:rFonts w:cs="Times New Roman" w:hAnsi="Times New Roman" w:ascii="Times New Roman"/>
          <w:sz w:val="24"/>
          <w:szCs w:val="24"/>
        </w:rPr>
        <w:t xml:space="preserve"> 2018. dostavila potvrdu o neizvršenim osnovama za plaćanje iz koje je razvidno da su kod dužnika na dan </w:t>
      </w:r>
      <w:r w:rsidR="00300FEC">
        <w:rPr>
          <w:rFonts w:cs="Times New Roman" w:hAnsi="Times New Roman" w:ascii="Times New Roman"/>
          <w:sz w:val="24"/>
          <w:szCs w:val="24"/>
        </w:rPr>
        <w:t>8. studenog</w:t>
      </w:r>
      <w:r w:rsidRPr="00BC5969">
        <w:rPr>
          <w:rFonts w:cs="Times New Roman" w:hAnsi="Times New Roman" w:ascii="Times New Roman"/>
          <w:sz w:val="24"/>
          <w:szCs w:val="24"/>
        </w:rPr>
        <w:t xml:space="preserve"> 2018. evidentirane neizvršene osnove za plaćanje u neprekinutom razdoblju od </w:t>
      </w:r>
      <w:r w:rsidR="00300FEC">
        <w:rPr>
          <w:rFonts w:cs="Times New Roman" w:hAnsi="Times New Roman" w:ascii="Times New Roman"/>
          <w:sz w:val="24"/>
          <w:szCs w:val="24"/>
        </w:rPr>
        <w:t>2429</w:t>
      </w:r>
      <w:r w:rsidRPr="00BC5969">
        <w:rPr>
          <w:rFonts w:cs="Times New Roman" w:hAnsi="Times New Roman" w:ascii="Times New Roman"/>
          <w:sz w:val="24"/>
          <w:szCs w:val="24"/>
        </w:rPr>
        <w:t xml:space="preserve"> dana. </w:t>
      </w: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lastRenderedPageBreak/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1022EA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300FEC">
        <w:t>28</w:t>
      </w:r>
      <w:r w:rsidR="001022EA">
        <w:t>. rujna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</w:t>
      </w:r>
      <w:r w:rsidR="00300FEC">
        <w:t>,</w:t>
      </w:r>
      <w:r w:rsidRPr="0097630A">
        <w:t xml:space="preserve"> a da imovina koja bi ušla u stečajnu masu nije dovoljna ni za namirenje troškova ovog postupka, odnosno uopće je nema.</w:t>
      </w:r>
    </w:p>
    <w:p w:rsidRDefault="00AB5179" w:rsidP="00417F47" w:rsidR="00AB5179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8472DC">
        <w:t xml:space="preserve">anka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224568" w:rsidP="001022EA" w:rsidR="00224568">
      <w:pPr>
        <w:rPr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 w:rsidR="001022EA">
        <w:t xml:space="preserve">Splitu, </w:t>
      </w:r>
      <w:r w:rsidR="00300FEC">
        <w:t>9. studenog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F6688D" w:rsidR="007E13E1">
        <w:trPr>
          <w:trHeight w:val="196"/>
        </w:trPr>
        <w:tc>
          <w:tcPr>
            <w:tcW w:type="dxa" w:w="4961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224568" w:rsidP="00224568" w:rsidR="00224568" w:rsidRPr="00140E54">
            <w:pPr>
              <w:rPr>
                <w:bCs/>
              </w:rPr>
            </w:pPr>
          </w:p>
        </w:tc>
      </w:tr>
      <w:tr w:rsidTr="00356D61" w:rsidR="007E13E1">
        <w:trPr>
          <w:trHeight w:val="94"/>
        </w:trPr>
        <w:tc>
          <w:tcPr>
            <w:tcW w:type="dxa" w:w="4961"/>
          </w:tcPr>
          <w:p w:rsidRDefault="00C9111B" w:rsidP="00356D61" w:rsidR="007E13E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C9111B" w:rsidP="00356D61" w:rsidR="00C9111B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C9111B" w:rsidP="00356D61" w:rsidR="00C9111B" w:rsidRPr="00140E5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</w:p>
        </w:tc>
      </w:tr>
    </w:tbl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11B" w:rsidRPr="00C9111B">
          <w:rPr>
            <w:noProof/>
            <w:lang w:val="hr-HR"/>
          </w:rPr>
          <w:t>3</w:t>
        </w:r>
        <w:r>
          <w:fldChar w:fldCharType="end"/>
        </w:r>
        <w:r w:rsidRPr="00F6688D">
          <w:t xml:space="preserve"> </w:t>
        </w:r>
        <w:r w:rsidR="00514686">
          <w:tab/>
        </w:r>
        <w:r w:rsidR="00514686">
          <w:tab/>
          <w:t>Poslovni broj: 4.</w:t>
        </w:r>
        <w:r>
          <w:t>St-</w:t>
        </w:r>
        <w:r w:rsidR="00BC5969">
          <w:t>48</w:t>
        </w:r>
        <w:r w:rsidR="00514686">
          <w:t>/2018-</w:t>
        </w:r>
        <w:r w:rsidR="00BC5969">
          <w:t>16</w:t>
        </w:r>
      </w:p>
      <w:p w:rsidRDefault="00C9111B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71BD3"/>
    <w:rsid w:val="000863C9"/>
    <w:rsid w:val="00094B4F"/>
    <w:rsid w:val="000A24A5"/>
    <w:rsid w:val="000A254F"/>
    <w:rsid w:val="000E2F16"/>
    <w:rsid w:val="000E7D55"/>
    <w:rsid w:val="000F6C0B"/>
    <w:rsid w:val="001022EA"/>
    <w:rsid w:val="0010318C"/>
    <w:rsid w:val="00110325"/>
    <w:rsid w:val="00133015"/>
    <w:rsid w:val="001428EE"/>
    <w:rsid w:val="001538B5"/>
    <w:rsid w:val="00160774"/>
    <w:rsid w:val="001761EE"/>
    <w:rsid w:val="00193F49"/>
    <w:rsid w:val="001B427D"/>
    <w:rsid w:val="001C219C"/>
    <w:rsid w:val="001C5DD3"/>
    <w:rsid w:val="001E0DA6"/>
    <w:rsid w:val="001E4E14"/>
    <w:rsid w:val="001F41B1"/>
    <w:rsid w:val="001F5654"/>
    <w:rsid w:val="00200E29"/>
    <w:rsid w:val="00206410"/>
    <w:rsid w:val="00211C0E"/>
    <w:rsid w:val="00215B55"/>
    <w:rsid w:val="00217DD3"/>
    <w:rsid w:val="00224568"/>
    <w:rsid w:val="0024672A"/>
    <w:rsid w:val="002702A4"/>
    <w:rsid w:val="00270F73"/>
    <w:rsid w:val="002C3EEF"/>
    <w:rsid w:val="002C465F"/>
    <w:rsid w:val="002D048F"/>
    <w:rsid w:val="002D3D3D"/>
    <w:rsid w:val="00300FEC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90A65"/>
    <w:rsid w:val="004A37EF"/>
    <w:rsid w:val="004A6CA0"/>
    <w:rsid w:val="004D23AF"/>
    <w:rsid w:val="00514686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7D6B3B"/>
    <w:rsid w:val="007E13E1"/>
    <w:rsid w:val="007E6EBD"/>
    <w:rsid w:val="00805481"/>
    <w:rsid w:val="00832F97"/>
    <w:rsid w:val="0084487A"/>
    <w:rsid w:val="008472DC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B5179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C5969"/>
    <w:rsid w:val="00BD03FF"/>
    <w:rsid w:val="00BF6161"/>
    <w:rsid w:val="00C30FC8"/>
    <w:rsid w:val="00C435B4"/>
    <w:rsid w:val="00C5093E"/>
    <w:rsid w:val="00C70F0B"/>
    <w:rsid w:val="00C724C7"/>
    <w:rsid w:val="00C81C12"/>
    <w:rsid w:val="00C85A91"/>
    <w:rsid w:val="00C90F08"/>
    <w:rsid w:val="00C9111B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D51E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E2B3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St-48/2018</izvorni_sadrzaj>
    <derivirana_varijabla naziv="DomainObject.Predmet.OznakaBroj_1">St-48/2018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STOMATOLOŠKA POLIKLINIKA BAJRAMAGIĆ d.o.o. za  djelatnost opće stomatologije, specijalističko-konzilijarne zdravstvene zašt</izvorni_sadrzaj>
    <derivirana_varijabla naziv="DomainObject.Predmet.ProtustrankaFormated_1">  STOMATOLOŠKA POLIKLINIKA BAJRAMAGIĆ d.o.o. za  djelatnost opće stomatologije, specijalističko-konzilijarne zdravstvene zašt</derivirana_varijabla>
  </DomainObject.Predmet.ProtustrankaFormated>
  <DomainObject.Predmet.ProtustrankaFormatedOIB>
    <izvorni_sadrzaj>  STOMATOLOŠKA POLIKLINIKA BAJRAMAGIĆ d.o.o. za  djelatnost opće stomatologije, specijalističko-konzilijarne zdravstvene zašt, OIB 79018776045</izvorni_sadrzaj>
    <derivirana_varijabla naziv="DomainObject.Predmet.ProtustrankaFormatedOIB_1">  STOMATOLOŠKA POLIKLINIKA BAJRAMAGIĆ d.o.o. za  djelatnost opće stomatologije, specijalističko-konzilijarne zdravstvene zašt, OIB 79018776045</derivirana_varijabla>
  </DomainObject.Predmet.ProtustrankaFormatedOIB>
  <DomainObject.Predmet.ProtustrankaFormatedWithAdress>
    <izvorni_sadrzaj> STOMATOLOŠKA POLIKLINIKA BAJRAMAGIĆ d.o.o. za  djelatnost opće stomatologije, specijalističko-konzilijarne zdravstvene zašt, Put Krunika 7/A, 21210 Kučine</izvorni_sadrzaj>
    <derivirana_varijabla naziv="DomainObject.Predmet.ProtustrankaFormatedWithAdress_1"> STOMATOLOŠKA POLIKLINIKA BAJRAMAGIĆ d.o.o. za  djelatnost opće stomatologije, specijalističko-konzilijarne zdravstvene zašt, Put Krunika 7/A, 21210 Kučine</derivirana_varijabla>
  </DomainObject.Predmet.ProtustrankaFormatedWithAdress>
  <DomainObject.Predmet.ProtustrankaFormatedWithAdressOIB>
    <izvorni_sadrzaj> STOMATOLOŠKA POLIKLINIKA BAJRAMAGIĆ d.o.o. za  djelatnost opće stomatologije, specijalističko-konzilijarne zdravstvene zašt, OIB 79018776045, Put Krunika 7/A, 21210 Kučine</izvorni_sadrzaj>
    <derivirana_varijabla naziv="DomainObject.Predmet.ProtustrankaFormatedWithAdressOIB_1"> STOMATOLOŠKA POLIKLINIKA BAJRAMAGIĆ d.o.o. za  djelatnost opće stomatologije, specijalističko-konzilijarne zdravstvene zašt, OIB 79018776045, Put Krunika 7/A, 21210 Kučine</derivirana_varijabla>
  </DomainObject.Predmet.ProtustrankaFormatedWithAdressOIB>
  <DomainObject.Predmet.ProtustrankaWithAdress>
    <izvorni_sadrzaj>STOMATOLOŠKA POLIKLINIKA BAJRAMAGIĆ d.o.o. za  djelatnost opće stomatologije, specijalističko-konzilijarne zdravstvene zašt Put Krunika 7/A, 21210 Kučine</izvorni_sadrzaj>
    <derivirana_varijabla naziv="DomainObject.Predmet.ProtustrankaWithAdress_1">STOMATOLOŠKA POLIKLINIKA BAJRAMAGIĆ d.o.o. za  djelatnost opće stomatologije, specijalističko-konzilijarne zdravstvene zašt Put Krunika 7/A, 21210 Kučine</derivirana_varijabla>
  </DomainObject.Predmet.ProtustrankaWithAdress>
  <DomainObject.Predmet.ProtustrankaWithAdressOIB>
    <izvorni_sadrzaj>STOMATOLOŠKA POLIKLINIKA BAJRAMAGIĆ d.o.o. za  djelatnost opće stomatologije, specijalističko-konzilijarne zdravstvene zašt, OIB 79018776045, Put Krunika 7/A, 21210 Kučine</izvorni_sadrzaj>
    <derivirana_varijabla naziv="DomainObject.Predmet.ProtustrankaWithAdressOIB_1">STOMATOLOŠKA POLIKLINIKA BAJRAMAGIĆ d.o.o. za  djelatnost opće stomatologije, specijalističko-konzilijarne zdravstvene zašt, OIB 79018776045, Put Krunika 7/A, 21210 Kučine</derivirana_varijabla>
  </DomainObject.Predmet.ProtustrankaWithAdressOIB>
  <DomainObject.Predmet.ProtustrankaNazivFormated>
    <izvorni_sadrzaj>STOMATOLOŠKA POLIKLINIKA BAJRAMAGIĆ d.o.o. za  djelatnost opće stomatologije, specijalističko-konzilijarne zdravstvene zašt</izvorni_sadrzaj>
    <derivirana_varijabla naziv="DomainObject.Predmet.ProtustrankaNazivFormated_1">STOMATOLOŠKA POLIKLINIKA BAJRAMAGIĆ d.o.o. za  djelatnost opće stomatologije, specijalističko-konzilijarne zdravstvene zašt</derivirana_varijabla>
  </DomainObject.Predmet.ProtustrankaNazivFormated>
  <DomainObject.Predmet.ProtustrankaNazivFormatedOIB>
    <izvorni_sadrzaj>STOMATOLOŠKA POLIKLINIKA BAJRAMAGIĆ d.o.o. za  djelatnost opće stomatologije, specijalističko-konzilijarne zdravstvene zašt, OIB 79018776045</izvorni_sadrzaj>
    <derivirana_varijabla naziv="DomainObject.Predmet.ProtustrankaNazivFormatedOIB_1">STOMATOLOŠKA POLIKLINIKA BAJRAMAGIĆ d.o.o. za  djelatnost opće stomatologije, specijalističko-konzilijarne zdravstvene zašt, OIB 79018776045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STOMATOLOŠKA POLIKLINIKA BAJRAMAGIĆ d.o.o. za  djelatnost opće stomatologije, specijalističko-konzilijarne zdravstvene zašt</item>
    </izvorni_sadrzaj>
    <derivirana_varijabla naziv="DomainObject.Predmet.ProtuStrankaListFormated_1">
      <item>STOMATOLOŠKA POLIKLINIKA BAJRAMAGIĆ d.o.o. za  djelatnost opće stomatologije, specijalističko-konzilijarne zdravstvene zašt</item>
    </derivirana_varijabla>
  </DomainObject.Predmet.ProtuStrankaListFormated>
  <DomainObject.Predmet.ProtuStrankaListFormatedOIB>
    <izvorni_sadrzaj>
      <item>STOMATOLOŠKA POLIKLINIKA BAJRAMAGIĆ d.o.o. za  djelatnost opće stomatologije, specijalističko-konzilijarne zdravstvene zašt, OIB 79018776045</item>
    </izvorni_sadrzaj>
    <derivirana_varijabla naziv="DomainObject.Predmet.ProtuStrankaListFormatedOIB_1">
      <item>STOMATOLOŠKA POLIKLINIKA BAJRAMAGIĆ d.o.o. za  djelatnost opće stomatologije, specijalističko-konzilijarne zdravstvene zašt, OIB 79018776045</item>
    </derivirana_varijabla>
  </DomainObject.Predmet.ProtuStrankaListFormatedOIB>
  <DomainObject.Predmet.ProtuStrankaListFormatedWithAdress>
    <izvorni_sadrzaj>
      <item>STOMATOLOŠKA POLIKLINIKA BAJRAMAGIĆ d.o.o. za  djelatnost opće stomatologije, specijalističko-konzilijarne zdravstvene zašt, Put Krunika 7/A, 21210 Kučine</item>
    </izvorni_sadrzaj>
    <derivirana_varijabla naziv="DomainObject.Predmet.ProtuStrankaListFormatedWithAdress_1">
      <item>STOMATOLOŠKA POLIKLINIKA BAJRAMAGIĆ d.o.o. za  djelatnost opće stomatologije, specijalističko-konzilijarne zdravstvene zašt, Put Krunika 7/A, 21210 Kučine</item>
    </derivirana_varijabla>
  </DomainObject.Predmet.ProtuStrankaListFormatedWithAdress>
  <DomainObject.Predmet.ProtuStrankaListFormatedWithAdressOIB>
    <izvorni_sadrzaj>
      <item>STOMATOLOŠKA POLIKLINIKA BAJRAMAGIĆ d.o.o. za  djelatnost opće stomatologije, specijalističko-konzilijarne zdravstvene zašt, OIB 79018776045, Put Krunika 7/A, 21210 Kučine</item>
    </izvorni_sadrzaj>
    <derivirana_varijabla naziv="DomainObject.Predmet.ProtuStrankaListFormatedWithAdressOIB_1">
      <item>STOMATOLOŠKA POLIKLINIKA BAJRAMAGIĆ d.o.o. za  djelatnost opće stomatologije, specijalističko-konzilijarne zdravstvene zašt, OIB 79018776045, Put Krunika 7/A, 21210 Kučine</item>
    </derivirana_varijabla>
  </DomainObject.Predmet.ProtuStrankaListFormatedWithAdressOIB>
  <DomainObject.Predmet.ProtuStrankaListNazivFormated>
    <izvorni_sadrzaj>
      <item>STOMATOLOŠKA POLIKLINIKA BAJRAMAGIĆ d.o.o. za  djelatnost opće stomatologije, specijalističko-konzilijarne zdravstvene zašt</item>
    </izvorni_sadrzaj>
    <derivirana_varijabla naziv="DomainObject.Predmet.ProtuStrankaListNazivFormated_1">
      <item>STOMATOLOŠKA POLIKLINIKA BAJRAMAGIĆ d.o.o. za  djelatnost opće stomatologije, specijalističko-konzilijarne zdravstvene zašt</item>
    </derivirana_varijabla>
  </DomainObject.Predmet.ProtuStrankaListNazivFormated>
  <DomainObject.Predmet.ProtuStrankaListNazivFormatedOIB>
    <izvorni_sadrzaj>
      <item>STOMATOLOŠKA POLIKLINIKA BAJRAMAGIĆ d.o.o. za  djelatnost opće stomatologije, specijalističko-konzilijarne zdravstvene zašt, OIB 79018776045</item>
    </izvorni_sadrzaj>
    <derivirana_varijabla naziv="DomainObject.Predmet.ProtuStrankaListNazivFormatedOIB_1">
      <item>STOMATOLOŠKA POLIKLINIKA BAJRAMAGIĆ d.o.o. za  djelatnost opće stomatologije, specijalističko-konzilijarne zdravstvene zašt, OIB 79018776045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Senad Bajramagić</item>
    </izvorni_sadrzaj>
    <derivirana_varijabla naziv="DomainObject.Predmet.OstaliListFormated_1">
      <item>Županijsko državno odvjetništvo u Splitu punomoćnik sudionika u postupku Ministarstvo financija RH</item>
      <item>Senad Bajramagić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Senad Bajramagić, OIB 86873136543</item>
    </izvorni_sadrzaj>
    <derivirana_varijabla naziv="DomainObject.Predmet.OstaliListFormatedOIB_1">
      <item>Županijsko državno odvjetništvo u Splitu punomoćnik sudionika u postupku Ministarstvo financija RH</item>
      <item>Senad Bajramagić, OIB 86873136543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Senad Bajramagić, Antuna Mihanovića 8A,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Senad Bajramagić, Antuna Mihanovića 8A,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Senad Bajramagić, OIB 86873136543, Antuna Mihanovića 8A,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Senad Bajramagić, OIB 86873136543, Antuna Mihanovića 8A, 21000 Split</item>
    </derivirana_varijabla>
  </DomainObject.Predmet.OstaliListFormatedWithAdressOIB>
  <DomainObject.Predmet.OstaliListNazivFormated>
    <izvorni_sadrzaj>
      <item>Županijsko državno odvjetništvo u Splitu</item>
      <item>Senad Bajramagić</item>
    </izvorni_sadrzaj>
    <derivirana_varijabla naziv="DomainObject.Predmet.OstaliListNazivFormated_1">
      <item>Županijsko državno odvjetništvo u Splitu</item>
      <item>Senad Bajramagić</item>
    </derivirana_varijabla>
  </DomainObject.Predmet.OstaliListNazivFormated>
  <DomainObject.Predmet.OstaliListNazivFormatedOIB>
    <izvorni_sadrzaj>
      <item>Županijsko državno odvjetništvo u Splitu</item>
      <item>Senad Bajramagić, OIB 86873136543</item>
    </izvorni_sadrzaj>
    <derivirana_varijabla naziv="DomainObject.Predmet.OstaliListNazivFormatedOIB_1">
      <item>Županijsko državno odvjetništvo u Splitu</item>
      <item>Senad Bajramagić, OIB 86873136543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STOMATOLOŠKA POLIKLINIKA BAJRAMAGIĆ d.o.o. za  djelatnost opće stomatologije, specijalističko-konzilijarne zdravstvene zašt</izvorni_sadrzaj>
    <derivirana_varijabla naziv="DomainObject.Predmet.ProtustrankaIDrugi_1">STOMATOLOŠKA POLIKLINIKA BAJRAMAGIĆ d.o.o. za  djelatnost opće stomatologije, specijalističko-konzilijarne zdravstvene zašt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STOMATOLOŠKA POLIKLINIKA BAJRAMAGIĆ d.o.o. za  djelatnost opće stomatologije, specijalističko-konzilijarne zdravstvene zašt, OIB 79018776045, Put Krunika 7/A, 21210 Kučine</izvorni_sadrzaj>
    <derivirana_varijabla naziv="DomainObject.Predmet.ProtustrankaIDrugiAdressOIB_1">STOMATOLOŠKA POLIKLINIKA BAJRAMAGIĆ d.o.o. za  djelatnost opće stomatologije, specijalističko-konzilijarne zdravstvene zašt, OIB 79018776045, Put Krunika 7/A, 21210 Kučine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STOMATOLOŠKA POLIKLINIKA BAJRAMAGIĆ d.o.o. za  djelatnost opće stomatologije, specijalističko-konzilijarne zdravstvene zašt</item>
      <item>Ministarstvo financija RH</item>
      <item>Županijsko državno odvjetništvo u Splitu</item>
      <item>Senad Bajramagić</item>
    </izvorni_sadrzaj>
    <derivirana_varijabla naziv="DomainObject.Predmet.SudioniciListNaziv_1">
      <item>STOMATOLOŠKA POLIKLINIKA BAJRAMAGIĆ d.o.o. za  djelatnost opće stomatologije, specijalističko-konzilijarne zdravstvene zašt</item>
      <item>Ministarstvo financija RH</item>
      <item>Županijsko državno odvjetništvo u Splitu</item>
      <item>Senad Bajramagić</item>
    </derivirana_varijabla>
  </DomainObject.Predmet.SudioniciListNaziv>
  <DomainObject.Predmet.SudioniciListAdressOIB>
    <izvorni_sadrzaj>
      <item>STOMATOLOŠKA POLIKLINIKA BAJRAMAGIĆ d.o.o. za  djelatnost opće stomatologije, specijalističko-konzilijarne zdravstvene zašt, OIB 79018776045, Put Krunika 7/A,21210 Kučine</item>
      <item>Ministarstvo financija RH, OIB 18683136487, Katančićeva 5,10000 Zagreb</item>
      <item>Županijsko državno odvjetništvo u Splitu, Gundulićeva 29a,21000 Split</item>
      <item>Senad Bajramagić, OIB 86873136543, Antuna Mihanovića 8A,21000 Split</item>
    </izvorni_sadrzaj>
    <derivirana_varijabla naziv="DomainObject.Predmet.SudioniciListAdressOIB_1">
      <item>STOMATOLOŠKA POLIKLINIKA BAJRAMAGIĆ d.o.o. za  djelatnost opće stomatologije, specijalističko-konzilijarne zdravstvene zašt, OIB 79018776045, Put Krunika 7/A,21210 Kučine</item>
      <item>Ministarstvo financija RH, OIB 18683136487, Katančićeva 5,10000 Zagreb</item>
      <item>Županijsko državno odvjetništvo u Splitu, Gundulićeva 29a,21000 Split</item>
      <item>Senad Bajramagić, OIB 86873136543, Antuna Mihanovića 8A,21000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79018776045</item>
      <item>, OIB 18683136487</item>
      <item>, OIB null</item>
      <item>, OIB 86873136543</item>
    </izvorni_sadrzaj>
    <derivirana_varijabla naziv="DomainObject.Predmet.SudioniciListNazivOIB_1">
      <item>, OIB 79018776045</item>
      <item>, OIB 18683136487</item>
      <item>, OIB null</item>
      <item>, OIB 86873136543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3797E6-711D-4D74-BF06-852871A34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1153</properties:Words>
  <properties:Characters>6554</properties:Characters>
  <properties:Lines>137</properties:Lines>
  <properties:Paragraphs>36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2018-11-09T10:54:00Z</cp:lastPrinted>
  <dcterms:modified xmlns:xsi="http://www.w3.org/2001/XMLSchema-instance" xsi:type="dcterms:W3CDTF">2018-11-09T10:54:00Z</dcterms:modified>
  <cp:revision>125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