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e6fe" w14:paraId="edbe6fe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C762AB">
        <w:t>708/16-10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FE0B24" w:rsidRPr="00FE0B24">
        <w:t xml:space="preserve">Financijska agencija Regionalni centar Osijek, za otvaranje stečajnog  postupka nad dužnikom </w:t>
      </w:r>
      <w:r w:rsidR="00C762AB">
        <w:rPr>
          <w:color w:val="000000"/>
        </w:rPr>
        <w:t>BOLZANO j.d.o.o. za trgovinu i usluge, Oslobođenja 17, Zelčin, MBS: 030152630, OIB: 14271129682</w:t>
      </w:r>
      <w:r w:rsidR="00686ACA">
        <w:t xml:space="preserve">, </w:t>
      </w:r>
      <w:r w:rsidR="003B4C28">
        <w:t xml:space="preserve">dana </w:t>
      </w:r>
      <w:r w:rsidR="00BA0594">
        <w:t>4</w:t>
      </w:r>
      <w:r w:rsidR="008F2EFA">
        <w:t>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C762AB">
        <w:t>Gustav Magić, OIB: 18631068661, Zelčin, Oslobođenja 17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C762AB">
        <w:t>708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C762AB">
        <w:rPr>
          <w:color w:val="000000"/>
        </w:rPr>
        <w:t>BOLZANO j.d.o.o. za trgovinu i usluge, Oslobođenja 17, Zelčin, MBS: 030152630, OIB: 14271129682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C762AB">
        <w:t>Gustav Magić, OIB: 18631068661, Zelčin, Oslobođenja 17</w:t>
      </w:r>
      <w:r w:rsidR="00BA0594">
        <w:t>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A0594">
        <w:t>4.</w:t>
      </w:r>
      <w:r w:rsidR="008F2EFA">
        <w:t xml:space="preserve">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A0594" w:rsidP="008F2EFA" w:rsidR="00CE4C97">
      <w:pPr>
        <w:numPr>
          <w:ilvl w:val="0"/>
          <w:numId w:val="6"/>
        </w:numPr>
        <w:jc w:val="both"/>
      </w:pPr>
      <w:r>
        <w:t>k. 4</w:t>
      </w:r>
      <w:r w:rsidR="008F2EFA">
        <w:t>/2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5FE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05FEE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5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F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5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F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BOLZANO j.d.o.o. za trgovinu i usluge</izvorni_sadrzaj>
    <derivirana_varijabla naziv="DomainObject.Predmet.ProtustrankaFormated_1">  BOLZANO j.d.o.o. za trgovinu i usluge</derivirana_varijabla>
  </DomainObject.Predmet.ProtustrankaFormated>
  <DomainObject.Predmet.ProtustrankaFormatedOIB>
    <izvorni_sadrzaj>  BOLZANO j.d.o.o. za trgovinu i usluge, OIB 14271129682</izvorni_sadrzaj>
    <derivirana_varijabla naziv="DomainObject.Predmet.ProtustrankaFormatedOIB_1">  BOLZANO j.d.o.o. za trgovinu i usluge, OIB 14271129682</derivirana_varijabla>
  </DomainObject.Predmet.ProtustrankaFormatedOIB>
  <DomainObject.Predmet.ProtustrankaFormatedWithAdress>
    <izvorni_sadrzaj> BOLZANO j.d.o.o. za trgovinu i usluge, Oslobođenja 17, 31227 Zelčin</izvorni_sadrzaj>
    <derivirana_varijabla naziv="DomainObject.Predmet.ProtustrankaFormatedWithAdress_1"> BOLZANO j.d.o.o. za trgovinu i usluge, Oslobođenja 17, 31227 Zelčin</derivirana_varijabla>
  </DomainObject.Predmet.ProtustrankaFormatedWithAdress>
  <DomainObject.Predmet.ProtustrankaFormatedWithAdressOIB>
    <izvorni_sadrzaj> BOLZANO j.d.o.o. za trgovinu i usluge, OIB 14271129682, Oslobođenja 17, 31227 Zelčin</izvorni_sadrzaj>
    <derivirana_varijabla naziv="DomainObject.Predmet.ProtustrankaFormatedWithAdressOIB_1"> BOLZANO j.d.o.o. za trgovinu i usluge, OIB 14271129682, Oslobođenja 17, 31227 Zelčin</derivirana_varijabla>
  </DomainObject.Predmet.ProtustrankaFormatedWithAdressOIB>
  <DomainObject.Predmet.ProtustrankaWithAdress>
    <izvorni_sadrzaj>BOLZANO j.d.o.o. za trgovinu i usluge Oslobođenja 17, 31227 Zelčin</izvorni_sadrzaj>
    <derivirana_varijabla naziv="DomainObject.Predmet.ProtustrankaWithAdress_1">BOLZANO j.d.o.o. za trgovinu i usluge Oslobođenja 17, 31227 Zelčin</derivirana_varijabla>
  </DomainObject.Predmet.ProtustrankaWithAdress>
  <DomainObject.Predmet.ProtustrankaWithAdressOIB>
    <izvorni_sadrzaj>BOLZANO j.d.o.o. za trgovinu i usluge, OIB 14271129682, Oslobođenja 17, 31227 Zelčin</izvorni_sadrzaj>
    <derivirana_varijabla naziv="DomainObject.Predmet.ProtustrankaWithAdressOIB_1">BOLZANO j.d.o.o. za trgovinu i usluge, OIB 14271129682, Oslobođenja 17, 31227 Zelčin</derivirana_varijabla>
  </DomainObject.Predmet.ProtustrankaWithAdressOIB>
  <DomainObject.Predmet.ProtustrankaNazivFormated>
    <izvorni_sadrzaj>BOLZANO j.d.o.o. za trgovinu i usluge</izvorni_sadrzaj>
    <derivirana_varijabla naziv="DomainObject.Predmet.ProtustrankaNazivFormated_1">BOLZANO j.d.o.o. za trgovinu i usluge</derivirana_varijabla>
  </DomainObject.Predmet.ProtustrankaNazivFormated>
  <DomainObject.Predmet.ProtustrankaNazivFormatedOIB>
    <izvorni_sadrzaj>BOLZANO j.d.o.o. za trgovinu i usluge, OIB 14271129682</izvorni_sadrzaj>
    <derivirana_varijabla naziv="DomainObject.Predmet.ProtustrankaNazivFormatedOIB_1">BOLZANO j.d.o.o. za trgovinu i usluge, OIB 14271129682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BOLZANO j.d.o.o. za trgovinu i usluge</item>
    </izvorni_sadrzaj>
    <derivirana_varijabla naziv="DomainObject.Predmet.ProtuStrankaListFormated_1">
      <item>BOLZANO j.d.o.o. za trgovinu i usluge</item>
    </derivirana_varijabla>
  </DomainObject.Predmet.ProtuStrankaListFormated>
  <DomainObject.Predmet.ProtuStrankaListFormatedOIB>
    <izvorni_sadrzaj>
      <item>BOLZANO j.d.o.o. za trgovinu i usluge, OIB 14271129682</item>
    </izvorni_sadrzaj>
    <derivirana_varijabla naziv="DomainObject.Predmet.ProtuStrankaListFormatedOIB_1">
      <item>BOLZANO j.d.o.o. za trgovinu i usluge, OIB 14271129682</item>
    </derivirana_varijabla>
  </DomainObject.Predmet.ProtuStrankaListFormatedOIB>
  <DomainObject.Predmet.ProtuStrankaListFormatedWithAdress>
    <izvorni_sadrzaj>
      <item>BOLZANO j.d.o.o. za trgovinu i usluge, Oslobođenja 17, 31227 Zelčin</item>
    </izvorni_sadrzaj>
    <derivirana_varijabla naziv="DomainObject.Predmet.ProtuStrankaListFormatedWithAdress_1">
      <item>BOLZANO j.d.o.o. za trgovinu i usluge, Oslobođenja 17, 31227 Zelčin</item>
    </derivirana_varijabla>
  </DomainObject.Predmet.ProtuStrankaListFormatedWithAdress>
  <DomainObject.Predmet.ProtuStrankaListFormatedWithAdressOIB>
    <izvorni_sadrzaj>
      <item>BOLZANO j.d.o.o. za trgovinu i usluge, OIB 14271129682, Oslobođenja 17, 31227 Zelčin</item>
    </izvorni_sadrzaj>
    <derivirana_varijabla naziv="DomainObject.Predmet.ProtuStrankaListFormatedWithAdressOIB_1">
      <item>BOLZANO j.d.o.o. za trgovinu i usluge, OIB 14271129682, Oslobođenja 17, 31227 Zelčin</item>
    </derivirana_varijabla>
  </DomainObject.Predmet.ProtuStrankaListFormatedWithAdressOIB>
  <DomainObject.Predmet.ProtuStrankaListNazivFormated>
    <izvorni_sadrzaj>
      <item>BOLZANO j.d.o.o. za trgovinu i usluge</item>
    </izvorni_sadrzaj>
    <derivirana_varijabla naziv="DomainObject.Predmet.ProtuStrankaListNazivFormated_1">
      <item>BOLZANO j.d.o.o. za trgovinu i usluge</item>
    </derivirana_varijabla>
  </DomainObject.Predmet.ProtuStrankaListNazivFormated>
  <DomainObject.Predmet.ProtuStrankaListNazivFormatedOIB>
    <izvorni_sadrzaj>
      <item>BOLZANO j.d.o.o. za trgovinu i usluge, OIB 14271129682</item>
    </izvorni_sadrzaj>
    <derivirana_varijabla naziv="DomainObject.Predmet.ProtuStrankaListNazivFormatedOIB_1">
      <item>BOLZANO j.d.o.o. za trgovinu i usluge, OIB 14271129682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BOLZANO j.d.o.o. za trgovinu i usluge</izvorni_sadrzaj>
    <derivirana_varijabla naziv="DomainObject.Predmet.ProtustrankaIDrugi_1">BOLZANO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BOLZANO j.d.o.o. za trgovinu i usluge, OIB 14271129682, Oslobođenja 17, 31227 Zelčin</izvorni_sadrzaj>
    <derivirana_varijabla naziv="DomainObject.Predmet.ProtustrankaIDrugiAdressOIB_1">BOLZANO j.d.o.o. za trgovinu i usluge, OIB 14271129682, Oslobođenja 17, 31227 Zelčin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BOLZANO j.d.o.o. za trgovinu i usluge</item>
    </izvorni_sadrzaj>
    <derivirana_varijabla naziv="DomainObject.Predmet.SudioniciListNaziv_1">
      <item>FINA RC OSIJEK</item>
      <item>BOLZANO j.d.o.o. za trgovinu i usluge</item>
    </derivirana_varijabla>
  </DomainObject.Predmet.SudioniciListNaziv>
  <DomainObject.Predmet.SudioniciListAdressOIB>
    <izvorni_sadrzaj>
      <item>FINA RC OSIJEK, OIB 85821130368</item>
      <item>BOLZANO j.d.o.o. za trgovinu i usluge, OIB 14271129682, Oslobođenja 17,31227 Zelčin</item>
    </izvorni_sadrzaj>
    <derivirana_varijabla naziv="DomainObject.Predmet.SudioniciListAdressOIB_1">
      <item>FINA RC OSIJEK, OIB 85821130368</item>
      <item>BOLZANO j.d.o.o. za trgovinu i usluge, OIB 14271129682, Oslobođenja 17,31227 Zelčin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14271129682</item>
    </izvorni_sadrzaj>
    <derivirana_varijabla naziv="DomainObject.Predmet.SudioniciListNazivOIB_1">
      <item>, OIB 85821130368</item>
      <item>, OIB 14271129682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22CE3-54C5-443E-8E35-66811A833C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1206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2017-01-04T08:12:00Z</dcterms:created>
  <dc:creator>hermanj</dc:creator>
  <cp:lastModifiedBy>Žana Bem</cp:lastModifiedBy>
  <cp:lastPrinted>2016-09-22T06:37:00Z</cp:lastPrinted>
  <dcterms:modified xmlns:xsi="http://www.w3.org/2001/XMLSchema-instance" xsi:type="dcterms:W3CDTF">2017-01-04T08:13:00Z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